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b624" w14:paraId="6a7b62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DA574C">
        <w:t>3116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DA574C">
        <w:t>116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DA574C">
        <w:t>DELMAR TRGOVINE d.o.o., OIB 26250651289, Zagreb, Hrvatskog sokola 79</w:t>
      </w:r>
      <w:r w:rsidR="00456920">
        <w:t>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DA574C">
        <w:t>193.418,10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95509"/>
    <w:rsid w:val="003A1D14"/>
    <w:rsid w:val="003A38A7"/>
    <w:rsid w:val="00456920"/>
    <w:rsid w:val="004B4B7E"/>
    <w:rsid w:val="00524D3D"/>
    <w:rsid w:val="005E554B"/>
    <w:rsid w:val="006156D0"/>
    <w:rsid w:val="0064498B"/>
    <w:rsid w:val="00726015"/>
    <w:rsid w:val="007D6D1C"/>
    <w:rsid w:val="008C31DE"/>
    <w:rsid w:val="009A248B"/>
    <w:rsid w:val="00AF31FC"/>
    <w:rsid w:val="00B00AAF"/>
    <w:rsid w:val="00BC1013"/>
    <w:rsid w:val="00BC1743"/>
    <w:rsid w:val="00C445F4"/>
    <w:rsid w:val="00D660C0"/>
    <w:rsid w:val="00D970B2"/>
    <w:rsid w:val="00DA574C"/>
    <w:rsid w:val="00DB6945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9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9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3116</izvorni_sadrzaj>
    <derivirana_varijabla naziv="DomainObject.Predmet.Broj_1">3116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St-3116/2015</izvorni_sadrzaj>
    <derivirana_varijabla naziv="DomainObject.Predmet.OznakaBroj_1">St-3116/2015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DELMAR TRGOVINE d.o.o. zastupanog po punomoćniku Mario Barić</izvorni_sadrzaj>
    <derivirana_varijabla naziv="DomainObject.Predmet.ProtustrankaFormated_1">  DELMAR TRGOVINE d.o.o. zastupanog po punomoćniku Mario Barić</derivirana_varijabla>
  </DomainObject.Predmet.ProtustrankaFormated>
  <DomainObject.Predmet.ProtustrankaFormatedOIB>
    <izvorni_sadrzaj>  DELMAR TRGOVINE d.o.o., OIB 26250651289 zastupanog po punomoćniku Mario Barić</izvorni_sadrzaj>
    <derivirana_varijabla naziv="DomainObject.Predmet.ProtustrankaFormatedOIB_1">  DELMAR TRGOVINE d.o.o., OIB 26250651289 zastupanog po punomoćniku Mario Barić</derivirana_varijabla>
  </DomainObject.Predmet.ProtustrankaFormatedOIB>
  <DomainObject.Predmet.ProtustrankaFormatedWithAdress>
    <izvorni_sadrzaj> DELMAR TRGOVINE d.o.o., Hrvatskog sokola 79, 10000 Zagreb zastupanog po punomoćniku Mario Barić</izvorni_sadrzaj>
    <derivirana_varijabla naziv="DomainObject.Predmet.ProtustrankaFormatedWithAdress_1"> DELMAR TRGOVINE d.o.o., Hrvatskog sokola 79, 10000 Zagreb zastupanog po punomoćniku Mario Barić</derivirana_varijabla>
  </DomainObject.Predmet.ProtustrankaFormatedWithAdress>
  <DomainObject.Predmet.ProtustrankaFormatedWithAdressOIB>
    <izvorni_sadrzaj> DELMAR TRGOVINE d.o.o., OIB 26250651289, Hrvatskog sokola 79, 10000 Zagreb zastupanog po punomoćniku Mario Barić</izvorni_sadrzaj>
    <derivirana_varijabla naziv="DomainObject.Predmet.ProtustrankaFormatedWithAdressOIB_1"> DELMAR TRGOVINE d.o.o., OIB 26250651289, Hrvatskog sokola 79, 10000 Zagreb zastupanog po punomoćniku Mario Barić</derivirana_varijabla>
  </DomainObject.Predmet.ProtustrankaFormatedWithAdressOIB>
  <DomainObject.Predmet.ProtustrankaWithAdress>
    <izvorni_sadrzaj>DELMAR TRGOVINE d.o.o. Hrvatskog sokola 79, 10000 Zagreb</izvorni_sadrzaj>
    <derivirana_varijabla naziv="DomainObject.Predmet.ProtustrankaWithAdress_1">DELMAR TRGOVINE d.o.o. Hrvatskog sokola 79, 10000 Zagreb</derivirana_varijabla>
  </DomainObject.Predmet.ProtustrankaWithAdress>
  <DomainObject.Predmet.ProtustrankaWithAdressOIB>
    <izvorni_sadrzaj>DELMAR TRGOVINE d.o.o., OIB 26250651289, Hrvatskog sokola 79, 10000 Zagreb</izvorni_sadrzaj>
    <derivirana_varijabla naziv="DomainObject.Predmet.ProtustrankaWithAdressOIB_1">DELMAR TRGOVINE d.o.o., OIB 26250651289, Hrvatskog sokola 79, 10000 Zagreb</derivirana_varijabla>
  </DomainObject.Predmet.ProtustrankaWithAdressOIB>
  <DomainObject.Predmet.ProtustrankaNazivFormated>
    <izvorni_sadrzaj>DELMAR TRGOVINE d.o.o.</izvorni_sadrzaj>
    <derivirana_varijabla naziv="DomainObject.Predmet.ProtustrankaNazivFormated_1">DELMAR TRGOVINE d.o.o.</derivirana_varijabla>
  </DomainObject.Predmet.ProtustrankaNazivFormated>
  <DomainObject.Predmet.ProtustrankaNazivFormatedOIB>
    <izvorni_sadrzaj>DELMAR TRGOVINE d.o.o., OIB 26250651289</izvorni_sadrzaj>
    <derivirana_varijabla naziv="DomainObject.Predmet.ProtustrankaNazivFormatedOIB_1">DELMAR TRGOVINE d.o.o., OIB 26250651289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DELMAR TRGOVINE d.o.o. zastupanog po punomoćniku Mario Barić</item>
    </izvorni_sadrzaj>
    <derivirana_varijabla naziv="DomainObject.Predmet.ProtuStrankaListFormated_1">
      <item>DELMAR TRGOVINE d.o.o. zastupanog po punomoćniku Mario Barić</item>
    </derivirana_varijabla>
  </DomainObject.Predmet.ProtuStrankaListFormated>
  <DomainObject.Predmet.ProtuStrankaListFormatedOIB>
    <izvorni_sadrzaj>
      <item>DELMAR TRGOVINE d.o.o., OIB 26250651289 zastupanog po punomoćniku Mario Barić</item>
    </izvorni_sadrzaj>
    <derivirana_varijabla naziv="DomainObject.Predmet.ProtuStrankaListFormatedOIB_1">
      <item>DELMAR TRGOVINE d.o.o., OIB 26250651289 zastupanog po punomoćniku Mario Barić</item>
    </derivirana_varijabla>
  </DomainObject.Predmet.ProtuStrankaListFormatedOIB>
  <DomainObject.Predmet.ProtuStrankaListFormatedWithAdress>
    <izvorni_sadrzaj>
      <item>DELMAR TRGOVINE d.o.o., Hrvatskog sokola 79, 10000 Zagreb zastupanog po punomoćniku Mario Barić</item>
    </izvorni_sadrzaj>
    <derivirana_varijabla naziv="DomainObject.Predmet.ProtuStrankaListFormatedWithAdress_1">
      <item>DELMAR TRGOVINE d.o.o., Hrvatskog sokola 79, 10000 Zagreb zastupanog po punomoćniku Mario Barić</item>
    </derivirana_varijabla>
  </DomainObject.Predmet.ProtuStrankaListFormatedWithAdress>
  <DomainObject.Predmet.ProtuStrankaListFormatedWithAdressOIB>
    <izvorni_sadrzaj>
      <item>DELMAR TRGOVINE d.o.o., OIB 26250651289, Hrvatskog sokola 79, 10000 Zagreb zastupanog po punomoćniku Mario Barić</item>
    </izvorni_sadrzaj>
    <derivirana_varijabla naziv="DomainObject.Predmet.ProtuStrankaListFormatedWithAdressOIB_1">
      <item>DELMAR TRGOVINE d.o.o., OIB 26250651289, Hrvatskog sokola 79, 10000 Zagreb zastupanog po punomoćniku Mario Barić</item>
    </derivirana_varijabla>
  </DomainObject.Predmet.ProtuStrankaListFormatedWithAdressOIB>
  <DomainObject.Predmet.ProtuStrankaListNazivFormated>
    <izvorni_sadrzaj>
      <item>DELMAR TRGOVINE d.o.o.</item>
    </izvorni_sadrzaj>
    <derivirana_varijabla naziv="DomainObject.Predmet.ProtuStrankaListNazivFormated_1">
      <item>DELMAR TRGOVINE d.o.o.</item>
    </derivirana_varijabla>
  </DomainObject.Predmet.ProtuStrankaListNazivFormated>
  <DomainObject.Predmet.ProtuStrankaListNazivFormatedOIB>
    <izvorni_sadrzaj>
      <item>DELMAR TRGOVINE d.o.o., OIB 26250651289</item>
    </izvorni_sadrzaj>
    <derivirana_varijabla naziv="DomainObject.Predmet.ProtuStrankaListNazivFormatedOIB_1">
      <item>DELMAR TRGOVINE d.o.o., OIB 26250651289</item>
    </derivirana_varijabla>
  </DomainObject.Predmet.ProtuStrankaListNazivFormatedOIB>
  <DomainObject.Predmet.OstaliListFormated>
    <izvorni_sadrzaj>
      <item>Mario Barić punomoćnik sudionika u postupku DELMAR TRGOVINE d.o.o.</item>
    </izvorni_sadrzaj>
    <derivirana_varijabla naziv="DomainObject.Predmet.OstaliListFormated_1">
      <item>Mario Barić punomoćnik sudionika u postupku DELMAR TRGOVINE d.o.o.</item>
    </derivirana_varijabla>
  </DomainObject.Predmet.OstaliListFormated>
  <DomainObject.Predmet.OstaliListFormatedOIB>
    <izvorni_sadrzaj>
      <item>Mario Barić, OIB 15514566585 punomoćnik sudionika u postupku DELMAR TRGOVINE d.o.o.</item>
    </izvorni_sadrzaj>
    <derivirana_varijabla naziv="DomainObject.Predmet.OstaliListFormatedOIB_1">
      <item>Mario Barić, OIB 15514566585 punomoćnik sudionika u postupku DELMAR TRGOVINE d.o.o.</item>
    </derivirana_varijabla>
  </DomainObject.Predmet.OstaliListFormatedOIB>
  <DomainObject.Predmet.OstaliListFormatedWithAdress>
    <izvorni_sadrzaj>
      <item>Mario Barić, Hrvatskog sokola 79, 10000 Zagreb punomoćnik sudionika u postupku DELMAR TRGOVINE d.o.o.</item>
    </izvorni_sadrzaj>
    <derivirana_varijabla naziv="DomainObject.Predmet.OstaliListFormatedWithAdress_1">
      <item>Mario Barić, Hrvatskog sokola 79, 10000 Zagreb punomoćnik sudionika u postupku DELMAR TRGOVINE d.o.o.</item>
    </derivirana_varijabla>
  </DomainObject.Predmet.OstaliListFormatedWithAdress>
  <DomainObject.Predmet.OstaliListFormatedWithAdressOIB>
    <izvorni_sadrzaj>
      <item>Mario Barić, OIB 15514566585, Hrvatskog sokola 79, 10000 Zagreb punomoćnik sudionika u postupku DELMAR TRGOVINE d.o.o.</item>
    </izvorni_sadrzaj>
    <derivirana_varijabla naziv="DomainObject.Predmet.OstaliListFormatedWithAdressOIB_1">
      <item>Mario Barić, OIB 15514566585, Hrvatskog sokola 79, 10000 Zagreb punomoćnik sudionika u postupku DELMAR TRGOVINE d.o.o.</item>
    </derivirana_varijabla>
  </DomainObject.Predmet.OstaliListFormatedWithAdressOIB>
  <DomainObject.Predmet.OstaliListNazivFormated>
    <izvorni_sadrzaj>
      <item>Mario Barić</item>
    </izvorni_sadrzaj>
    <derivirana_varijabla naziv="DomainObject.Predmet.OstaliListNazivFormated_1">
      <item>Mario Barić</item>
    </derivirana_varijabla>
  </DomainObject.Predmet.OstaliListNazivFormated>
  <DomainObject.Predmet.OstaliListNazivFormatedOIB>
    <izvorni_sadrzaj>
      <item>Mario Barić, OIB 15514566585</item>
    </izvorni_sadrzaj>
    <derivirana_varijabla naziv="DomainObject.Predmet.OstaliListNazivFormatedOIB_1">
      <item>Mario Barić, OIB 15514566585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DELMAR TRGOVINE d.o.o.</izvorni_sadrzaj>
    <derivirana_varijabla naziv="DomainObject.Predmet.ProtustrankaIDrugi_1">DELMAR TRGOVINE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DELMAR TRGOVINE d.o.o., OIB 26250651289, Hrvatskog sokola 79, 10000 Zagreb</izvorni_sadrzaj>
    <derivirana_varijabla naziv="DomainObject.Predmet.ProtustrankaIDrugiAdressOIB_1">DELMAR TRGOVINE d.o.o., OIB 26250651289, Hrvatskog sokola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DELMAR TRGOVINE d.o.o.</item>
      <item>Mario Barić</item>
    </izvorni_sadrzaj>
    <derivirana_varijabla naziv="DomainObject.Predmet.SudioniciListNaziv_1">
      <item>FINA Regionalni centar Zagreb</item>
      <item>DELMAR TRGOVINE d.o.o.</item>
      <item>Mario 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DELMAR TRGOVINE d.o.o., OIB 26250651289, Hrvatskog sokola 79,10000 Zagreb</item>
      <item>Mario Barić, OIB 15514566585, Hrvatskog sokola 79,10000 Zagreb</item>
    </izvorni_sadrzaj>
    <derivirana_varijabla naziv="DomainObject.Predmet.SudioniciListAdressOIB_1">
      <item>FINA Regionalni centar Zagreb, OIB 85821130368, Trg svibanjskih žrtava 1995. 1,10000 Zagreb</item>
      <item>DELMAR TRGOVINE d.o.o., OIB 26250651289, Hrvatskog sokola 79,10000 Zagreb</item>
      <item>Mario Barić, OIB 15514566585, Hrvatskog sokola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26250651289</item>
      <item>, OIB 15514566585</item>
    </izvorni_sadrzaj>
    <derivirana_varijabla naziv="DomainObject.Predmet.SudioniciListNazivOIB_1">
      <item>, OIB 85821130368</item>
      <item>, OIB 26250651289</item>
      <item>, OIB 15514566585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1331</properties:Characters>
  <properties:Lines>47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2016-01-15T09:56:00Z</cp:lastPrinted>
  <dcterms:modified xmlns:xsi="http://www.w3.org/2001/XMLSchema-instance" xsi:type="dcterms:W3CDTF">2016-01-15T09:56:00Z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