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5666038" w14:paraId="5666038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02245E" w:rsidRPr="0002245E">
        <w:rPr>
          <w:sz w:val="24"/>
          <w:szCs w:val="24"/>
        </w:rPr>
        <w:t>ESCO MANAGEMENT d.o.o.</w:t>
      </w:r>
      <w:r w:rsidR="0002245E">
        <w:rPr>
          <w:sz w:val="24"/>
          <w:szCs w:val="24"/>
        </w:rPr>
        <w:t>, Dravska 17, Koprivnica</w:t>
      </w:r>
      <w:r w:rsidR="00190903">
        <w:rPr>
          <w:sz w:val="24"/>
          <w:szCs w:val="24"/>
        </w:rPr>
        <w:t xml:space="preserve">, OIB: </w:t>
      </w:r>
      <w:r w:rsidR="0002245E" w:rsidRPr="0002245E">
        <w:rPr>
          <w:sz w:val="24"/>
          <w:szCs w:val="24"/>
        </w:rPr>
        <w:t>69276327591</w:t>
      </w:r>
      <w:r w:rsidR="006065CF">
        <w:rPr>
          <w:sz w:val="24"/>
          <w:szCs w:val="24"/>
        </w:rPr>
        <w:t xml:space="preserve">, dana </w:t>
      </w:r>
      <w:r w:rsidR="0002245E">
        <w:rPr>
          <w:sz w:val="24"/>
          <w:szCs w:val="24"/>
        </w:rPr>
        <w:t>5. lipnja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02245E" w:rsidRPr="0002245E">
        <w:rPr>
          <w:sz w:val="24"/>
          <w:szCs w:val="24"/>
        </w:rPr>
        <w:t>ESCO MANAGEMENT d.o.o.</w:t>
      </w:r>
      <w:r w:rsidR="0002245E">
        <w:rPr>
          <w:sz w:val="24"/>
          <w:szCs w:val="24"/>
        </w:rPr>
        <w:t xml:space="preserve">, Dravska 17, Koprivnica, OIB: </w:t>
      </w:r>
      <w:r w:rsidR="0002245E" w:rsidRPr="0002245E">
        <w:rPr>
          <w:sz w:val="24"/>
          <w:szCs w:val="24"/>
        </w:rPr>
        <w:t>69276327591</w:t>
      </w:r>
      <w:r w:rsidRPr="00594D50">
        <w:rPr>
          <w:sz w:val="24"/>
          <w:szCs w:val="24"/>
        </w:rPr>
        <w:t xml:space="preserve"> iznosi </w:t>
      </w:r>
      <w:r w:rsidR="0002245E">
        <w:rPr>
          <w:sz w:val="24"/>
          <w:szCs w:val="24"/>
        </w:rPr>
        <w:t>39.806,79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02245E" w:rsidRPr="0002245E">
        <w:rPr>
          <w:sz w:val="24"/>
          <w:szCs w:val="24"/>
        </w:rPr>
        <w:t>ESCO MANAGEMENT d.o.o.</w:t>
      </w:r>
      <w:r w:rsidR="0002245E">
        <w:rPr>
          <w:sz w:val="24"/>
          <w:szCs w:val="24"/>
        </w:rPr>
        <w:t xml:space="preserve">, OIB: </w:t>
      </w:r>
      <w:r w:rsidR="0002245E" w:rsidRPr="0002245E">
        <w:rPr>
          <w:sz w:val="24"/>
          <w:szCs w:val="24"/>
        </w:rPr>
        <w:t>69276327591</w:t>
      </w:r>
      <w:r w:rsidRPr="00594D50">
        <w:rPr>
          <w:sz w:val="24"/>
          <w:szCs w:val="24"/>
        </w:rPr>
        <w:t xml:space="preserve">, </w:t>
      </w:r>
      <w:r w:rsidR="0002245E">
        <w:rPr>
          <w:sz w:val="24"/>
          <w:szCs w:val="24"/>
          <w:u w:val="single"/>
        </w:rPr>
        <w:t>Zoltan Varga, Nagykanizsa, Dozsa Gyorgy ut. 136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02245E" w:rsidRPr="0002245E">
        <w:rPr>
          <w:sz w:val="24"/>
          <w:szCs w:val="24"/>
          <w:u w:val="single"/>
        </w:rPr>
        <w:t>90747187554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190903">
        <w:rPr>
          <w:sz w:val="24"/>
          <w:szCs w:val="24"/>
        </w:rPr>
        <w:t>1</w:t>
      </w:r>
      <w:r w:rsidR="006065CF">
        <w:rPr>
          <w:sz w:val="24"/>
          <w:szCs w:val="24"/>
        </w:rPr>
        <w:t>8</w:t>
      </w:r>
      <w:r w:rsidR="0002245E">
        <w:rPr>
          <w:sz w:val="24"/>
          <w:szCs w:val="24"/>
        </w:rPr>
        <w:t>9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02245E">
        <w:rPr>
          <w:sz w:val="24"/>
          <w:szCs w:val="24"/>
          <w:lang w:val="hr-HR"/>
        </w:rPr>
        <w:t>24</w:t>
      </w:r>
      <w:r w:rsidR="006065CF">
        <w:rPr>
          <w:sz w:val="24"/>
          <w:szCs w:val="24"/>
          <w:lang w:val="hr-HR"/>
        </w:rPr>
        <w:t>. svibnja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02245E" w:rsidRPr="0002245E">
        <w:rPr>
          <w:sz w:val="24"/>
          <w:szCs w:val="24"/>
        </w:rPr>
        <w:t>ESCO MANAGEMENT d.o.o.</w:t>
      </w:r>
      <w:r w:rsidR="0002245E">
        <w:rPr>
          <w:sz w:val="24"/>
          <w:szCs w:val="24"/>
        </w:rPr>
        <w:t xml:space="preserve">, Dravska 17, Koprivnica, OIB: </w:t>
      </w:r>
      <w:r w:rsidR="0002245E" w:rsidRPr="0002245E">
        <w:rPr>
          <w:sz w:val="24"/>
          <w:szCs w:val="24"/>
        </w:rPr>
        <w:t>69276327591</w:t>
      </w:r>
      <w:r w:rsidR="00190903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02245E">
        <w:rPr>
          <w:sz w:val="24"/>
          <w:szCs w:val="24"/>
        </w:rPr>
        <w:t>22</w:t>
      </w:r>
      <w:r w:rsidR="006065CF">
        <w:rPr>
          <w:sz w:val="24"/>
          <w:szCs w:val="24"/>
        </w:rPr>
        <w:t>. svibnja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02245E">
        <w:rPr>
          <w:sz w:val="24"/>
          <w:szCs w:val="24"/>
        </w:rPr>
        <w:t>39.806,79</w:t>
      </w:r>
      <w:r w:rsidR="00547676" w:rsidRPr="00594D50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02245E">
        <w:rPr>
          <w:sz w:val="24"/>
          <w:szCs w:val="24"/>
          <w:lang w:val="hr-HR"/>
        </w:rPr>
        <w:t>5. lipnja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9037D7" w:rsidRPr="009037D7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02245E">
      <w:rPr>
        <w:sz w:val="24"/>
        <w:szCs w:val="24"/>
      </w:rPr>
      <w:t>189/18-3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245E"/>
    <w:rsid w:val="00027543"/>
    <w:rsid w:val="00044B16"/>
    <w:rsid w:val="00190903"/>
    <w:rsid w:val="00241104"/>
    <w:rsid w:val="00295F43"/>
    <w:rsid w:val="00336A69"/>
    <w:rsid w:val="00547676"/>
    <w:rsid w:val="00554FEC"/>
    <w:rsid w:val="00594D50"/>
    <w:rsid w:val="006065CF"/>
    <w:rsid w:val="006F0E54"/>
    <w:rsid w:val="00797787"/>
    <w:rsid w:val="009037D7"/>
    <w:rsid w:val="009A4EFA"/>
    <w:rsid w:val="009C72C0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03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7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03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7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ESCO MANAGEMENT društvo s ograničenom odgovornošću za razvoj, vođenje i financiranje projekata energetske učinkovitosti zastupanog po punomoćniku Zoltan Varga</izvorni_sadrzaj>
    <derivirana_varijabla naziv="DomainObject.Predmet.ProtustrankaFormated_1">  ESCO MANAGEMENT društvo s ograničenom odgovornošću za razvoj, vođenje i financiranje projekata energetske učinkovitosti zastupanog po punomoćniku Zoltan Varga</derivirana_varijabla>
  </DomainObject.Predmet.ProtustrankaFormated>
  <DomainObject.Predmet.ProtustrankaFormatedOIB>
    <izvorni_sadrzaj>  ESCO MANAGEMENT društvo s ograničenom odgovornošću za razvoj, vođenje i financiranje projekata energetske učinkovitosti, OIB 69276327591 zastupanog po punomoćniku Zoltan Varga</izvorni_sadrzaj>
    <derivirana_varijabla naziv="DomainObject.Predmet.ProtustrankaFormatedOIB_1">  ESCO MANAGEMENT društvo s ograničenom odgovornošću za razvoj, vođenje i financiranje projekata energetske učinkovitosti, OIB 69276327591 zastupanog po punomoćniku Zoltan Varga</derivirana_varijabla>
  </DomainObject.Predmet.ProtustrankaFormatedOIB>
  <DomainObject.Predmet.ProtustrankaFormatedWithAdress>
    <izvorni_sadrzaj> ESCO MANAGEMENT društvo s ograničenom odgovornošću za razvoj, vođenje i financiranje projekata energetske učinkovitosti, Dravska 17, 48000 Koprivnica zastupanog po punomoćniku Zoltan Varga</izvorni_sadrzaj>
    <derivirana_varijabla naziv="DomainObject.Predmet.ProtustrankaFormatedWithAdress_1"> ESCO MANAGEMENT društvo s ograničenom odgovornošću za razvoj, vođenje i financiranje projekata energetske učinkovitosti, Dravska 17, 48000 Koprivnica zastupanog po punomoćniku Zoltan Varga</derivirana_varijabla>
  </DomainObject.Predmet.ProtustrankaFormatedWithAdress>
  <DomainObject.Predmet.ProtustrankaFormatedWithAdressOIB>
    <izvorni_sadrzaj> ESCO MANAGEMENT društvo s ograničenom odgovornošću za razvoj, vođenje i financiranje projekata energetske učinkovitosti, OIB 69276327591, Dravska 17, 48000 Koprivnica zastupanog po punomoćniku Zoltan Varga</izvorni_sadrzaj>
    <derivirana_varijabla naziv="DomainObject.Predmet.ProtustrankaFormatedWithAdressOIB_1"> ESCO MANAGEMENT društvo s ograničenom odgovornošću za razvoj, vođenje i financiranje projekata energetske učinkovitosti, OIB 69276327591, Dravska 17, 48000 Koprivnica zastupanog po punomoćniku Zoltan Varga</derivirana_varijabla>
  </DomainObject.Predmet.ProtustrankaFormatedWithAdressOIB>
  <DomainObject.Predmet.ProtustrankaWithAdress>
    <izvorni_sadrzaj>ESCO MANAGEMENT društvo s ograničenom odgovornošću za razvoj, vođenje i financiranje projekata energetske učinkovitosti Dravska 17, 48000 Koprivnica</izvorni_sadrzaj>
    <derivirana_varijabla naziv="DomainObject.Predmet.ProtustrankaWithAdress_1">ESCO MANAGEMENT društvo s ograničenom odgovornošću za razvoj, vođenje i financiranje projekata energetske učinkovitosti Dravska 17, 48000 Koprivnica</derivirana_varijabla>
  </DomainObject.Predmet.ProtustrankaWithAdress>
  <DomainObject.Predmet.ProtustrankaWithAdressOIB>
    <izvorni_sadrzaj>ESCO MANAGEMENT društvo s ograničenom odgovornošću za razvoj, vođenje i financiranje projekata energetske učinkovitosti, OIB 69276327591, Dravska 17, 48000 Koprivnica</izvorni_sadrzaj>
    <derivirana_varijabla naziv="DomainObject.Predmet.ProtustrankaWithAdressOIB_1">ESCO MANAGEMENT društvo s ograničenom odgovornošću za razvoj, vođenje i financiranje projekata energetske učinkovitosti, OIB 69276327591, Dravska 17, 48000 Koprivnica</derivirana_varijabla>
  </DomainObject.Predmet.ProtustrankaWithAdressOIB>
  <DomainObject.Predmet.ProtustrankaNazivFormated>
    <izvorni_sadrzaj>ESCO MANAGEMENT društvo s ograničenom odgovornošću za razvoj, vođenje i financiranje projekata energetske učinkovitosti</izvorni_sadrzaj>
    <derivirana_varijabla naziv="DomainObject.Predmet.ProtustrankaNazivFormated_1">ESCO MANAGEMENT društvo s ograničenom odgovornošću za razvoj, vođenje i financiranje projekata energetske učinkovitosti</derivirana_varijabla>
  </DomainObject.Predmet.ProtustrankaNazivFormated>
  <DomainObject.Predmet.ProtustrankaNazivFormatedOIB>
    <izvorni_sadrzaj>ESCO MANAGEMENT društvo s ograničenom odgovornošću za razvoj, vođenje i financiranje projekata energetske učinkovitosti, OIB 69276327591</izvorni_sadrzaj>
    <derivirana_varijabla naziv="DomainObject.Predmet.ProtustrankaNazivFormatedOIB_1">ESCO MANAGEMENT društvo s ograničenom odgovornošću za razvoj, vođenje i financiranje projekata energetske učinkovitosti, OIB 69276327591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39806.79</izvorni_sadrzaj>
    <derivirana_varijabla naziv="DomainObject.Predmet.TrenutnaVrijednost_1">39806.79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ESCO MANAGEMENT društvo s ograničenom odgovornošću za razvoj, vođenje i financiranje projekata energetske učinkovitosti zastupanog po punomoćniku Zoltan Varga</item>
    </izvorni_sadrzaj>
    <derivirana_varijabla naziv="DomainObject.Predmet.ProtuStrankaListFormated_1">
      <item>ESCO MANAGEMENT društvo s ograničenom odgovornošću za razvoj, vođenje i financiranje projekata energetske učinkovitosti zastupanog po punomoćniku Zoltan Varga</item>
    </derivirana_varijabla>
  </DomainObject.Predmet.ProtuStrankaListFormated>
  <DomainObject.Predmet.ProtuStrankaListFormatedOIB>
    <izvorni_sadrzaj>
      <item>ESCO MANAGEMENT društvo s ograničenom odgovornošću za razvoj, vođenje i financiranje projekata energetske učinkovitosti, OIB 69276327591 zastupanog po punomoćniku Zoltan Varga</item>
    </izvorni_sadrzaj>
    <derivirana_varijabla naziv="DomainObject.Predmet.ProtuStrankaListFormatedOIB_1">
      <item>ESCO MANAGEMENT društvo s ograničenom odgovornošću za razvoj, vođenje i financiranje projekata energetske učinkovitosti, OIB 69276327591 zastupanog po punomoćniku Zoltan Varga</item>
    </derivirana_varijabla>
  </DomainObject.Predmet.ProtuStrankaListFormatedOIB>
  <DomainObject.Predmet.ProtuStrankaListFormatedWithAdress>
    <izvorni_sadrzaj>
      <item>ESCO MANAGEMENT društvo s ograničenom odgovornošću za razvoj, vođenje i financiranje projekata energetske učinkovitosti, Dravska 17, 48000 Koprivnica zastupanog po punomoćniku Zoltan Varga</item>
    </izvorni_sadrzaj>
    <derivirana_varijabla naziv="DomainObject.Predmet.ProtuStrankaListFormatedWithAdress_1">
      <item>ESCO MANAGEMENT društvo s ograničenom odgovornošću za razvoj, vođenje i financiranje projekata energetske učinkovitosti, Dravska 17, 48000 Koprivnica zastupanog po punomoćniku Zoltan Varga</item>
    </derivirana_varijabla>
  </DomainObject.Predmet.ProtuStrankaListFormatedWithAdress>
  <DomainObject.Predmet.ProtuStrankaListFormatedWithAdressOIB>
    <izvorni_sadrzaj>
      <item>ESCO MANAGEMENT društvo s ograničenom odgovornošću za razvoj, vođenje i financiranje projekata energetske učinkovitosti, OIB 69276327591, Dravska 17, 48000 Koprivnica zastupanog po punomoćniku Zoltan Varga</item>
    </izvorni_sadrzaj>
    <derivirana_varijabla naziv="DomainObject.Predmet.ProtuStrankaListFormatedWithAdressOIB_1">
      <item>ESCO MANAGEMENT društvo s ograničenom odgovornošću za razvoj, vođenje i financiranje projekata energetske učinkovitosti, OIB 69276327591, Dravska 17, 48000 Koprivnica zastupanog po punomoćniku Zoltan Varga</item>
    </derivirana_varijabla>
  </DomainObject.Predmet.ProtuStrankaListFormatedWithAdressOIB>
  <DomainObject.Predmet.ProtuStrankaListNazivFormated>
    <izvorni_sadrzaj>
      <item>ESCO MANAGEMENT društvo s ograničenom odgovornošću za razvoj, vođenje i financiranje projekata energetske učinkovitosti</item>
    </izvorni_sadrzaj>
    <derivirana_varijabla naziv="DomainObject.Predmet.ProtuStrankaListNazivFormated_1">
      <item>ESCO MANAGEMENT društvo s ograničenom odgovornošću za razvoj, vođenje i financiranje projekata energetske učinkovitosti</item>
    </derivirana_varijabla>
  </DomainObject.Predmet.ProtuStrankaListNazivFormated>
  <DomainObject.Predmet.ProtuStrankaListNazivFormatedOIB>
    <izvorni_sadrzaj>
      <item>ESCO MANAGEMENT društvo s ograničenom odgovornošću za razvoj, vođenje i financiranje projekata energetske učinkovitosti, OIB 69276327591</item>
    </izvorni_sadrzaj>
    <derivirana_varijabla naziv="DomainObject.Predmet.ProtuStrankaListNazivFormatedOIB_1">
      <item>ESCO MANAGEMENT društvo s ograničenom odgovornošću za razvoj, vođenje i financiranje projekata energetske učinkovitosti, OIB 69276327591</item>
    </derivirana_varijabla>
  </DomainObject.Predmet.ProtuStrankaListNazivFormatedOIB>
  <DomainObject.Predmet.OstaliListFormated>
    <izvorni_sadrzaj>
      <item>Sudski registar</item>
      <item>Zoltan Varga punomoćnik sudionika u postupku ESCO MANAGEMENT društvo s ograničenom odgovornošću za razvoj, vođenje i financiranje projekata energetske učinkovitosti</item>
    </izvorni_sadrzaj>
    <derivirana_varijabla naziv="DomainObject.Predmet.OstaliListFormated_1">
      <item>Sudski registar</item>
      <item>Zoltan Varga punomoćnik sudionika u postupku ESCO MANAGEMENT društvo s ograničenom odgovornošću za razvoj, vođenje i financiranje projekata energetske učinkovitosti</item>
    </derivirana_varijabla>
  </DomainObject.Predmet.OstaliListFormated>
  <DomainObject.Predmet.OstaliListFormatedOIB>
    <izvorni_sadrzaj>
      <item>Sudski registar</item>
      <item>Zoltan Varga, OIB 90747187554 punomoćnik sudionika u postupku ESCO MANAGEMENT društvo s ograničenom odgovornošću za razvoj, vođenje i financiranje projekata energetske učinkovitosti</item>
    </izvorni_sadrzaj>
    <derivirana_varijabla naziv="DomainObject.Predmet.OstaliListFormatedOIB_1">
      <item>Sudski registar</item>
      <item>Zoltan Varga, OIB 90747187554 punomoćnik sudionika u postupku ESCO MANAGEMENT društvo s ograničenom odgovornošću za razvoj, vođenje i financiranje projekata energetske učinkovitosti</item>
    </derivirana_varijabla>
  </DomainObject.Predmet.OstaliListFormatedOIB>
  <DomainObject.Predmet.OstaliListFormatedWithAdress>
    <izvorni_sadrzaj>
      <item>Sudski registar</item>
      <item>Zoltan Varga, Dozsa Gyorgy ut. 136, Nagykanizsa punomoćnik sudionika u postupku ESCO MANAGEMENT društvo s ograničenom odgovornošću za razvoj, vođenje i financiranje projekata energetske učinkovitosti</item>
    </izvorni_sadrzaj>
    <derivirana_varijabla naziv="DomainObject.Predmet.OstaliListFormatedWithAdress_1">
      <item>Sudski registar</item>
      <item>Zoltan Varga, Dozsa Gyorgy ut. 136, Nagykanizsa punomoćnik sudionika u postupku ESCO MANAGEMENT društvo s ograničenom odgovornošću za razvoj, vođenje i financiranje projekata energetske učinkovitosti</item>
    </derivirana_varijabla>
  </DomainObject.Predmet.OstaliListFormatedWithAdress>
  <DomainObject.Predmet.OstaliListFormatedWithAdressOIB>
    <izvorni_sadrzaj>
      <item>Sudski registar</item>
      <item>Zoltan Varga, OIB 90747187554, Dozsa Gyorgy ut. 136, Nagykanizsa punomoćnik sudionika u postupku ESCO MANAGEMENT društvo s ograničenom odgovornošću za razvoj, vođenje i financiranje projekata energetske učinkovitosti</item>
    </izvorni_sadrzaj>
    <derivirana_varijabla naziv="DomainObject.Predmet.OstaliListFormatedWithAdressOIB_1">
      <item>Sudski registar</item>
      <item>Zoltan Varga, OIB 90747187554, Dozsa Gyorgy ut. 136, Nagykanizsa punomoćnik sudionika u postupku ESCO MANAGEMENT društvo s ograničenom odgovornošću za razvoj, vođenje i financiranje projekata energetske učinkovitosti</item>
    </derivirana_varijabla>
  </DomainObject.Predmet.OstaliListFormatedWithAdressOIB>
  <DomainObject.Predmet.OstaliListNazivFormated>
    <izvorni_sadrzaj>
      <item>Sudski registar</item>
      <item>Zoltan Varga</item>
    </izvorni_sadrzaj>
    <derivirana_varijabla naziv="DomainObject.Predmet.OstaliListNazivFormated_1">
      <item>Sudski registar</item>
      <item>Zoltan Varga</item>
    </derivirana_varijabla>
  </DomainObject.Predmet.OstaliListNazivFormated>
  <DomainObject.Predmet.OstaliListNazivFormatedOIB>
    <izvorni_sadrzaj>
      <item>Sudski registar</item>
      <item>Zoltan Varga, OIB 90747187554</item>
    </izvorni_sadrzaj>
    <derivirana_varijabla naziv="DomainObject.Predmet.OstaliListNazivFormatedOIB_1">
      <item>Sudski registar</item>
      <item>Zoltan Varga, OIB 90747187554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ESCO MANAGEMENT društvo s ograničenom odgovornošću za razvoj, vođenje i financiranje projekata energetske učinkovitosti</izvorni_sadrzaj>
    <derivirana_varijabla naziv="DomainObject.Predmet.ProtustrankaIDrugi_1">ESCO MANAGEMENT društvo s ograničenom odgovornošću za razvoj, vođenje i financiranje projekata energetske učinkovitosti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ESCO MANAGEMENT društvo s ograničenom odgovornošću za razvoj, vođenje i financiranje projekata energetske učinkovitosti, OIB 69276327591, Dravska 17, 48000 Koprivnica</izvorni_sadrzaj>
    <derivirana_varijabla naziv="DomainObject.Predmet.ProtustrankaIDrugiAdressOIB_1">ESCO MANAGEMENT društvo s ograničenom odgovornošću za razvoj, vođenje i financiranje projekata energetske učinkovitosti, OIB 69276327591,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ESCO MANAGEMENT društvo s ograničenom odgovornošću za razvoj, vođenje i financiranje projekata energetske učinkovitosti</item>
      <item>Sudski registar</item>
      <item>Zoltan Varga</item>
    </izvorni_sadrzaj>
    <derivirana_varijabla naziv="DomainObject.Predmet.SudioniciListNaziv_1">
      <item>Financijska agencija</item>
      <item>ESCO MANAGEMENT društvo s ograničenom odgovornošću za razvoj, vođenje i financiranje projekata energetske učinkovitosti</item>
      <item>Sudski registar</item>
      <item>Zoltan Varga</item>
    </derivirana_varijabla>
  </DomainObject.Predmet.SudioniciListNaziv>
  <DomainObject.Predmet.SudioniciListAdressOIB>
    <izvorni_sadrzaj>
      <item>Financijska agencija, OIB 85821130368, A. Cesarca 2,42000 Varaždin</item>
      <item>ESCO MANAGEMENT društvo s ograničenom odgovornošću za razvoj, vođenje i financiranje projekata energetske učinkovitosti, OIB 69276327591, Dravska 17,48000 Koprivnica</item>
      <item>Sudski registar</item>
      <item>Zoltan Varga, OIB 90747187554, Dozsa Gyorgy ut. 136,Nagykanizsa</item>
    </izvorni_sadrzaj>
    <derivirana_varijabla naziv="DomainObject.Predmet.SudioniciListAdressOIB_1">
      <item>Financijska agencija, OIB 85821130368, A. Cesarca 2,42000 Varaždin</item>
      <item>ESCO MANAGEMENT društvo s ograničenom odgovornošću za razvoj, vođenje i financiranje projekata energetske učinkovitosti, OIB 69276327591, Dravska 17,48000 Koprivnica</item>
      <item>Sudski registar</item>
      <item>Zoltan Varga, OIB 90747187554, Dozsa Gyorgy ut. 136,Nagykanizsa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69276327591</item>
      <item>, OIB null</item>
      <item>, OIB 90747187554</item>
    </izvorni_sadrzaj>
    <derivirana_varijabla naziv="DomainObject.Predmet.SudioniciListNazivOIB_1">
      <item>, OIB 85821130368</item>
      <item>, OIB 69276327591</item>
      <item>, OIB null</item>
      <item>, OIB 90747187554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2494</properties:Characters>
  <properties:Lines>79</properties:Lines>
  <properties:Paragraphs>18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2018-05-25T10:17:00Z</cp:lastPrinted>
  <dcterms:modified xmlns:xsi="http://www.w3.org/2001/XMLSchema-instance" xsi:type="dcterms:W3CDTF">2018-06-05T12:45:00Z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(St-189-18-3 - oglas od 5.6.18..docx)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