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7243" w14:paraId="85c7243" w:rsidRDefault="006852E3" w:rsidP="0042254D" w:rsidR="006852E3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1150D">
        <w:rPr>
          <w:rFonts w:cs="Times New Roman" w:hAnsi="Times New Roman" w:ascii="Times New Roman"/>
          <w:sz w:val="24"/>
          <w:szCs w:val="24"/>
        </w:rPr>
        <w:t>ZAJEDNICA ROMA PROMIRSKO-GORANSKE ŽUPANIJE "ROMSKO JEDINSTVO" – SA E ROMA "ROMANO JEKHIPE" ANNI PRIMORAKORO-GORANAKERE ŽUPANIJATE, Rijeka, Blaža Polića 2/3, OIB: 24911982197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7E89">
        <w:rPr>
          <w:rFonts w:cs="Times New Roman" w:hAnsi="Times New Roman" w:ascii="Times New Roman"/>
          <w:sz w:val="24"/>
          <w:szCs w:val="24"/>
        </w:rPr>
        <w:t>2</w:t>
      </w:r>
      <w:r w:rsidR="00B1150D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B1150D">
        <w:rPr>
          <w:rFonts w:cs="Times New Roman" w:hAnsi="Times New Roman" w:ascii="Times New Roman"/>
          <w:sz w:val="24"/>
          <w:szCs w:val="24"/>
        </w:rPr>
        <w:t>ZAJEDNICA ROMA PROMIRSKO-GORANSKE ŽUPANIJE "ROMSKO JEDINSTVO" – SA E ROMA "ROMANO JEKHIPE" ANNI PRIMORAKORO-GORANAKERE ŽUPANIJATE, Rijeka, Blaža Polića 2/3, OIB: 24911982197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1150D">
        <w:rPr>
          <w:rFonts w:cs="Times New Roman" w:hAnsi="Times New Roman" w:ascii="Times New Roman"/>
          <w:sz w:val="24"/>
          <w:szCs w:val="24"/>
        </w:rPr>
        <w:t>18.605,42</w:t>
      </w:r>
      <w:r w:rsidR="00DF7E89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B406E">
        <w:rPr>
          <w:rFonts w:cs="Times New Roman" w:hAnsi="Times New Roman" w:ascii="Times New Roman"/>
          <w:sz w:val="24"/>
          <w:szCs w:val="24"/>
        </w:rPr>
        <w:t>1</w:t>
      </w:r>
      <w:r w:rsidR="00B1150D">
        <w:rPr>
          <w:rFonts w:cs="Times New Roman" w:hAnsi="Times New Roman" w:ascii="Times New Roman"/>
          <w:sz w:val="24"/>
          <w:szCs w:val="24"/>
        </w:rPr>
        <w:t>209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B1150D">
        <w:rPr>
          <w:rFonts w:cs="Times New Roman" w:hAnsi="Times New Roman" w:ascii="Times New Roman"/>
          <w:sz w:val="24"/>
          <w:szCs w:val="24"/>
        </w:rPr>
        <w:t>209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DF7E89">
        <w:rPr>
          <w:rFonts w:cs="Times New Roman" w:hAnsi="Times New Roman" w:ascii="Times New Roman"/>
          <w:sz w:val="24"/>
          <w:szCs w:val="24"/>
        </w:rPr>
        <w:t>2</w:t>
      </w:r>
      <w:r w:rsidR="00B1150D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lastRenderedPageBreak/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85F" w:rsidP="0066285F" w:rsidR="0066285F" w:rsidRPr="0066285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6285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6285F" w:rsidP="0066285F" w:rsidR="0066285F" w:rsidRPr="0066285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6285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6285F" w:rsidP="0066285F" w:rsidR="0066285F" w:rsidRPr="0066285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6285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6285F" w:rsidP="0066285F" w:rsidR="0066285F" w:rsidRPr="0066285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6285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513C4"/>
    <w:rsid w:val="00260705"/>
    <w:rsid w:val="00280CB2"/>
    <w:rsid w:val="002A0EB0"/>
    <w:rsid w:val="002C06C2"/>
    <w:rsid w:val="003676E5"/>
    <w:rsid w:val="003A0CC4"/>
    <w:rsid w:val="0042254D"/>
    <w:rsid w:val="00444729"/>
    <w:rsid w:val="004C59CB"/>
    <w:rsid w:val="004E4C4A"/>
    <w:rsid w:val="0050520B"/>
    <w:rsid w:val="00523FF7"/>
    <w:rsid w:val="005D7FC3"/>
    <w:rsid w:val="0066285F"/>
    <w:rsid w:val="00684630"/>
    <w:rsid w:val="006852E3"/>
    <w:rsid w:val="006D7CDC"/>
    <w:rsid w:val="00751C84"/>
    <w:rsid w:val="00755EDC"/>
    <w:rsid w:val="00757587"/>
    <w:rsid w:val="007913E4"/>
    <w:rsid w:val="007C29C1"/>
    <w:rsid w:val="00811BBC"/>
    <w:rsid w:val="00843F04"/>
    <w:rsid w:val="008A087F"/>
    <w:rsid w:val="009B406E"/>
    <w:rsid w:val="00A208A7"/>
    <w:rsid w:val="00AB43CB"/>
    <w:rsid w:val="00AB50D3"/>
    <w:rsid w:val="00B006B2"/>
    <w:rsid w:val="00B1150D"/>
    <w:rsid w:val="00B201F2"/>
    <w:rsid w:val="00BC58E4"/>
    <w:rsid w:val="00C61B30"/>
    <w:rsid w:val="00CD2616"/>
    <w:rsid w:val="00D63958"/>
    <w:rsid w:val="00DA3EAA"/>
    <w:rsid w:val="00DF7E89"/>
    <w:rsid w:val="00E6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6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6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Roma primorsko-goranske županije ROMSKO JEDINSTVO - SA E ROMA ROMANO JEKHIPE ANNI PRIMORAKORO-GORANAKERE ŽUPANIJATE</izvorni_sadrzaj>
    <derivirana_varijabla naziv="DomainObject.Predmet.ProtustrankaFormated_1">  Zajednica Roma primorsko-goranske županije ROMSKO JEDINSTVO - SA E ROMA ROMANO JEKHIPE ANNI PRIMORAKORO-GORANAKERE ŽUPANIJATE</derivirana_varijabla>
  </DomainObject.Predmet.ProtustrankaFormated>
  <DomainObject.Predmet.ProtustrankaFormatedOIB>
    <izvorni_sadrzaj>  Zajednica Roma primorsko-goranske županije ROMSKO JEDINSTVO - SA E ROMA ROMANO JEKHIPE ANNI PRIMORAKORO-GORANAKERE ŽUPANIJATE, OIB 24911982197</izvorni_sadrzaj>
    <derivirana_varijabla naziv="DomainObject.Predmet.ProtustrankaFormatedOIB_1">  Zajednica Roma primorsko-goranske županije ROMSKO JEDINSTVO - SA E ROMA ROMANO JEKHIPE ANNI PRIMORAKORO-GORANAKERE ŽUPANIJATE, OIB 24911982197</derivirana_varijabla>
  </DomainObject.Predmet.ProtustrankaFormatedOIB>
  <DomainObject.Predmet.ProtustrankaFormatedWithAdress>
    <izvorni_sadrzaj> Zajednica Roma primorsko-goranske županije ROMSKO JEDINSTVO - SA E ROMA ROMANO JEKHIPE ANNI PRIMORAKORO-GORANAKERE ŽUPANIJATE, Blaža Polića 2/3, 51000 Rijeka</izvorni_sadrzaj>
    <derivirana_varijabla naziv="DomainObject.Predmet.ProtustrankaFormatedWithAdress_1"> Zajednica Roma primorsko-goranske županije ROMSKO JEDINSTVO - SA E ROMA ROMANO JEKHIPE ANNI PRIMORAKORO-GORANAKERE ŽUPANIJATE, Blaža Polića 2/3, 51000 Rijeka</derivirana_varijabla>
  </DomainObject.Predmet.ProtustrankaFormatedWithAdress>
  <DomainObject.Predmet.ProtustrankaFormatedWithAdressOIB>
    <izvorni_sadrzaj> Zajednica Roma primorsko-goranske županije ROMSKO JEDINSTVO - SA E ROMA ROMANO JEKHIPE ANNI PRIMORAKORO-GORANAKERE ŽUPANIJATE, OIB 24911982197, Blaža Polića 2/3, 51000 Rijeka</izvorni_sadrzaj>
    <derivirana_varijabla naziv="DomainObject.Predmet.ProtustrankaFormatedWithAdressOIB_1"> Zajednica Roma primorsko-goranske županije ROMSKO JEDINSTVO - SA E ROMA ROMANO JEKHIPE ANNI PRIMORAKORO-GORANAKERE ŽUPANIJATE, OIB 24911982197, Blaža Polića 2/3, 51000 Rijeka</derivirana_varijabla>
  </DomainObject.Predmet.ProtustrankaFormatedWithAdressOIB>
  <DomainObject.Predmet.ProtustrankaWithAdress>
    <izvorni_sadrzaj>Zajednica Roma primorsko-goranske županije ROMSKO JEDINSTVO - SA E ROMA ROMANO JEKHIPE ANNI PRIMORAKORO-GORANAKERE ŽUPANIJATE Blaža Polića 2/3, 51000 Rijeka</izvorni_sadrzaj>
    <derivirana_varijabla naziv="DomainObject.Predmet.ProtustrankaWithAdress_1">Zajednica Roma primorsko-goranske županije ROMSKO JEDINSTVO - SA E ROMA ROMANO JEKHIPE ANNI PRIMORAKORO-GORANAKERE ŽUPANIJATE Blaža Polića 2/3, 51000 Rijeka</derivirana_varijabla>
  </DomainObject.Predmet.ProtustrankaWithAdress>
  <DomainObject.Predmet.ProtustrankaWithAdressOIB>
    <izvorni_sadrzaj>Zajednica Roma primorsko-goranske županije ROMSKO JEDINSTVO - SA E ROMA ROMANO JEKHIPE ANNI PRIMORAKORO-GORANAKERE ŽUPANIJATE, OIB 24911982197, Blaža Polića 2/3, 51000 Rijeka</izvorni_sadrzaj>
    <derivirana_varijabla naziv="DomainObject.Predmet.ProtustrankaWithAdressOIB_1">Zajednica Roma primorsko-goranske županije ROMSKO JEDINSTVO - SA E ROMA ROMANO JEKHIPE ANNI PRIMORAKORO-GORANAKERE ŽUPANIJATE, OIB 24911982197, Blaža Polića 2/3, 51000 Rijeka</derivirana_varijabla>
  </DomainObject.Predmet.ProtustrankaWithAdressOIB>
  <DomainObject.Predmet.ProtustrankaNazivFormated>
    <izvorni_sadrzaj>Zajednica Roma primorsko-goranske županije ROMSKO JEDINSTVO - SA E ROMA ROMANO JEKHIPE ANNI PRIMORAKORO-GORANAKERE ŽUPANIJATE</izvorni_sadrzaj>
    <derivirana_varijabla naziv="DomainObject.Predmet.ProtustrankaNazivFormated_1">Zajednica Roma primorsko-goranske županije ROMSKO JEDINSTVO - SA E ROMA ROMANO JEKHIPE ANNI PRIMORAKORO-GORANAKERE ŽUPANIJATE</derivirana_varijabla>
  </DomainObject.Predmet.ProtustrankaNazivFormated>
  <DomainObject.Predmet.ProtustrankaNazivFormatedOIB>
    <izvorni_sadrzaj>Zajednica Roma primorsko-goranske županije ROMSKO JEDINSTVO - SA E ROMA ROMANO JEKHIPE ANNI PRIMORAKORO-GORANAKERE ŽUPANIJATE, OIB 24911982197</izvorni_sadrzaj>
    <derivirana_varijabla naziv="DomainObject.Predmet.ProtustrankaNazivFormatedOIB_1">Zajednica Roma primorsko-goranske županije ROMSKO JEDINSTVO - SA E ROMA ROMANO JEKHIPE ANNI PRIMORAKORO-GORANAKERE ŽUPANIJATE, OIB 24911982197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Zajednica Roma primorsko-goranske županije ROMSKO JEDINSTVO - SA E ROMA ROMANO JEKHIPE ANNI PRIMORAKORO-GORANAKERE ŽUPANIJATE</item>
    </izvorni_sadrzaj>
    <derivirana_varijabla naziv="DomainObject.Predmet.ProtuStrankaListFormated_1">
      <item>Zajednica Roma primorsko-goranske županije ROMSKO JEDINSTVO - SA E ROMA ROMANO JEKHIPE ANNI PRIMORAKORO-GORANAKERE ŽUPANIJATE</item>
    </derivirana_varijabla>
  </DomainObject.Predmet.ProtuStrankaListFormated>
  <DomainObject.Predmet.ProtuStrankaListFormatedOIB>
    <izvorni_sadrzaj>
      <item>Zajednica Roma primorsko-goranske županije ROMSKO JEDINSTVO - SA E ROMA ROMANO JEKHIPE ANNI PRIMORAKORO-GORANAKERE ŽUPANIJATE, OIB 24911982197</item>
    </izvorni_sadrzaj>
    <derivirana_varijabla naziv="DomainObject.Predmet.ProtuStrankaListFormatedOIB_1">
      <item>Zajednica Roma primorsko-goranske županije ROMSKO JEDINSTVO - SA E ROMA ROMANO JEKHIPE ANNI PRIMORAKORO-GORANAKERE ŽUPANIJATE, OIB 24911982197</item>
    </derivirana_varijabla>
  </DomainObject.Predmet.ProtuStrankaListFormatedOIB>
  <DomainObject.Predmet.ProtuStrankaListFormatedWithAdress>
    <izvorni_sadrzaj>
      <item>Zajednica Roma primorsko-goranske županije ROMSKO JEDINSTVO - SA E ROMA ROMANO JEKHIPE ANNI PRIMORAKORO-GORANAKERE ŽUPANIJATE, Blaža Polića 2/3, 51000 Rijeka</item>
    </izvorni_sadrzaj>
    <derivirana_varijabla naziv="DomainObject.Predmet.ProtuStrankaListFormatedWithAdress_1">
      <item>Zajednica Roma primorsko-goranske županije ROMSKO JEDINSTVO - SA E ROMA ROMANO JEKHIPE ANNI PRIMORAKORO-GORANAKERE ŽUPANIJATE, Blaža Polića 2/3, 51000 Rijeka</item>
    </derivirana_varijabla>
  </DomainObject.Predmet.ProtuStrankaListFormatedWithAdress>
  <DomainObject.Predmet.ProtuStrankaListFormatedWithAdressOIB>
    <izvorni_sadrzaj>
      <item>Zajednica Roma primorsko-goranske županije ROMSKO JEDINSTVO - SA E ROMA ROMANO JEKHIPE ANNI PRIMORAKORO-GORANAKERE ŽUPANIJATE, OIB 24911982197, Blaža Polića 2/3, 51000 Rijeka</item>
    </izvorni_sadrzaj>
    <derivirana_varijabla naziv="DomainObject.Predmet.ProtuStrankaListFormatedWithAdressOIB_1">
      <item>Zajednica Roma primorsko-goranske županije ROMSKO JEDINSTVO - SA E ROMA ROMANO JEKHIPE ANNI PRIMORAKORO-GORANAKERE ŽUPANIJATE, OIB 24911982197, Blaža Polića 2/3, 51000 Rijeka</item>
    </derivirana_varijabla>
  </DomainObject.Predmet.ProtuStrankaListFormatedWithAdressOIB>
  <DomainObject.Predmet.ProtuStrankaListNazivFormated>
    <izvorni_sadrzaj>
      <item>Zajednica Roma primorsko-goranske županije ROMSKO JEDINSTVO - SA E ROMA ROMANO JEKHIPE ANNI PRIMORAKORO-GORANAKERE ŽUPANIJATE</item>
    </izvorni_sadrzaj>
    <derivirana_varijabla naziv="DomainObject.Predmet.ProtuStrankaListNazivFormated_1">
      <item>Zajednica Roma primorsko-goranske županije ROMSKO JEDINSTVO - SA E ROMA ROMANO JEKHIPE ANNI PRIMORAKORO-GORANAKERE ŽUPANIJATE</item>
    </derivirana_varijabla>
  </DomainObject.Predmet.ProtuStrankaListNazivFormated>
  <DomainObject.Predmet.ProtuStrankaListNazivFormatedOIB>
    <izvorni_sadrzaj>
      <item>Zajednica Roma primorsko-goranske županije ROMSKO JEDINSTVO - SA E ROMA ROMANO JEKHIPE ANNI PRIMORAKORO-GORANAKERE ŽUPANIJATE, OIB 24911982197</item>
    </izvorni_sadrzaj>
    <derivirana_varijabla naziv="DomainObject.Predmet.ProtuStrankaListNazivFormatedOIB_1">
      <item>Zajednica Roma primorsko-goranske županije ROMSKO JEDINSTVO - SA E ROMA ROMANO JEKHIPE ANNI PRIMORAKORO-GORANAKERE ŽUPANIJATE, OIB 24911982197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Zajednica Roma primorsko-goranske županije ROMSKO JEDINSTVO - SA E ROMA ROMANO JEKHIPE ANNI PRIMORAKORO-GORANAKERE ŽUPANIJATE</izvorni_sadrzaj>
    <derivirana_varijabla naziv="DomainObject.Predmet.ProtustrankaIDrugi_1">Zajednica Roma primorsko-goranske županije ROMSKO JEDINSTVO - SA E ROMA ROMANO JEKHIPE ANNI PRIMORAKORO-GORANAKERE ŽUPANIJATE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Zajednica Roma primorsko-goranske županije ROMSKO JEDINSTVO - SA E ROMA ROMANO JEKHIPE ANNI PRIMORAKORO-GORANAKERE ŽUPANIJATE, OIB 24911982197, Blaža Polića 2/3, 51000 Rijeka</izvorni_sadrzaj>
    <derivirana_varijabla naziv="DomainObject.Predmet.ProtustrankaIDrugiAdressOIB_1">Zajednica Roma primorsko-goranske županije ROMSKO JEDINSTVO - SA E ROMA ROMANO JEKHIPE ANNI PRIMORAKORO-GORANAKERE ŽUPANIJATE, OIB 24911982197, Blaža Polića 2/3,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Zajednica Roma primorsko-goranske županije ROMSKO JEDINSTVO - SA E ROMA ROMANO JEKHIPE ANNI PRIMORAKORO-GORANAKERE ŽUPANIJATE</item>
    </izvorni_sadrzaj>
    <derivirana_varijabla naziv="DomainObject.Predmet.SudioniciListNaziv_1">
      <item>FINA Rijeka</item>
      <item>Zajednica Roma primorsko-goranske županije ROMSKO JEDINSTVO - SA E ROMA ROMANO JEKHIPE ANNI PRIMORAKORO-GORANAKERE ŽUPANIJATE</item>
    </derivirana_varijabla>
  </DomainObject.Predmet.SudioniciListNaziv>
  <DomainObject.Predmet.SudioniciListAdressOIB>
    <izvorni_sadrzaj>
      <item>FINA Rijeka, OIB 85821130368, Frana Kurelca 8,51000 Rijeka</item>
      <item>Zajednica Roma primorsko-goranske županije ROMSKO JEDINSTVO - SA E ROMA ROMANO JEKHIPE ANNI PRIMORAKORO-GORANAKERE ŽUPANIJATE, OIB 24911982197, Blaža Polića 2/3,51000 Rijeka</item>
    </izvorni_sadrzaj>
    <derivirana_varijabla naziv="DomainObject.Predmet.SudioniciListAdressOIB_1">
      <item>FINA Rijeka, OIB 85821130368, Frana Kurelca 8,51000 Rijeka</item>
      <item>Zajednica Roma primorsko-goranske županije ROMSKO JEDINSTVO - SA E ROMA ROMANO JEKHIPE ANNI PRIMORAKORO-GORANAKERE ŽUPANIJATE, OIB 24911982197, Blaža Polića 2/3,51000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24911982197</item>
    </izvorni_sadrzaj>
    <derivirana_varijabla naziv="DomainObject.Predmet.SudioniciListNazivOIB_1">
      <item>, OIB 85821130368</item>
      <item>, OIB 24911982197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254</properties:Words>
  <properties:Characters>1432</properties:Characters>
  <properties:Lines>48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2016-07-26T11:39:00Z</dcterms:created>
  <dc:creator>wsadmin</dc:creator>
  <cp:lastModifiedBy>Renata Valić</cp:lastModifiedBy>
  <cp:lastPrinted>2016-07-21T12:15:00Z</cp:lastPrinted>
  <dcterms:modified xmlns:xsi="http://www.w3.org/2001/XMLSchema-instance" xsi:type="dcterms:W3CDTF">2016-07-26T11:42:00Z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