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9c6be" w14:paraId="a09c6be" w:rsidRDefault="00241F1C" w:rsidP="00241F1C" w:rsidR="00241F1C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241F1C" w:rsidP="00241F1C" w:rsidR="00241F1C">
      <w:r>
        <w:t xml:space="preserve">     REPUBLIKA HRVATSKA</w:t>
      </w:r>
    </w:p>
    <w:p w:rsidRDefault="00241F1C" w:rsidP="00241F1C" w:rsidR="00241F1C">
      <w:r>
        <w:t>TRGOVAČKI SUD U ZAGREBU</w:t>
      </w:r>
    </w:p>
    <w:p w:rsidRDefault="00241F1C" w:rsidP="00241F1C" w:rsidR="00241F1C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241F1C" w:rsidP="00241F1C" w:rsidR="00241F1C"/>
    <w:p w:rsidRDefault="00241F1C" w:rsidP="00241F1C" w:rsidR="00241F1C"/>
    <w:p w:rsidRDefault="00241F1C" w:rsidP="00241F1C" w:rsidR="00241F1C"/>
    <w:p w:rsidRDefault="00241F1C" w:rsidP="00241F1C" w:rsidR="00241F1C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proofErr w:type="spellStart"/>
      <w:r w:rsidR="00890D82">
        <w:t>1236</w:t>
      </w:r>
      <w:proofErr w:type="spellEnd"/>
      <w:r w:rsidR="00C60D35">
        <w:t>/</w:t>
      </w:r>
      <w:proofErr w:type="spellStart"/>
      <w:r w:rsidR="00C60D35">
        <w:t>19</w:t>
      </w:r>
      <w:proofErr w:type="spellEnd"/>
      <w:r>
        <w:t xml:space="preserve">, temeljem odredbe članka 430. Stečajnog zakona (Narodne novine, broj: 71/2015., 104/2017.,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="00C60D35">
        <w:t>15</w:t>
      </w:r>
      <w:proofErr w:type="spellEnd"/>
      <w:r w:rsidRPr="00C60D35">
        <w:t xml:space="preserve">. </w:t>
      </w:r>
      <w:r w:rsidR="00C60D35">
        <w:t xml:space="preserve">srpnja </w:t>
      </w:r>
      <w:proofErr w:type="spellStart"/>
      <w:r w:rsidR="00C60D35">
        <w:t>2019</w:t>
      </w:r>
      <w:proofErr w:type="spellEnd"/>
      <w:r>
        <w:t>., objavljuje:</w:t>
      </w:r>
    </w:p>
    <w:p w:rsidRDefault="00241F1C" w:rsidP="00241F1C" w:rsidR="00241F1C">
      <w:pPr>
        <w:jc w:val="both"/>
        <w:rPr>
          <w:sz w:val="40"/>
          <w:szCs w:val="40"/>
        </w:rPr>
      </w:pPr>
    </w:p>
    <w:p w:rsidRDefault="00241F1C" w:rsidP="00241F1C" w:rsidR="00241F1C">
      <w:pPr>
        <w:jc w:val="center"/>
        <w:rPr>
          <w:b/>
        </w:rPr>
      </w:pPr>
      <w:r>
        <w:rPr>
          <w:b/>
        </w:rPr>
        <w:t>O G L A S</w:t>
      </w:r>
    </w:p>
    <w:p w:rsidRDefault="00241F1C" w:rsidP="00241F1C" w:rsidR="00241F1C">
      <w:pPr>
        <w:rPr>
          <w:b/>
        </w:rPr>
      </w:pPr>
    </w:p>
    <w:p w:rsidRDefault="00241F1C" w:rsidP="00241F1C" w:rsidR="00241F1C">
      <w:pPr>
        <w:jc w:val="both"/>
      </w:pPr>
      <w:r>
        <w:tab/>
        <w:t xml:space="preserve">Za dužnika </w:t>
      </w:r>
      <w:r w:rsidR="00890D82">
        <w:rPr>
          <w:szCs w:val="20"/>
        </w:rPr>
        <w:t xml:space="preserve">PROIZVODNJA AMBALAŽE </w:t>
      </w:r>
      <w:proofErr w:type="spellStart"/>
      <w:r w:rsidR="00890D82">
        <w:rPr>
          <w:szCs w:val="20"/>
        </w:rPr>
        <w:t>BEDEKOVIĆ</w:t>
      </w:r>
      <w:proofErr w:type="spellEnd"/>
      <w:r w:rsidR="00890D82">
        <w:rPr>
          <w:szCs w:val="20"/>
        </w:rPr>
        <w:t xml:space="preserve"> d.o.o.</w:t>
      </w:r>
      <w:r>
        <w:rPr>
          <w:szCs w:val="20"/>
        </w:rPr>
        <w:t xml:space="preserve">, </w:t>
      </w:r>
      <w:proofErr w:type="spellStart"/>
      <w:r w:rsidR="00890D82">
        <w:rPr>
          <w:szCs w:val="20"/>
        </w:rPr>
        <w:t>Mičevec</w:t>
      </w:r>
      <w:proofErr w:type="spellEnd"/>
      <w:r>
        <w:rPr>
          <w:szCs w:val="20"/>
        </w:rPr>
        <w:t xml:space="preserve">, </w:t>
      </w:r>
      <w:r w:rsidR="00890D82">
        <w:rPr>
          <w:szCs w:val="20"/>
        </w:rPr>
        <w:t xml:space="preserve">Radićeva </w:t>
      </w:r>
      <w:proofErr w:type="spellStart"/>
      <w:r w:rsidR="00890D82">
        <w:rPr>
          <w:szCs w:val="20"/>
        </w:rPr>
        <w:t>56</w:t>
      </w:r>
      <w:proofErr w:type="spellEnd"/>
      <w:r>
        <w:rPr>
          <w:szCs w:val="20"/>
        </w:rPr>
        <w:t xml:space="preserve">, </w:t>
      </w:r>
      <w:proofErr w:type="spellStart"/>
      <w:r>
        <w:rPr>
          <w:szCs w:val="20"/>
        </w:rPr>
        <w:t>OIB</w:t>
      </w:r>
      <w:proofErr w:type="spellEnd"/>
      <w:r>
        <w:rPr>
          <w:szCs w:val="20"/>
        </w:rPr>
        <w:t xml:space="preserve">: </w:t>
      </w:r>
      <w:proofErr w:type="spellStart"/>
      <w:r w:rsidR="00890D82">
        <w:rPr>
          <w:szCs w:val="20"/>
        </w:rPr>
        <w:t>14854218697</w:t>
      </w:r>
      <w:proofErr w:type="spellEnd"/>
      <w:r>
        <w:t xml:space="preserve">. </w:t>
      </w:r>
    </w:p>
    <w:p w:rsidRDefault="00241F1C" w:rsidP="00241F1C" w:rsidR="00241F1C">
      <w:pPr>
        <w:pStyle w:val="Odlomakpopisa"/>
        <w:ind w:left="1428"/>
        <w:jc w:val="both"/>
      </w:pPr>
    </w:p>
    <w:p w:rsidRDefault="00241F1C" w:rsidP="00241F1C" w:rsidR="00241F1C">
      <w:pPr>
        <w:jc w:val="both"/>
      </w:pPr>
      <w:r>
        <w:t>I.</w:t>
      </w:r>
      <w:r>
        <w:tab/>
        <w:t xml:space="preserve">Iznos duga evidentiran na temelju neizvršenih osnova za plaćanje jest </w:t>
      </w:r>
      <w:r w:rsidR="00890D82">
        <w:t>305.273,87</w:t>
      </w:r>
      <w:r>
        <w:t xml:space="preserve"> kn.</w:t>
      </w:r>
    </w:p>
    <w:p w:rsidRDefault="00241F1C" w:rsidP="00241F1C" w:rsidR="00241F1C">
      <w:pPr>
        <w:ind w:left="360"/>
      </w:pPr>
      <w:r>
        <w:t xml:space="preserve"> </w:t>
      </w:r>
    </w:p>
    <w:p w:rsidRDefault="00241F1C" w:rsidP="00241F1C" w:rsidR="00241F1C">
      <w:pPr>
        <w:jc w:val="both"/>
      </w:pPr>
      <w:r>
        <w:t>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241F1C" w:rsidP="00241F1C" w:rsidR="00241F1C">
      <w:pPr>
        <w:ind w:firstLine="720"/>
        <w:jc w:val="both"/>
      </w:pPr>
    </w:p>
    <w:p w:rsidRDefault="00241F1C" w:rsidP="00241F1C" w:rsidR="00241F1C">
      <w:pPr>
        <w:jc w:val="both"/>
      </w:pPr>
      <w:r>
        <w:t>III.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241F1C" w:rsidP="00241F1C" w:rsidR="00241F1C">
      <w:pPr>
        <w:pStyle w:val="Odlomakpopisa"/>
      </w:pPr>
    </w:p>
    <w:p w:rsidRDefault="00241F1C" w:rsidP="00241F1C" w:rsidR="00241F1C">
      <w:pPr>
        <w:jc w:val="both"/>
      </w:pPr>
      <w:r>
        <w:t>IV.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241F1C" w:rsidP="00241F1C" w:rsidR="00241F1C">
      <w:pPr>
        <w:jc w:val="center"/>
      </w:pPr>
    </w:p>
    <w:p w:rsidRDefault="00241F1C" w:rsidP="00241F1C" w:rsidR="00241F1C">
      <w:pPr>
        <w:jc w:val="center"/>
      </w:pPr>
      <w:r>
        <w:t xml:space="preserve">U Zagrebu </w:t>
      </w:r>
      <w:r w:rsidRPr="00C60D35">
        <w:t xml:space="preserve">15. </w:t>
      </w:r>
      <w:r w:rsidR="00C60D35">
        <w:t>srpnja 2019</w:t>
      </w:r>
      <w:r>
        <w:t>.</w:t>
      </w:r>
    </w:p>
    <w:p w:rsidRDefault="00241F1C" w:rsidP="00241F1C" w:rsidR="00241F1C"/>
    <w:p w:rsidRDefault="00241F1C" w:rsidP="00241F1C" w:rsidR="00241F1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241F1C" w:rsidP="00241F1C" w:rsidR="00241F1C">
      <w:pPr>
        <w:jc w:val="right"/>
      </w:pPr>
      <w:r>
        <w:t>Ivana Manestar</w:t>
      </w:r>
    </w:p>
    <w:p w:rsidRDefault="00241F1C" w:rsidP="00241F1C" w:rsidR="00241F1C">
      <w:pPr>
        <w:jc w:val="both"/>
      </w:pPr>
      <w:r>
        <w:tab/>
      </w:r>
    </w:p>
    <w:p w:rsidRDefault="00241F1C" w:rsidP="00241F1C" w:rsidR="00241F1C">
      <w:pPr>
        <w:jc w:val="right"/>
      </w:pPr>
    </w:p>
    <w:p w:rsidRDefault="00241F1C" w:rsidP="00241F1C" w:rsidR="00241F1C">
      <w:pPr>
        <w:jc w:val="right"/>
      </w:pPr>
    </w:p>
    <w:p w:rsidRDefault="00241F1C" w:rsidP="00241F1C" w:rsidR="00241F1C">
      <w:r>
        <w:t xml:space="preserve">DNA: </w:t>
      </w:r>
    </w:p>
    <w:p w:rsidRDefault="00241F1C" w:rsidP="00241F1C" w:rsidR="00241F1C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241F1C" w:rsidP="00241F1C" w:rsidR="00241F1C"/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6C00"/>
    <w:rsid w:val="000C6C00"/>
    <w:rsid w:val="001032F4"/>
    <w:rsid w:val="001264CE"/>
    <w:rsid w:val="00131E95"/>
    <w:rsid w:val="0019711A"/>
    <w:rsid w:val="00197F24"/>
    <w:rsid w:val="001A1D04"/>
    <w:rsid w:val="00241F1C"/>
    <w:rsid w:val="0034753A"/>
    <w:rsid w:val="00405364"/>
    <w:rsid w:val="00457EF8"/>
    <w:rsid w:val="007A1913"/>
    <w:rsid w:val="0085059C"/>
    <w:rsid w:val="00890D82"/>
    <w:rsid w:val="00950F54"/>
    <w:rsid w:val="009D3B13"/>
    <w:rsid w:val="00A53DC3"/>
    <w:rsid w:val="00B4105F"/>
    <w:rsid w:val="00C60D35"/>
    <w:rsid w:val="00C81BCE"/>
    <w:rsid w:val="00CA63C1"/>
    <w:rsid w:val="00D05353"/>
    <w:rsid w:val="00D729BF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1F1C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1F1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1F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1F1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64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4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4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4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4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1F1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1F1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1F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1F1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264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4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4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4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4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948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1236</izvorni_sadrzaj>
    <derivirana_varijabla naziv="DomainObject.Predmet.Broj_1">1236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2019.</izvorni_sadrzaj>
    <derivirana_varijabla naziv="DomainObject.Predmet.DatumOsnivanja_1">28.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St-1236/2019</izvorni_sadrzaj>
    <derivirana_varijabla naziv="DomainObject.Predmet.OznakaBroj_1">St-1236/2019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PROIZVODNJA AMBALAŽE BEDEKOVIĆ d.o.o. za proizvodnju, trgovinu i usluge zastupanog po punomoćniku Stjepan Bedeković</izvorni_sadrzaj>
    <derivirana_varijabla naziv="DomainObject.Predmet.ProtustrankaFormated_1">  PROIZVODNJA AMBALAŽE BEDEKOVIĆ d.o.o. za proizvodnju, trgovinu i usluge zastupanog po punomoćniku Stjepan Bedeković</derivirana_varijabla>
  </DomainObject.Predmet.ProtustrankaFormated>
  <DomainObject.Predmet.ProtustrankaFormatedOIB>
    <izvorni_sadrzaj>  PROIZVODNJA AMBALAŽE BEDEKOVIĆ d.o.o. za proizvodnju, trgovinu i usluge, OIB 14854218697 zastupanog po punomoćniku Stjepan Bedeković</izvorni_sadrzaj>
    <derivirana_varijabla naziv="DomainObject.Predmet.ProtustrankaFormatedOIB_1">  PROIZVODNJA AMBALAŽE BEDEKOVIĆ d.o.o. za proizvodnju, trgovinu i usluge, OIB 14854218697 zastupanog po punomoćniku Stjepan Bedeković</derivirana_varijabla>
  </DomainObject.Predmet.ProtustrankaFormatedOIB>
  <DomainObject.Predmet.ProtustrankaFormatedWithAdress>
    <izvorni_sadrzaj> PROIZVODNJA AMBALAŽE BEDEKOVIĆ d.o.o. za proizvodnju, trgovinu i usluge, Radićeva 56, 10410 Mičevec zastupanog po punomoćniku Stjepan Bedeković</izvorni_sadrzaj>
    <derivirana_varijabla naziv="DomainObject.Predmet.ProtustrankaFormatedWithAdress_1"> PROIZVODNJA AMBALAŽE BEDEKOVIĆ d.o.o. za proizvodnju, trgovinu i usluge, Radićeva 56, 10410 Mičevec zastupanog po punomoćniku Stjepan Bedeković</derivirana_varijabla>
  </DomainObject.Predmet.ProtustrankaFormatedWithAdress>
  <DomainObject.Predmet.ProtustrankaFormatedWithAdressOIB>
    <izvorni_sadrzaj> PROIZVODNJA AMBALAŽE BEDEKOVIĆ d.o.o. za proizvodnju, trgovinu i usluge, OIB 14854218697, Radićeva 56, 10410 Mičevec zastupanog po punomoćniku Stjepan Bedeković</izvorni_sadrzaj>
    <derivirana_varijabla naziv="DomainObject.Predmet.ProtustrankaFormatedWithAdressOIB_1"> PROIZVODNJA AMBALAŽE BEDEKOVIĆ d.o.o. za proizvodnju, trgovinu i usluge, OIB 14854218697, Radićeva 56, 10410 Mičevec zastupanog po punomoćniku Stjepan Bedeković</derivirana_varijabla>
  </DomainObject.Predmet.ProtustrankaFormatedWithAdressOIB>
  <DomainObject.Predmet.ProtustrankaWithAdress>
    <izvorni_sadrzaj>PROIZVODNJA AMBALAŽE BEDEKOVIĆ d.o.o. za proizvodnju, trgovinu i usluge Radićeva 56, 10410 Mičevec</izvorni_sadrzaj>
    <derivirana_varijabla naziv="DomainObject.Predmet.ProtustrankaWithAdress_1">PROIZVODNJA AMBALAŽE BEDEKOVIĆ d.o.o. za proizvodnju, trgovinu i usluge Radićeva 56, 10410 Mičevec</derivirana_varijabla>
  </DomainObject.Predmet.ProtustrankaWithAdress>
  <DomainObject.Predmet.ProtustrankaWithAdressOIB>
    <izvorni_sadrzaj>PROIZVODNJA AMBALAŽE BEDEKOVIĆ d.o.o. za proizvodnju, trgovinu i usluge, OIB 14854218697, Radićeva 56, 10410 Mičevec</izvorni_sadrzaj>
    <derivirana_varijabla naziv="DomainObject.Predmet.ProtustrankaWithAdressOIB_1">PROIZVODNJA AMBALAŽE BEDEKOVIĆ d.o.o. za proizvodnju, trgovinu i usluge, OIB 14854218697, Radićeva 56, 10410 Mičevec</derivirana_varijabla>
  </DomainObject.Predmet.ProtustrankaWithAdressOIB>
  <DomainObject.Predmet.ProtustrankaNazivFormated>
    <izvorni_sadrzaj>PROIZVODNJA AMBALAŽE BEDEKOVIĆ d.o.o. za proizvodnju, trgovinu i usluge</izvorni_sadrzaj>
    <derivirana_varijabla naziv="DomainObject.Predmet.ProtustrankaNazivFormated_1">PROIZVODNJA AMBALAŽE BEDEKOVIĆ d.o.o. za proizvodnju, trgovinu i usluge</derivirana_varijabla>
  </DomainObject.Predmet.ProtustrankaNazivFormated>
  <DomainObject.Predmet.ProtustrankaNazivFormatedOIB>
    <izvorni_sadrzaj>PROIZVODNJA AMBALAŽE BEDEKOVIĆ d.o.o. za proizvodnju, trgovinu i usluge, OIB 14854218697</izvorni_sadrzaj>
    <derivirana_varijabla naziv="DomainObject.Predmet.ProtustrankaNazivFormatedOIB_1">PROIZVODNJA AMBALAŽE BEDEKOVIĆ d.o.o. za proizvodnju, trgovinu i usluge, OIB 14854218697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PROIZVODNJA AMBALAŽE BEDEKOVIĆ d.o.o. za proizvodnju, trgovinu i usluge zastupanog po punomoćniku Stjepan Bedeković</item>
    </izvorni_sadrzaj>
    <derivirana_varijabla naziv="DomainObject.Predmet.ProtuStrankaListFormated_1">
      <item>PROIZVODNJA AMBALAŽE BEDEKOVIĆ d.o.o. za proizvodnju, trgovinu i usluge zastupanog po punomoćniku Stjepan Bedeković</item>
    </derivirana_varijabla>
  </DomainObject.Predmet.ProtuStrankaListFormated>
  <DomainObject.Predmet.ProtuStrankaListFormatedOIB>
    <izvorni_sadrzaj>
      <item>PROIZVODNJA AMBALAŽE BEDEKOVIĆ d.o.o. za proizvodnju, trgovinu i usluge, OIB 14854218697 zastupanog po punomoćniku Stjepan Bedeković</item>
    </izvorni_sadrzaj>
    <derivirana_varijabla naziv="DomainObject.Predmet.ProtuStrankaListFormatedOIB_1">
      <item>PROIZVODNJA AMBALAŽE BEDEKOVIĆ d.o.o. za proizvodnju, trgovinu i usluge, OIB 14854218697 zastupanog po punomoćniku Stjepan Bedeković</item>
    </derivirana_varijabla>
  </DomainObject.Predmet.ProtuStrankaListFormatedOIB>
  <DomainObject.Predmet.ProtuStrankaListFormatedWithAdress>
    <izvorni_sadrzaj>
      <item>PROIZVODNJA AMBALAŽE BEDEKOVIĆ d.o.o. za proizvodnju, trgovinu i usluge, Radićeva 56, 10410 Mičevec zastupanog po punomoćniku Stjepan Bedeković</item>
    </izvorni_sadrzaj>
    <derivirana_varijabla naziv="DomainObject.Predmet.ProtuStrankaListFormatedWithAdress_1">
      <item>PROIZVODNJA AMBALAŽE BEDEKOVIĆ d.o.o. za proizvodnju, trgovinu i usluge, Radićeva 56, 10410 Mičevec zastupanog po punomoćniku Stjepan Bedeković</item>
    </derivirana_varijabla>
  </DomainObject.Predmet.ProtuStrankaListFormatedWithAdress>
  <DomainObject.Predmet.ProtuStrankaListFormatedWithAdressOIB>
    <izvorni_sadrzaj>
      <item>PROIZVODNJA AMBALAŽE BEDEKOVIĆ d.o.o. za proizvodnju, trgovinu i usluge, OIB 14854218697, Radićeva 56, 10410 Mičevec zastupanog po punomoćniku Stjepan Bedeković</item>
    </izvorni_sadrzaj>
    <derivirana_varijabla naziv="DomainObject.Predmet.ProtuStrankaListFormatedWithAdressOIB_1">
      <item>PROIZVODNJA AMBALAŽE BEDEKOVIĆ d.o.o. za proizvodnju, trgovinu i usluge, OIB 14854218697, Radićeva 56, 10410 Mičevec zastupanog po punomoćniku Stjepan Bedeković</item>
    </derivirana_varijabla>
  </DomainObject.Predmet.ProtuStrankaListFormatedWithAdressOIB>
  <DomainObject.Predmet.ProtuStrankaListNazivFormated>
    <izvorni_sadrzaj>
      <item>PROIZVODNJA AMBALAŽE BEDEKOVIĆ d.o.o. za proizvodnju, trgovinu i usluge</item>
    </izvorni_sadrzaj>
    <derivirana_varijabla naziv="DomainObject.Predmet.ProtuStrankaListNazivFormated_1">
      <item>PROIZVODNJA AMBALAŽE BEDEKOVIĆ d.o.o. za proizvodnju, trgovinu i usluge</item>
    </derivirana_varijabla>
  </DomainObject.Predmet.ProtuStrankaListNazivFormated>
  <DomainObject.Predmet.ProtuStrankaListNazivFormatedOIB>
    <izvorni_sadrzaj>
      <item>PROIZVODNJA AMBALAŽE BEDEKOVIĆ d.o.o. za proizvodnju, trgovinu i usluge, OIB 14854218697</item>
    </izvorni_sadrzaj>
    <derivirana_varijabla naziv="DomainObject.Predmet.ProtuStrankaListNazivFormatedOIB_1">
      <item>PROIZVODNJA AMBALAŽE BEDEKOVIĆ d.o.o. za proizvodnju, trgovinu i usluge, OIB 14854218697</item>
    </derivirana_varijabla>
  </DomainObject.Predmet.ProtuStrankaListNazivFormatedOIB>
  <DomainObject.Predmet.OstaliListFormated>
    <izvorni_sadrzaj>
      <item>Stjepan Bedeković punomoćnik sudionika u postupku PROIZVODNJA AMBALAŽE BEDEKOVIĆ d.o.o. za proizvodnju, trgovinu i usluge</item>
    </izvorni_sadrzaj>
    <derivirana_varijabla naziv="DomainObject.Predmet.OstaliListFormated_1">
      <item>Stjepan Bedeković punomoćnik sudionika u postupku PROIZVODNJA AMBALAŽE BEDEKOVIĆ d.o.o. za proizvodnju, trgovinu i usluge</item>
    </derivirana_varijabla>
  </DomainObject.Predmet.OstaliListFormated>
  <DomainObject.Predmet.OstaliListFormatedOIB>
    <izvorni_sadrzaj>
      <item>Stjepan Bedeković, OIB 35287010653 punomoćnik sudionika u postupku PROIZVODNJA AMBALAŽE BEDEKOVIĆ d.o.o. za proizvodnju, trgovinu i usluge</item>
    </izvorni_sadrzaj>
    <derivirana_varijabla naziv="DomainObject.Predmet.OstaliListFormatedOIB_1">
      <item>Stjepan Bedeković, OIB 35287010653 punomoćnik sudionika u postupku PROIZVODNJA AMBALAŽE BEDEKOVIĆ d.o.o. za proizvodnju, trgovinu i usluge</item>
    </derivirana_varijabla>
  </DomainObject.Predmet.OstaliListFormatedOIB>
  <DomainObject.Predmet.OstaliListFormatedWithAdress>
    <izvorni_sadrzaj>
      <item>Stjepan Bedeković, Stjepana Radića 56, 10410 Mičevec punomoćnik sudionika u postupku PROIZVODNJA AMBALAŽE BEDEKOVIĆ d.o.o. za proizvodnju, trgovinu i usluge</item>
    </izvorni_sadrzaj>
    <derivirana_varijabla naziv="DomainObject.Predmet.OstaliListFormatedWithAdress_1">
      <item>Stjepan Bedeković, Stjepana Radića 56, 10410 Mičevec punomoćnik sudionika u postupku PROIZVODNJA AMBALAŽE BEDEKOVIĆ d.o.o. za proizvodnju, trgovinu i usluge</item>
    </derivirana_varijabla>
  </DomainObject.Predmet.OstaliListFormatedWithAdress>
  <DomainObject.Predmet.OstaliListFormatedWithAdressOIB>
    <izvorni_sadrzaj>
      <item>Stjepan Bedeković, OIB 35287010653, Stjepana Radića 56, 10410 Mičevec punomoćnik sudionika u postupku PROIZVODNJA AMBALAŽE BEDEKOVIĆ d.o.o. za proizvodnju, trgovinu i usluge</item>
    </izvorni_sadrzaj>
    <derivirana_varijabla naziv="DomainObject.Predmet.OstaliListFormatedWithAdressOIB_1">
      <item>Stjepan Bedeković, OIB 35287010653, Stjepana Radića 56, 10410 Mičevec punomoćnik sudionika u postupku PROIZVODNJA AMBALAŽE BEDEKOVIĆ d.o.o. za proizvodnju, trgovinu i usluge</item>
    </derivirana_varijabla>
  </DomainObject.Predmet.OstaliListFormatedWithAdressOIB>
  <DomainObject.Predmet.OstaliListNazivFormated>
    <izvorni_sadrzaj>
      <item>Stjepan Bedeković</item>
    </izvorni_sadrzaj>
    <derivirana_varijabla naziv="DomainObject.Predmet.OstaliListNazivFormated_1">
      <item>Stjepan Bedeković</item>
    </derivirana_varijabla>
  </DomainObject.Predmet.OstaliListNazivFormated>
  <DomainObject.Predmet.OstaliListNazivFormatedOIB>
    <izvorni_sadrzaj>
      <item>Stjepan Bedeković, OIB 35287010653</item>
    </izvorni_sadrzaj>
    <derivirana_varijabla naziv="DomainObject.Predmet.OstaliListNazivFormatedOIB_1">
      <item>Stjepan Bedeković, OIB 35287010653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PROIZVODNJA AMBALAŽE BEDEKOVIĆ d.o.o. za proizvodnju, trgovinu i usluge</izvorni_sadrzaj>
    <derivirana_varijabla naziv="DomainObject.Predmet.ProtustrankaIDrugi_1">PROIZVODNJA AMBALAŽE BEDEKOVIĆ 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PROIZVODNJA AMBALAŽE BEDEKOVIĆ d.o.o. za proizvodnju, trgovinu i usluge, OIB 14854218697, Radićeva 56, 10410 Mičevec</izvorni_sadrzaj>
    <derivirana_varijabla naziv="DomainObject.Predmet.ProtustrankaIDrugiAdressOIB_1">PROIZVODNJA AMBALAŽE BEDEKOVIĆ d.o.o. za proizvodnju, trgovinu i usluge, OIB 14854218697, Radićeva 56, 10410 Mičevec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PROIZVODNJA AMBALAŽE BEDEKOVIĆ d.o.o. za proizvodnju, trgovinu i usluge</item>
      <item>Stjepan Bedeković</item>
    </izvorni_sadrzaj>
    <derivirana_varijabla naziv="DomainObject.Predmet.SudioniciListNaziv_1">
      <item>FINA Regionalni centar Zagreb</item>
      <item>PROIZVODNJA AMBALAŽE BEDEKOVIĆ d.o.o. za proizvodnju, trgovinu i usluge</item>
      <item>Stjepan Bedeković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PROIZVODNJA AMBALAŽE BEDEKOVIĆ d.o.o. za proizvodnju, trgovinu i usluge, OIB 14854218697, Radićeva 56,10410 Mičevec</item>
      <item>Stjepan Bedeković, OIB 35287010653, Stjepana Radića 56,10410 Mičevec</item>
    </izvorni_sadrzaj>
    <derivirana_varijabla naziv="DomainObject.Predmet.SudioniciListAdressOIB_1">
      <item>FINA Regionalni centar Zagreb, OIB 85821130368, Trg svibanjskih žrtava 1995. 1,10000 Zagreb</item>
      <item>PROIZVODNJA AMBALAŽE BEDEKOVIĆ d.o.o. za proizvodnju, trgovinu i usluge, OIB 14854218697, Radićeva 56,10410 Mičevec</item>
      <item>Stjepan Bedeković, OIB 35287010653, Stjepana Radića 56,10410 Mičevec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14854218697</item>
      <item>, OIB 35287010653</item>
    </izvorni_sadrzaj>
    <derivirana_varijabla naziv="DomainObject.Predmet.SudioniciListNazivOIB_1">
      <item>, OIB 85821130368</item>
      <item>, OIB 14854218697</item>
      <item>, OIB 35287010653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1342</properties:Characters>
  <properties:Lines>44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2019-07-15T06:51:00Z</dcterms:created>
  <dc:creator>Ivana Manestar</dc:creator>
  <cp:lastModifiedBy>Petra Komučar</cp:lastModifiedBy>
  <cp:lastPrinted>2019-07-15T06:39:00Z</cp:lastPrinted>
  <dcterms:modified xmlns:xsi="http://www.w3.org/2001/XMLSchema-instance" xsi:type="dcterms:W3CDTF">2019-07-15T06:54:00Z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(St-1236-19-Proizvodnja ambalaže Bedeković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