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bcd1" w14:paraId="57bbcd1" w:rsidRDefault="005A2733" w:rsidP="005A2733" w:rsidR="005A2733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7D6" w:rsidP="005A2733" w:rsidR="00EF77D6"/>
    <w:p w:rsidRDefault="005A2733" w:rsidP="005A2733" w:rsidR="005A2733">
      <w:r>
        <w:t xml:space="preserve">REPUBLIKA HRVATSKA                                                   </w:t>
      </w:r>
    </w:p>
    <w:p w:rsidRDefault="005A2733" w:rsidP="005A2733" w:rsidR="005A2733">
      <w:r>
        <w:t xml:space="preserve">TRGOVAČKI SUD U OSIJEKU </w:t>
      </w:r>
    </w:p>
    <w:p w:rsidRDefault="005A2733" w:rsidP="005A2733" w:rsidR="005A2733">
      <w:r>
        <w:t xml:space="preserve">STALNA SLUŽBA   U SLAVONSKOM BRODU </w:t>
      </w:r>
    </w:p>
    <w:p w:rsidRDefault="005A2733" w:rsidP="005A2733" w:rsidR="005A2733">
      <w:r>
        <w:t>Trg pobjede 13</w:t>
      </w:r>
    </w:p>
    <w:p w:rsidRDefault="005A2733" w:rsidP="005A2733" w:rsidR="005A2733">
      <w:r>
        <w:t xml:space="preserve">35000 </w:t>
      </w:r>
      <w:r w:rsidR="00EF77D6">
        <w:t>Slavonski Brod</w:t>
      </w:r>
    </w:p>
    <w:p w:rsidRDefault="005A2733" w:rsidP="005A2733" w:rsidR="005A2733"/>
    <w:p w:rsidRDefault="005A2733" w:rsidP="005A2733" w:rsidR="005A2733"/>
    <w:p w:rsidRDefault="005A2733" w:rsidP="005A2733" w:rsidR="005A273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 </w:t>
      </w:r>
      <w:r w:rsidR="00EF77D6">
        <w:t xml:space="preserve">      </w:t>
      </w:r>
      <w:r>
        <w:t>Broj: 3 St-</w:t>
      </w:r>
      <w:r w:rsidR="00021B35">
        <w:t>810/2017-33</w:t>
      </w:r>
    </w:p>
    <w:p w:rsidRDefault="00EF77D6" w:rsidP="00EF77D6" w:rsidR="00EF77D6" w:rsidRPr="00EF77D6">
      <w:pPr>
        <w:ind w:firstLine="708"/>
        <w:rPr>
          <w:b/>
        </w:rPr>
      </w:pPr>
    </w:p>
    <w:p w:rsidRDefault="005A2733" w:rsidP="00EF77D6" w:rsidR="005A2733" w:rsidRPr="00EF77D6">
      <w:pPr>
        <w:ind w:firstLine="708" w:left="2832"/>
        <w:rPr>
          <w:b/>
        </w:rPr>
      </w:pPr>
      <w:r w:rsidRPr="00EF77D6">
        <w:rPr>
          <w:b/>
        </w:rPr>
        <w:t>Z A K L J U Č A K</w:t>
      </w:r>
    </w:p>
    <w:p w:rsidRDefault="005A2733" w:rsidP="005A2733" w:rsidR="005A2733">
      <w:pPr>
        <w:ind w:firstLine="708" w:left="2832"/>
      </w:pPr>
    </w:p>
    <w:p w:rsidRDefault="00021B35" w:rsidP="00021B35" w:rsidR="00021B35">
      <w:pPr>
        <w:ind w:firstLine="708"/>
        <w:jc w:val="both"/>
        <w:rPr>
          <w:color w:val="222222"/>
        </w:rPr>
      </w:pPr>
      <w:r>
        <w:rPr>
          <w:bCs/>
        </w:rPr>
        <w:t>TRGOVAČKI SUD U OSIJEKU, STALNA SLUŽBA U SLAVONSKOM BRODU</w:t>
      </w:r>
      <w:r>
        <w:t xml:space="preserve">, po stečajnoj sutkinji Danieli Martini Maoduš,  u stečajnom postupku nad stečajnim dužnikom </w:t>
      </w:r>
      <w:r>
        <w:rPr>
          <w:b/>
        </w:rPr>
        <w:t>INDUSTRO MONTING d.o.o., u stečaju, Slavonski Brod, Naselje Slavonija II 3/4, OIB: 45297322235,</w:t>
      </w:r>
      <w:r>
        <w:rPr>
          <w:color w:val="222222"/>
        </w:rPr>
        <w:t xml:space="preserve"> koga zastupa Ivan Mikić, stečajni upravitelj iz Nove Gradiške, 23. svibnja 2018.</w:t>
      </w:r>
    </w:p>
    <w:p w:rsidRDefault="005A2733" w:rsidP="005A2733" w:rsidR="005A2733"/>
    <w:p w:rsidRDefault="005A2733" w:rsidP="005A2733" w:rsidR="005A2733">
      <w:pPr>
        <w:ind w:firstLine="708" w:left="2832"/>
      </w:pPr>
      <w:r>
        <w:t>z a k l j u č i o      j e</w:t>
      </w:r>
    </w:p>
    <w:p w:rsidRDefault="005A2733" w:rsidP="005A2733" w:rsidR="005A2733">
      <w:pPr>
        <w:ind w:firstLine="708" w:left="2832"/>
      </w:pPr>
    </w:p>
    <w:p w:rsidRDefault="005A2733" w:rsidP="00BE2C28" w:rsidR="005A2733" w:rsidRPr="005A2733">
      <w:pPr>
        <w:pStyle w:val="Odlomakpopisa"/>
        <w:numPr>
          <w:ilvl w:val="0"/>
          <w:numId w:val="7"/>
        </w:numPr>
        <w:jc w:val="both"/>
      </w:pPr>
      <w:r>
        <w:t xml:space="preserve">Zakazuje se ročište radi utvrđenja vrijednosti nekretnina za dan </w:t>
      </w:r>
      <w:r w:rsidR="00021B35" w:rsidRPr="00021B35">
        <w:rPr>
          <w:b/>
          <w:u w:val="single"/>
        </w:rPr>
        <w:t>13</w:t>
      </w:r>
      <w:r w:rsidR="00B03868" w:rsidRPr="00021B35">
        <w:rPr>
          <w:b/>
          <w:u w:val="single"/>
        </w:rPr>
        <w:t>.</w:t>
      </w:r>
      <w:r w:rsidR="00B03868" w:rsidRPr="00B03868">
        <w:rPr>
          <w:b/>
          <w:u w:val="single"/>
        </w:rPr>
        <w:t xml:space="preserve"> </w:t>
      </w:r>
      <w:r w:rsidR="00021B35">
        <w:rPr>
          <w:b/>
          <w:u w:val="single"/>
        </w:rPr>
        <w:t>lipnja</w:t>
      </w:r>
      <w:r w:rsidR="00B03868" w:rsidRPr="00B03868">
        <w:rPr>
          <w:b/>
          <w:u w:val="single"/>
        </w:rPr>
        <w:t xml:space="preserve"> u 2018.</w:t>
      </w:r>
      <w:r w:rsidRPr="00EF77D6">
        <w:rPr>
          <w:b/>
          <w:u w:val="single"/>
        </w:rPr>
        <w:t xml:space="preserve"> u </w:t>
      </w:r>
      <w:r w:rsidR="00021B35">
        <w:rPr>
          <w:b/>
          <w:u w:val="single"/>
        </w:rPr>
        <w:t>9,30</w:t>
      </w:r>
      <w:r w:rsidRPr="00EF77D6">
        <w:rPr>
          <w:b/>
          <w:u w:val="single"/>
        </w:rPr>
        <w:t xml:space="preserve"> u ovoj Stalnoj službi, Trg pobjede 13, Slavonski Brod, soba 73, III kat, </w:t>
      </w:r>
      <w:r w:rsidR="00AA4E42">
        <w:t>za slijedeće nekretnine:</w:t>
      </w:r>
    </w:p>
    <w:p w:rsidRDefault="00EF77D6" w:rsidP="00EF77D6" w:rsidR="00EF77D6">
      <w:pPr>
        <w:pStyle w:val="Odlomakpopisa"/>
        <w:jc w:val="both"/>
        <w:rPr>
          <w:b/>
        </w:rPr>
      </w:pPr>
    </w:p>
    <w:p w:rsidRDefault="00021B35" w:rsidP="00021B35" w:rsidR="00021B35">
      <w:pPr>
        <w:ind w:left="708"/>
        <w:jc w:val="both"/>
        <w:rPr>
          <w:b/>
        </w:rPr>
      </w:pPr>
      <w:r>
        <w:rPr>
          <w:b/>
        </w:rPr>
        <w:t xml:space="preserve">-etažno vlasništvo upisano 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 ulošku 12367 k.o. Slavonski Brod, 3 suvlasnički dio: 670/10000 ETAŽNO VLASNIŠTVO (E3), 1. Dvosobni stan S-3- u prizemlju objekta koji se sastoji od hodnika, dnevnog boravka s kuhinjom, kupaonice, sobe i lođe, ukupne površine od 44,80 m2 s kojim je neodvojivo povezano suvlasništvo na zajedničkim dijelovima i uređajima zgrade i zemljišta i to za k.č.br. 2819 Stambena zgrada, Zgrada i dvorište, Ulica I. G. Kovačića od 699 m2.</w:t>
      </w:r>
    </w:p>
    <w:p w:rsidRDefault="00D62420" w:rsidP="00EF77D6" w:rsidR="00D62420" w:rsidRPr="00EF77D6">
      <w:pPr>
        <w:pStyle w:val="Odlomakpopisa"/>
        <w:jc w:val="both"/>
        <w:rPr>
          <w:b/>
        </w:rPr>
      </w:pPr>
    </w:p>
    <w:p w:rsidRDefault="005A2733" w:rsidP="002F6DE6" w:rsidR="005A2733">
      <w:pPr>
        <w:pStyle w:val="Odlomakpopisa"/>
        <w:numPr>
          <w:ilvl w:val="0"/>
          <w:numId w:val="7"/>
        </w:numPr>
        <w:spacing w:beforeAutospacing="true" w:before="100"/>
        <w:jc w:val="both"/>
      </w:pPr>
      <w:r w:rsidRPr="002E1015">
        <w:rPr>
          <w:bCs/>
        </w:rPr>
        <w:t xml:space="preserve">Na ročište se pozivaju </w:t>
      </w:r>
      <w:r w:rsidR="00BE2C28" w:rsidRPr="002E1015">
        <w:rPr>
          <w:bCs/>
        </w:rPr>
        <w:t>stečajni upravitelj</w:t>
      </w:r>
      <w:r w:rsidRPr="002E1015">
        <w:rPr>
          <w:bCs/>
        </w:rPr>
        <w:t xml:space="preserve">, </w:t>
      </w:r>
      <w:proofErr w:type="spellStart"/>
      <w:r w:rsidRPr="002E1015">
        <w:rPr>
          <w:bCs/>
        </w:rPr>
        <w:t>razlučni</w:t>
      </w:r>
      <w:proofErr w:type="spellEnd"/>
      <w:r w:rsidRPr="002E1015">
        <w:rPr>
          <w:bCs/>
        </w:rPr>
        <w:t xml:space="preserve"> i stečajni vjerovnici koji se poziva</w:t>
      </w:r>
      <w:r w:rsidR="00021B35">
        <w:rPr>
          <w:bCs/>
        </w:rPr>
        <w:t xml:space="preserve">ju </w:t>
      </w:r>
      <w:r w:rsidRPr="002E1015">
        <w:rPr>
          <w:bCs/>
        </w:rPr>
        <w:t>do istog ročišt</w:t>
      </w:r>
      <w:r w:rsidR="00BE2C28" w:rsidRPr="002E1015">
        <w:rPr>
          <w:bCs/>
        </w:rPr>
        <w:t>a staviti primjedbe na procjenu</w:t>
      </w:r>
      <w:r>
        <w:t xml:space="preserve"> nekretnina sačinjenu na prijedlog </w:t>
      </w:r>
      <w:r w:rsidR="002F6DE6">
        <w:t>stečajnog upravitelja</w:t>
      </w:r>
      <w:r>
        <w:t xml:space="preserve"> </w:t>
      </w:r>
      <w:r w:rsidR="001D2552">
        <w:t xml:space="preserve">od strane stalnog sudskog vještaka </w:t>
      </w:r>
      <w:r w:rsidR="00021B35">
        <w:t xml:space="preserve"> Mladena </w:t>
      </w:r>
      <w:proofErr w:type="spellStart"/>
      <w:r w:rsidR="00021B35">
        <w:t>Juriškovića</w:t>
      </w:r>
      <w:proofErr w:type="spellEnd"/>
      <w:r w:rsidR="00021B35">
        <w:t xml:space="preserve"> iz Nove Gradiške str. 233-252 spisa</w:t>
      </w:r>
      <w:r w:rsidR="00554AF2">
        <w:t xml:space="preserve"> </w:t>
      </w:r>
      <w:r>
        <w:t xml:space="preserve">u koju se može izvršiti uvid u pisarnici ovog Suda, odnosno staviti prijedloge radi utvrđenja vrijednosti nekretnina. </w:t>
      </w:r>
    </w:p>
    <w:p w:rsidRDefault="005A2733" w:rsidP="005A2733" w:rsidR="005A2733">
      <w:pPr>
        <w:ind w:left="708"/>
      </w:pPr>
    </w:p>
    <w:p w:rsidRDefault="005A2733" w:rsidP="005A2733" w:rsidR="005A2733">
      <w:r>
        <w:t> </w:t>
      </w:r>
      <w:r>
        <w:tab/>
        <w:t xml:space="preserve"> U Slavonskom Brodu  </w:t>
      </w:r>
      <w:r w:rsidR="00021B35">
        <w:t>23. svibnja</w:t>
      </w:r>
      <w:r w:rsidR="00D05262">
        <w:t xml:space="preserve"> 2018.</w:t>
      </w:r>
    </w:p>
    <w:p w:rsidRDefault="002E1015" w:rsidP="005A2733" w:rsidR="002E1015"/>
    <w:p w:rsidRDefault="005A2733" w:rsidP="005A2733" w:rsidR="005A273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 w:rsidR="002F6DE6">
        <w:tab/>
      </w:r>
      <w:r w:rsidR="002F6DE6">
        <w:tab/>
        <w:t xml:space="preserve">      </w:t>
      </w:r>
      <w:r w:rsidR="00BE2C28">
        <w:t>Stečajna sutkinja:</w:t>
      </w:r>
    </w:p>
    <w:p w:rsidRDefault="005A2733" w:rsidP="005A2733" w:rsidR="005A2733">
      <w:pPr>
        <w:jc w:val="right"/>
      </w:pPr>
      <w:r>
        <w:t xml:space="preserve">Daniela Martini Maoduš </w:t>
      </w:r>
    </w:p>
    <w:p w:rsidRDefault="00EF77D6" w:rsidP="005A2733" w:rsidR="00EF77D6" w:rsidRPr="005A2733">
      <w:pPr>
        <w:rPr>
          <w:sz w:val="18"/>
          <w:szCs w:val="18"/>
        </w:rPr>
      </w:pPr>
      <w:r>
        <w:rPr>
          <w:sz w:val="18"/>
          <w:szCs w:val="18"/>
        </w:rPr>
        <w:t>-</w:t>
      </w:r>
      <w:r w:rsidR="005A2733" w:rsidRPr="005A2733">
        <w:rPr>
          <w:sz w:val="18"/>
          <w:szCs w:val="18"/>
        </w:rPr>
        <w:t xml:space="preserve">Objaviti na </w:t>
      </w:r>
      <w:proofErr w:type="spellStart"/>
      <w:r w:rsidR="005A2733" w:rsidRPr="005A2733">
        <w:rPr>
          <w:sz w:val="18"/>
          <w:szCs w:val="18"/>
        </w:rPr>
        <w:t>eOglasnoj</w:t>
      </w:r>
      <w:proofErr w:type="spellEnd"/>
      <w:r w:rsidR="005A2733" w:rsidRPr="005A2733">
        <w:rPr>
          <w:sz w:val="18"/>
          <w:szCs w:val="18"/>
        </w:rPr>
        <w:t xml:space="preserve"> ploči</w:t>
      </w:r>
      <w:r>
        <w:rPr>
          <w:sz w:val="18"/>
          <w:szCs w:val="18"/>
        </w:rPr>
        <w:t xml:space="preserve"> suda</w:t>
      </w:r>
    </w:p>
    <w:p w:rsidRDefault="005A2733" w:rsidP="005A2733" w:rsidR="005A2733" w:rsidRPr="005A2733">
      <w:pPr>
        <w:rPr>
          <w:sz w:val="18"/>
          <w:szCs w:val="18"/>
        </w:rPr>
      </w:pPr>
    </w:p>
    <w:p w:rsidRDefault="00EF77D6" w:rsidP="00EF77D6" w:rsidR="005A2733" w:rsidRPr="00EF77D6">
      <w:pPr>
        <w:rPr>
          <w:sz w:val="18"/>
          <w:szCs w:val="18"/>
        </w:rPr>
      </w:pPr>
      <w:r>
        <w:rPr>
          <w:sz w:val="18"/>
          <w:szCs w:val="18"/>
        </w:rPr>
        <w:t>-</w:t>
      </w:r>
      <w:r w:rsidR="005A2733" w:rsidRPr="00EF77D6">
        <w:rPr>
          <w:sz w:val="18"/>
          <w:szCs w:val="18"/>
        </w:rPr>
        <w:t>Kalendar do ročišta</w:t>
      </w:r>
    </w:p>
    <w:sectPr w:rsidR="005A2733" w:rsidRPr="00EF77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B50E58"/>
    <w:multiLevelType w:val="hybridMultilevel"/>
    <w:tmpl w:val="86C0D73C"/>
    <w:lvl w:tplc="0B00833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743B46"/>
    <w:multiLevelType w:val="hybridMultilevel"/>
    <w:tmpl w:val="465477BE"/>
    <w:lvl w:tplc="D80CFA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8644AA5"/>
    <w:multiLevelType w:val="hybridMultilevel"/>
    <w:tmpl w:val="92D8EF7E"/>
    <w:lvl w:tplc="B7F4B300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F7E30F6"/>
    <w:multiLevelType w:val="hybridMultilevel"/>
    <w:tmpl w:val="F6C20D5E"/>
    <w:lvl w:tplc="8F7642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8183093"/>
    <w:multiLevelType w:val="hybridMultilevel"/>
    <w:tmpl w:val="2CB819C6"/>
    <w:lvl w:tplc="27D699E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5D5D2B"/>
    <w:multiLevelType w:val="hybridMultilevel"/>
    <w:tmpl w:val="369EDB10"/>
    <w:lvl w:tplc="F230E2C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8">
    <w:nsid w:val="6E4F26E1"/>
    <w:multiLevelType w:val="hybridMultilevel"/>
    <w:tmpl w:val="B9BE332C"/>
    <w:lvl w:tplc="5B08D3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BEB414B"/>
    <w:multiLevelType w:val="hybridMultilevel"/>
    <w:tmpl w:val="914C870A"/>
    <w:lvl w:tplc="3E5829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8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21B35"/>
    <w:rsid w:val="000E5B95"/>
    <w:rsid w:val="001252B0"/>
    <w:rsid w:val="00180AE7"/>
    <w:rsid w:val="001A6D3B"/>
    <w:rsid w:val="001D2552"/>
    <w:rsid w:val="0021042D"/>
    <w:rsid w:val="00265A16"/>
    <w:rsid w:val="002E1015"/>
    <w:rsid w:val="002F6DE6"/>
    <w:rsid w:val="00323158"/>
    <w:rsid w:val="003560A3"/>
    <w:rsid w:val="003B002D"/>
    <w:rsid w:val="00410945"/>
    <w:rsid w:val="004147BA"/>
    <w:rsid w:val="00480C95"/>
    <w:rsid w:val="004A761B"/>
    <w:rsid w:val="00554082"/>
    <w:rsid w:val="00554AF2"/>
    <w:rsid w:val="005A2733"/>
    <w:rsid w:val="006B347F"/>
    <w:rsid w:val="006C0965"/>
    <w:rsid w:val="0089514C"/>
    <w:rsid w:val="00895D5D"/>
    <w:rsid w:val="009130E7"/>
    <w:rsid w:val="009D2E8B"/>
    <w:rsid w:val="00AA4E42"/>
    <w:rsid w:val="00AD74EB"/>
    <w:rsid w:val="00AE1B76"/>
    <w:rsid w:val="00B03868"/>
    <w:rsid w:val="00BE2C28"/>
    <w:rsid w:val="00C81944"/>
    <w:rsid w:val="00C92116"/>
    <w:rsid w:val="00C95E10"/>
    <w:rsid w:val="00CA7A65"/>
    <w:rsid w:val="00D05262"/>
    <w:rsid w:val="00D071C0"/>
    <w:rsid w:val="00D62420"/>
    <w:rsid w:val="00DB1B04"/>
    <w:rsid w:val="00DB60EF"/>
    <w:rsid w:val="00E73F26"/>
    <w:rsid w:val="00EA36A8"/>
    <w:rsid w:val="00EC68BB"/>
    <w:rsid w:val="00EF77D6"/>
    <w:rsid w:val="00F44600"/>
    <w:rsid w:val="00F806EC"/>
    <w:rsid w:val="00FF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0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07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0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0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07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07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07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07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3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76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106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24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32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541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172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63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3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05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49 st.2  SZ</izvorni_sadrzaj>
    <derivirana_varijabla naziv="DomainObject.Predmet.Opis_1">čl. 49 st.2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 MONTING društvo s ograničenom odgovornošću za proizvodnju, trgovinu i usluge</izvorni_sadrzaj>
    <derivirana_varijabla naziv="DomainObject.Predmet.ProtustrankaFormated_1">  INDUSTRO MONTING društvo s ograničenom odgovornošću za proizvodnju, trgovinu i usluge</derivirana_varijabla>
  </DomainObject.Predmet.ProtustrankaFormated>
  <DomainObject.Predmet.ProtustrankaFormatedOIB>
    <izvorni_sadrzaj>  INDUSTRO MONTING društvo s ograničenom odgovornošću za proizvodnju, trgovinu i usluge, OIB 45297322235</izvorni_sadrzaj>
    <derivirana_varijabla naziv="DomainObject.Predmet.ProtustrankaFormatedOIB_1">  INDUSTRO MONTING društvo s ograničenom odgovornošću za proizvodnju, trgovinu i usluge, OIB 45297322235</derivirana_varijabla>
  </DomainObject.Predmet.ProtustrankaFormatedOIB>
  <DomainObject.Predmet.ProtustrankaFormatedWithAdress>
    <izvorni_sadrzaj> INDUSTRO MONTING društvo s ograničenom odgovornošću za proizvodnju, trgovinu i usluge, Naselje Slavonija II 34, 35000 Slavonski Brod</izvorni_sadrzaj>
    <derivirana_varijabla naziv="DomainObject.Predmet.ProtustrankaFormatedWithAdress_1"> INDUSTRO MONTING društvo s ograničenom odgovornošću za proizvodnju, trgovinu i usluge, Naselje Slavonija II 34, 35000 Slavonski Brod</derivirana_varijabla>
  </DomainObject.Predmet.ProtustrankaFormatedWithAdress>
  <DomainObject.Predmet.ProtustrankaFormatedWithAdressOIB>
    <izvorni_sadrzaj> INDUSTRO MONTING društvo s ograničenom odgovornošću za proizvodnju, trgovinu i usluge, OIB 45297322235, Naselje Slavonija II 34, 35000 Slavonski Brod</izvorni_sadrzaj>
    <derivirana_varijabla naziv="DomainObject.Predmet.ProtustrankaFormatedWithAdressOIB_1"> INDUSTRO MONTING društvo s ograničenom odgovornošću za proizvodnju, trgovinu i usluge, OIB 45297322235, Naselje Slavonija II 34, 35000 Slavonski Brod</derivirana_varijabla>
  </DomainObject.Predmet.ProtustrankaFormatedWithAdressOIB>
  <DomainObject.Predmet.ProtustrankaWithAdress>
    <izvorni_sadrzaj>INDUSTRO MONTING društvo s ograničenom odgovornošću za proizvodnju, trgovinu i usluge Naselje Slavonija II 34, 35000 Slavonski Brod</izvorni_sadrzaj>
    <derivirana_varijabla naziv="DomainObject.Predmet.ProtustrankaWithAdress_1">INDUSTRO MONTING društvo s ograničenom odgovornošću za proizvodnju, trgovinu i usluge Naselje Slavonija II 34, 35000 Slavonski Brod</derivirana_varijabla>
  </DomainObject.Predmet.ProtustrankaWithAdress>
  <DomainObject.Predmet.ProtustrankaWithAdressOIB>
    <izvorni_sadrzaj>INDUSTRO MONTING društvo s ograničenom odgovornošću za proizvodnju, trgovinu i usluge, OIB 45297322235, Naselje Slavonija II 34, 35000 Slavonski Brod</izvorni_sadrzaj>
    <derivirana_varijabla naziv="DomainObject.Predmet.ProtustrankaWithAdressOIB_1">INDUSTRO MONTING društvo s ograničenom odgovornošću za proizvodnju, trgovinu i usluge, OIB 45297322235, Naselje Slavonija II 34, 35000 Slavonski Brod</derivirana_varijabla>
  </DomainObject.Predmet.ProtustrankaWithAdressOIB>
  <DomainObject.Predmet.ProtustrankaNazivFormated>
    <izvorni_sadrzaj>INDUSTRO MONTING društvo s ograničenom odgovornošću za proizvodnju, trgovinu i usluge</izvorni_sadrzaj>
    <derivirana_varijabla naziv="DomainObject.Predmet.ProtustrankaNazivFormated_1">INDUSTRO MONTING društvo s ograničenom odgovornošću za proizvodnju, trgovinu i usluge</derivirana_varijabla>
  </DomainObject.Predmet.ProtustrankaNazivFormated>
  <DomainObject.Predmet.ProtustrankaNazivFormatedOIB>
    <izvorni_sadrzaj>INDUSTRO MONTING društvo s ograničenom odgovornošću za proizvodnju, trgovinu i usluge, OIB 45297322235</izvorni_sadrzaj>
    <derivirana_varijabla naziv="DomainObject.Predmet.ProtustrankaNazivFormatedOIB_1">INDUSTRO MONTING društvo s ograničenom odgovornošću za proizvodnju, trgovinu i usluge, OIB 45297322235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INDUSTRO MONTING društvo s ograničenom odgovornošću za proizvodnju, trgovinu i usluge</item>
    </izvorni_sadrzaj>
    <derivirana_varijabla naziv="DomainObject.Predmet.ProtuStrankaListFormated_1">
      <item>INDUSTRO MONTING društvo s ograničenom odgovornošću za proizvodnju, trgovinu i usluge</item>
    </derivirana_varijabla>
  </DomainObject.Predmet.ProtuStrankaListFormated>
  <DomainObject.Predmet.ProtuStrankaListFormatedOIB>
    <izvorni_sadrzaj>
      <item>INDUSTRO MONTING društvo s ograničenom odgovornošću za proizvodnju, trgovinu i usluge, OIB 45297322235</item>
    </izvorni_sadrzaj>
    <derivirana_varijabla naziv="DomainObject.Predmet.ProtuStrankaListFormatedOIB_1">
      <item>INDUSTRO MONTING društvo s ograničenom odgovornošću za proizvodnju, trgovinu i usluge, OIB 45297322235</item>
    </derivirana_varijabla>
  </DomainObject.Predmet.ProtuStrankaListFormatedOIB>
  <DomainObject.Predmet.ProtuStrankaListFormatedWithAdress>
    <izvorni_sadrzaj>
      <item>INDUSTRO MONTING društvo s ograničenom odgovornošću za proizvodnju, trgovinu i usluge, Naselje Slavonija II 34, 35000 Slavonski Brod</item>
    </izvorni_sadrzaj>
    <derivirana_varijabla naziv="DomainObject.Predmet.ProtuStrankaListFormatedWithAdress_1">
      <item>INDUSTRO MONTING društvo s ograničenom odgovornošću za proizvodnju, trgovinu i usluge, Naselje Slavonija II 34, 35000 Slavonski Brod</item>
    </derivirana_varijabla>
  </DomainObject.Predmet.ProtuStrankaListFormatedWithAdress>
  <DomainObject.Predmet.ProtuStrankaListFormatedWithAdressOIB>
    <izvorni_sadrzaj>
      <item>INDUSTRO MONTING društvo s ograničenom odgovornošću za proizvodnju, trgovinu i usluge, OIB 45297322235, Naselje Slavonija II 34, 35000 Slavonski Brod</item>
    </izvorni_sadrzaj>
    <derivirana_varijabla naziv="DomainObject.Predmet.ProtuStrankaListFormatedWithAdressOIB_1">
      <item>INDUSTRO MONTING društvo s ograničenom odgovornošću za proizvodnju, trgovinu i usluge, OIB 45297322235, Naselje Slavonija II 34, 35000 Slavonski Brod</item>
    </derivirana_varijabla>
  </DomainObject.Predmet.ProtuStrankaListFormatedWithAdressOIB>
  <DomainObject.Predmet.ProtuStrankaListNazivFormated>
    <izvorni_sadrzaj>
      <item>INDUSTRO MONTING društvo s ograničenom odgovornošću za proizvodnju, trgovinu i usluge</item>
    </izvorni_sadrzaj>
    <derivirana_varijabla naziv="DomainObject.Predmet.ProtuStrankaListNazivFormated_1">
      <item>INDUSTRO MONTING društvo s ograničenom odgovornošću za proizvodnju, trgovinu i usluge</item>
    </derivirana_varijabla>
  </DomainObject.Predmet.ProtuStrankaListNazivFormated>
  <DomainObject.Predmet.ProtuStrankaListNazivFormatedOIB>
    <izvorni_sadrzaj>
      <item>INDUSTRO MONTING društvo s ograničenom odgovornošću za proizvodnju, trgovinu i usluge, OIB 45297322235</item>
    </izvorni_sadrzaj>
    <derivirana_varijabla naziv="DomainObject.Predmet.ProtuStrankaListNazivFormatedOIB_1">
      <item>INDUSTRO MONTING društvo s ograničenom odgovornošću za proizvodnju, trgovinu i usluge, OIB 45297322235</item>
    </derivirana_varijabla>
  </DomainObject.Predmet.ProtuStrankaListNazivFormatedOIB>
  <DomainObject.Predmet.OstaliListFormated>
    <izvorni_sadrzaj>
      <item>Goran Rakić</item>
    </izvorni_sadrzaj>
    <derivirana_varijabla naziv="DomainObject.Predmet.OstaliListFormated_1">
      <item>Goran Rakić</item>
    </derivirana_varijabla>
  </DomainObject.Predmet.OstaliListFormated>
  <DomainObject.Predmet.OstaliListFormatedOIB>
    <izvorni_sadrzaj>
      <item>Goran Rakić</item>
    </izvorni_sadrzaj>
    <derivirana_varijabla naziv="DomainObject.Predmet.OstaliListFormatedOIB_1">
      <item>Goran Rakić</item>
    </derivirana_varijabla>
  </DomainObject.Predmet.OstaliListFormatedOIB>
  <DomainObject.Predmet.OstaliListFormatedWithAdress>
    <izvorni_sadrzaj>
      <item>Goran Rakić, I. G. Kovačića 5, 35000 Slavonski Brod</item>
    </izvorni_sadrzaj>
    <derivirana_varijabla naziv="DomainObject.Predmet.OstaliListFormatedWithAdress_1">
      <item>Goran Rakić, I. G. Kovačića 5, 35000 Slavonski Brod</item>
    </derivirana_varijabla>
  </DomainObject.Predmet.OstaliListFormatedWithAdress>
  <DomainObject.Predmet.OstaliListFormatedWithAdressOIB>
    <izvorni_sadrzaj>
      <item>Goran Rakić, I. G. Kovačića 5, 35000 Slavonski Brod</item>
    </izvorni_sadrzaj>
    <derivirana_varijabla naziv="DomainObject.Predmet.OstaliListFormatedWithAdressOIB_1">
      <item>Goran Rakić, I. G. Kovačića 5, 35000 Slavonski Brod</item>
    </derivirana_varijabla>
  </DomainObject.Predmet.OstaliListFormatedWithAdressOIB>
  <DomainObject.Predmet.OstaliListNazivFormated>
    <izvorni_sadrzaj>
      <item>Goran Rakić</item>
    </izvorni_sadrzaj>
    <derivirana_varijabla naziv="DomainObject.Predmet.OstaliListNazivFormated_1">
      <item>Goran Rakić</item>
    </derivirana_varijabla>
  </DomainObject.Predmet.OstaliListNazivFormated>
  <DomainObject.Predmet.OstaliListNazivFormatedOIB>
    <izvorni_sadrzaj>
      <item>Goran Rakić</item>
    </izvorni_sadrzaj>
    <derivirana_varijabla naziv="DomainObject.Predmet.OstaliListNazivFormatedOIB_1">
      <item>Goran Rakić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INDUSTRO MONTING društvo s ograničenom odgovornošću za proizvodnju, trgovinu i usluge</izvorni_sadrzaj>
    <derivirana_varijabla naziv="DomainObject.Predmet.ProtustrankaIDrugi_1">INDUSTRO MONTING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INDUSTRO MONTING društvo s ograničenom odgovornošću za proizvodnju, trgovinu i usluge, OIB 45297322235, Naselje Slavonija II 34, 35000 Slavonski Brod</izvorni_sadrzaj>
    <derivirana_varijabla naziv="DomainObject.Predmet.ProtustrankaIDrugiAdressOIB_1">INDUSTRO MONTING društvo s ograničenom odgovornošću za proizvodnju, trgovinu i usluge, OIB 45297322235, Naselje Slavonija II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INDUSTRO MONTING društvo s ograničenom odgovornošću za proizvodnju, trgovinu i usluge</item>
      <item>Goran Rakić</item>
    </izvorni_sadrzaj>
    <derivirana_varijabla naziv="DomainObject.Predmet.SudioniciListNaziv_1">
      <item>Financijska agencija</item>
      <item>INDUSTRO MONTING društvo s ograničenom odgovornošću za proizvodnju, trgovinu i usluge</item>
      <item>Goran Rakić</item>
    </derivirana_varijabla>
  </DomainObject.Predmet.SudioniciListNaziv>
  <DomainObject.Predmet.SudioniciListAdressOIB>
    <izvorni_sadrzaj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izvorni_sadrzaj>
    <derivirana_varijabla naziv="DomainObject.Predmet.SudioniciListAdressOIB_1"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45297322235</item>
      <item>, OIB null</item>
    </izvorni_sadrzaj>
    <derivirana_varijabla naziv="DomainObject.Predmet.SudioniciListNazivOIB_1">
      <item>, OIB 85821130368</item>
      <item>, OIB 45297322235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267</properties:Words>
  <properties:Characters>1426</properties:Characters>
  <properties:Lines>45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2018-04-26T07:02:00Z</dcterms:created>
  <dc:creator>mjankovic3</dc:creator>
  <cp:lastModifiedBy>wsadmin</cp:lastModifiedBy>
  <cp:lastPrinted>2017-11-10T08:48:00Z</cp:lastPrinted>
  <dcterms:modified xmlns:xsi="http://www.w3.org/2001/XMLSchema-instance" xsi:type="dcterms:W3CDTF">2018-05-23T07:26:00Z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procjena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