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f989" w14:paraId="545f989" w:rsidRDefault="00F06D4C" w:rsidP="00910611" w:rsidR="00F06D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D4C" w:rsidP="00910611" w:rsidR="00F06D4C">
      <w:r>
        <w:rPr>
          <w:rFonts w:eastAsia="MS Mincho"/>
        </w:rPr>
        <w:t>REPUBLIKA HRVATSKA</w:t>
      </w:r>
    </w:p>
    <w:p w:rsidRDefault="00F06D4C" w:rsidP="00910611" w:rsidR="00F06D4C">
      <w:r>
        <w:rPr>
          <w:rFonts w:eastAsia="MS Mincho"/>
        </w:rPr>
        <w:t>TRGOVAČKI SUD U RIJECI</w:t>
      </w:r>
    </w:p>
    <w:p w:rsidRDefault="00F06D4C" w:rsidR="00F06D4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06D4C" w:rsidP="00910611" w:rsidR="00F06D4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5817">
        <w:t>91</w:t>
      </w:r>
      <w:r w:rsidR="001A21C0">
        <w:t>3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1A21C0">
        <w:rPr>
          <w:b/>
          <w:bCs/>
        </w:rPr>
        <w:t xml:space="preserve">GACKA LEŠĆE </w:t>
      </w:r>
      <w:r w:rsidR="001A21C0" w:rsidRPr="001A21C0">
        <w:rPr>
          <w:b/>
          <w:bCs/>
        </w:rPr>
        <w:t xml:space="preserve">društvo s ograničenom odgovornošću za </w:t>
      </w:r>
      <w:r w:rsidR="001A21C0">
        <w:rPr>
          <w:b/>
          <w:bCs/>
        </w:rPr>
        <w:t xml:space="preserve"> ugostiteljstvo i turizam, Otočac, Bartola Kašića 3/A, OIB 25476977145</w:t>
      </w:r>
      <w:r w:rsidR="00544A3B">
        <w:rPr>
          <w:b/>
          <w:bCs/>
        </w:rPr>
        <w:t xml:space="preserve">. 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1A21C0">
        <w:rPr>
          <w:b/>
        </w:rPr>
        <w:t>2.240.746,60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D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F35817">
      <w:t>91</w:t>
    </w:r>
    <w:r w:rsidR="001A21C0">
      <w:t>3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06D4C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D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D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D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D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6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D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D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D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D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GACKA LEŠĆE d.o.o. Otočac</izvorni_sadrzaj>
    <derivirana_varijabla naziv="DomainObject.Predmet.ProtustrankaFormated_1">  GACKA LEŠĆE d.o.o. Otočac</derivirana_varijabla>
  </DomainObject.Predmet.ProtustrankaFormated>
  <DomainObject.Predmet.ProtustrankaFormatedOIB>
    <izvorni_sadrzaj>  GACKA LEŠĆE d.o.o. Otočac, OIB 25476977145</izvorni_sadrzaj>
    <derivirana_varijabla naziv="DomainObject.Predmet.ProtustrankaFormatedOIB_1">  GACKA LEŠĆE d.o.o. Otočac, OIB 25476977145</derivirana_varijabla>
  </DomainObject.Predmet.ProtustrankaFormatedOIB>
  <DomainObject.Predmet.ProtustrankaFormatedWithAdress>
    <izvorni_sadrzaj> GACKA LEŠĆE d.o.o. Otočac, Bartola Kašića 3A, 53220 Otočac</izvorni_sadrzaj>
    <derivirana_varijabla naziv="DomainObject.Predmet.ProtustrankaFormatedWithAdress_1"> GACKA LEŠĆE d.o.o. Otočac, Bartola Kašića 3A, 53220 Otočac</derivirana_varijabla>
  </DomainObject.Predmet.ProtustrankaFormatedWithAdress>
  <DomainObject.Predmet.ProtustrankaFormatedWithAdressOIB>
    <izvorni_sadrzaj> GACKA LEŠĆE d.o.o. Otočac, OIB 25476977145, Bartola Kašića 3A, 53220 Otočac</izvorni_sadrzaj>
    <derivirana_varijabla naziv="DomainObject.Predmet.ProtustrankaFormatedWithAdressOIB_1"> GACKA LEŠĆE d.o.o. Otočac, OIB 25476977145, Bartola Kašića 3A, 53220 Otočac</derivirana_varijabla>
  </DomainObject.Predmet.ProtustrankaFormatedWithAdressOIB>
  <DomainObject.Predmet.ProtustrankaWithAdress>
    <izvorni_sadrzaj>GACKA LEŠĆE d.o.o. Otočac Bartola Kašića 3A, 53220 Otočac</izvorni_sadrzaj>
    <derivirana_varijabla naziv="DomainObject.Predmet.ProtustrankaWithAdress_1">GACKA LEŠĆE d.o.o. Otočac Bartola Kašića 3A, 53220 Otočac</derivirana_varijabla>
  </DomainObject.Predmet.ProtustrankaWithAdress>
  <DomainObject.Predmet.ProtustrankaWithAdressOIB>
    <izvorni_sadrzaj>GACKA LEŠĆE d.o.o. Otočac, OIB 25476977145, Bartola Kašića 3A, 53220 Otočac</izvorni_sadrzaj>
    <derivirana_varijabla naziv="DomainObject.Predmet.ProtustrankaWithAdressOIB_1">GACKA LEŠĆE d.o.o. Otočac, OIB 25476977145, Bartola Kašića 3A, 53220 Otočac</derivirana_varijabla>
  </DomainObject.Predmet.ProtustrankaWithAdressOIB>
  <DomainObject.Predmet.ProtustrankaNazivFormated>
    <izvorni_sadrzaj>GACKA LEŠĆE d.o.o. Otočac</izvorni_sadrzaj>
    <derivirana_varijabla naziv="DomainObject.Predmet.ProtustrankaNazivFormated_1">GACKA LEŠĆE d.o.o. Otočac</derivirana_varijabla>
  </DomainObject.Predmet.ProtustrankaNazivFormated>
  <DomainObject.Predmet.ProtustrankaNazivFormatedOIB>
    <izvorni_sadrzaj>GACKA LEŠĆE d.o.o. Otočac, OIB 25476977145</izvorni_sadrzaj>
    <derivirana_varijabla naziv="DomainObject.Predmet.ProtustrankaNazivFormatedOIB_1">GACKA LEŠĆE d.o.o. Otočac, OIB 25476977145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GACKA LEŠĆE d.o.o. Otočac</item>
    </izvorni_sadrzaj>
    <derivirana_varijabla naziv="DomainObject.Predmet.ProtuStrankaListFormated_1">
      <item>GACKA LEŠĆE d.o.o. Otočac</item>
    </derivirana_varijabla>
  </DomainObject.Predmet.ProtuStrankaListFormated>
  <DomainObject.Predmet.ProtuStrankaListFormatedOIB>
    <izvorni_sadrzaj>
      <item>GACKA LEŠĆE d.o.o. Otočac, OIB 25476977145</item>
    </izvorni_sadrzaj>
    <derivirana_varijabla naziv="DomainObject.Predmet.ProtuStrankaListFormatedOIB_1">
      <item>GACKA LEŠĆE d.o.o. Otočac, OIB 25476977145</item>
    </derivirana_varijabla>
  </DomainObject.Predmet.ProtuStrankaListFormatedOIB>
  <DomainObject.Predmet.ProtuStrankaListFormatedWithAdress>
    <izvorni_sadrzaj>
      <item>GACKA LEŠĆE d.o.o. Otočac, Bartola Kašića 3A, 53220 Otočac</item>
    </izvorni_sadrzaj>
    <derivirana_varijabla naziv="DomainObject.Predmet.ProtuStrankaListFormatedWithAdress_1">
      <item>GACKA LEŠĆE d.o.o. Otočac, Bartola Kašića 3A, 53220 Otočac</item>
    </derivirana_varijabla>
  </DomainObject.Predmet.ProtuStrankaListFormatedWithAdress>
  <DomainObject.Predmet.ProtuStrankaListFormatedWithAdressOIB>
    <izvorni_sadrzaj>
      <item>GACKA LEŠĆE d.o.o. Otočac, OIB 25476977145, Bartola Kašića 3A, 53220 Otočac</item>
    </izvorni_sadrzaj>
    <derivirana_varijabla naziv="DomainObject.Predmet.ProtuStrankaListFormatedWithAdressOIB_1">
      <item>GACKA LEŠĆE d.o.o. Otočac, OIB 25476977145, Bartola Kašića 3A, 53220 Otočac</item>
    </derivirana_varijabla>
  </DomainObject.Predmet.ProtuStrankaListFormatedWithAdressOIB>
  <DomainObject.Predmet.ProtuStrankaListNazivFormated>
    <izvorni_sadrzaj>
      <item>GACKA LEŠĆE d.o.o. Otočac</item>
    </izvorni_sadrzaj>
    <derivirana_varijabla naziv="DomainObject.Predmet.ProtuStrankaListNazivFormated_1">
      <item>GACKA LEŠĆE d.o.o. Otočac</item>
    </derivirana_varijabla>
  </DomainObject.Predmet.ProtuStrankaListNazivFormated>
  <DomainObject.Predmet.ProtuStrankaListNazivFormatedOIB>
    <izvorni_sadrzaj>
      <item>GACKA LEŠĆE d.o.o. Otočac, OIB 25476977145</item>
    </izvorni_sadrzaj>
    <derivirana_varijabla naziv="DomainObject.Predmet.ProtuStrankaListNazivFormatedOIB_1">
      <item>GACKA LEŠĆE d.o.o. Otočac, OIB 25476977145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GACKA LEŠĆE d.o.o. Otočac</izvorni_sadrzaj>
    <derivirana_varijabla naziv="DomainObject.Predmet.ProtustrankaIDrugi_1">GACKA LEŠĆE d.o.o.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GACKA LEŠĆE d.o.o. Otočac, OIB 25476977145, Bartola Kašića 3A, 53220 Otočac</izvorni_sadrzaj>
    <derivirana_varijabla naziv="DomainObject.Predmet.ProtustrankaIDrugiAdressOIB_1">GACKA LEŠĆE d.o.o. Otočac, OIB 25476977145, Bartola Kašića 3A,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GACKA LEŠĆE d.o.o. Otočac</item>
    </izvorni_sadrzaj>
    <derivirana_varijabla naziv="DomainObject.Predmet.SudioniciListNaziv_1">
      <item>FINA Rijeka</item>
      <item>GACKA LEŠĆE d.o.o. Otočac</item>
    </derivirana_varijabla>
  </DomainObject.Predmet.SudioniciListNaziv>
  <DomainObject.Predmet.SudioniciListAdressOIB>
    <izvorni_sadrzaj>
      <item>FINA Rijeka, OIB 85821130368, Frana Kurelca 8,51000 Rijeka</item>
      <item>GACKA LEŠĆE d.o.o. Otočac, OIB 25476977145, Bartola Kašića 3A,53220 Otočac</item>
    </izvorni_sadrzaj>
    <derivirana_varijabla naziv="DomainObject.Predmet.SudioniciListAdressOIB_1">
      <item>FINA Rijeka, OIB 85821130368, Frana Kurelca 8,51000 Rijeka</item>
      <item>GACKA LEŠĆE d.o.o. Otočac, OIB 25476977145, Bartola Kašića 3A,53220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25476977145</item>
    </izvorni_sadrzaj>
    <derivirana_varijabla naziv="DomainObject.Predmet.SudioniciListNazivOIB_1">
      <item>, OIB 85821130368</item>
      <item>, OIB 25476977145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B965A-7D05-4DEF-A6E5-D4CA54DB9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1447</properties:Characters>
  <properties:Lines>57</properties:Lines>
  <properties:Paragraphs>23</properties:Paragraphs>
  <properties:TotalTime>1190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2016-01-28T08:24:00Z</cp:lastPrinted>
  <dcterms:modified xmlns:xsi="http://www.w3.org/2001/XMLSchema-instance" xsi:type="dcterms:W3CDTF">2016-01-28T08:30:00Z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