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4349" w14:paraId="ed94349" w:rsidRDefault="00FD2B46" w:rsidP="008766B5" w:rsidR="00F23A66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Broj: </w:t>
      </w:r>
      <w:r w:rsidR="00356978">
        <w:rPr>
          <w:rFonts w:cs="Times New Roman" w:hAnsi="Times New Roman" w:ascii="Times New Roman"/>
          <w:sz w:val="24"/>
          <w:szCs w:val="24"/>
        </w:rPr>
        <w:t>6</w:t>
      </w:r>
      <w:r w:rsidR="008766B5" w:rsidRPr="008766B5">
        <w:rPr>
          <w:rFonts w:cs="Times New Roman" w:hAnsi="Times New Roman" w:ascii="Times New Roman"/>
          <w:sz w:val="24"/>
          <w:szCs w:val="24"/>
        </w:rPr>
        <w:t xml:space="preserve"> St-</w:t>
      </w:r>
      <w:r w:rsidR="002C6667">
        <w:rPr>
          <w:rFonts w:cs="Times New Roman" w:hAnsi="Times New Roman" w:ascii="Times New Roman"/>
          <w:sz w:val="24"/>
          <w:szCs w:val="24"/>
        </w:rPr>
        <w:t>363/12-138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FD2B46" w:rsidR="008766B5"/>
    <w:p w:rsidRDefault="008766B5" w:rsidP="00FD2B46" w:rsidR="008766B5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D2B46">
        <w:rPr>
          <w:rFonts w:cs="Times New Roman" w:hAnsi="Times New Roman" w:ascii="Times New Roman"/>
          <w:b/>
          <w:sz w:val="24"/>
          <w:szCs w:val="24"/>
        </w:rPr>
        <w:t>R J E Š E NJ E</w:t>
      </w:r>
    </w:p>
    <w:p w:rsidRDefault="00FD2B46" w:rsidP="00FD2B46" w:rsidR="00FD2B46" w:rsidRPr="00FD2B46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766B5" w:rsidP="00FD2B46" w:rsidR="008766B5" w:rsidRPr="00FD2B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Trgovački sud u Osijeku , po </w:t>
      </w:r>
      <w:r w:rsidR="00C31F07">
        <w:rPr>
          <w:rFonts w:cs="Times New Roman" w:hAnsi="Times New Roman" w:ascii="Times New Roman"/>
          <w:sz w:val="24"/>
          <w:szCs w:val="24"/>
        </w:rPr>
        <w:t>stečajnoj sutkinji Nada Roso</w:t>
      </w:r>
      <w:r w:rsidRPr="00FD2B46">
        <w:rPr>
          <w:rFonts w:cs="Times New Roman" w:hAnsi="Times New Roman" w:ascii="Times New Roman"/>
          <w:sz w:val="24"/>
          <w:szCs w:val="24"/>
        </w:rPr>
        <w:t xml:space="preserve">, </w:t>
      </w:r>
      <w:r w:rsidR="00FD2B46" w:rsidRPr="00FD2B46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C31F07">
        <w:rPr>
          <w:rFonts w:cs="Times New Roman" w:hAnsi="Times New Roman" w:ascii="Times New Roman"/>
          <w:sz w:val="24"/>
          <w:szCs w:val="24"/>
        </w:rPr>
        <w:t xml:space="preserve">nad dužnikom: </w:t>
      </w:r>
      <w:r w:rsidR="002C6667" w:rsidRPr="002C6667">
        <w:rPr>
          <w:rFonts w:cs="Times New Roman" w:hAnsi="Times New Roman" w:ascii="Times New Roman"/>
          <w:b/>
          <w:sz w:val="24"/>
          <w:szCs w:val="24"/>
        </w:rPr>
        <w:t xml:space="preserve">VUTEKS FENIKS d.o.o. u stečaju Vinkovci, </w:t>
      </w:r>
      <w:proofErr w:type="spellStart"/>
      <w:r w:rsidR="002C6667" w:rsidRPr="002C6667">
        <w:rPr>
          <w:rFonts w:cs="Times New Roman" w:hAnsi="Times New Roman" w:ascii="Times New Roman"/>
          <w:b/>
          <w:sz w:val="24"/>
          <w:szCs w:val="24"/>
        </w:rPr>
        <w:t>Dirov</w:t>
      </w:r>
      <w:proofErr w:type="spellEnd"/>
      <w:r w:rsidR="002C6667" w:rsidRPr="002C6667">
        <w:rPr>
          <w:rFonts w:cs="Times New Roman" w:hAnsi="Times New Roman" w:ascii="Times New Roman"/>
          <w:b/>
          <w:sz w:val="24"/>
          <w:szCs w:val="24"/>
        </w:rPr>
        <w:t xml:space="preserve"> brijeg </w:t>
      </w:r>
      <w:proofErr w:type="spellStart"/>
      <w:r w:rsidR="002C6667" w:rsidRPr="002C6667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2C6667" w:rsidRPr="002C6667">
        <w:rPr>
          <w:rFonts w:cs="Times New Roman" w:hAnsi="Times New Roman" w:ascii="Times New Roman"/>
          <w:b/>
          <w:sz w:val="24"/>
          <w:szCs w:val="24"/>
        </w:rPr>
        <w:t xml:space="preserve"> MBS 030065616 OIB 2618983252</w:t>
      </w:r>
      <w:r w:rsidRPr="002C6667">
        <w:rPr>
          <w:rFonts w:cs="Times New Roman" w:hAnsi="Times New Roman" w:ascii="Times New Roman"/>
          <w:sz w:val="24"/>
          <w:szCs w:val="24"/>
        </w:rPr>
        <w:t>,</w:t>
      </w:r>
      <w:r w:rsidRPr="00FD2B46">
        <w:rPr>
          <w:rFonts w:cs="Times New Roman" w:hAnsi="Times New Roman" w:ascii="Times New Roman"/>
          <w:sz w:val="24"/>
          <w:szCs w:val="24"/>
        </w:rPr>
        <w:t xml:space="preserve"> dana </w:t>
      </w:r>
      <w:r w:rsidR="002C6667">
        <w:rPr>
          <w:rFonts w:cs="Times New Roman" w:hAnsi="Times New Roman" w:ascii="Times New Roman"/>
          <w:sz w:val="24"/>
          <w:szCs w:val="24"/>
        </w:rPr>
        <w:t>10. lipnja</w:t>
      </w:r>
      <w:r w:rsidR="00FD2B46" w:rsidRPr="00FD2B46">
        <w:rPr>
          <w:rFonts w:cs="Times New Roman" w:hAnsi="Times New Roman" w:ascii="Times New Roman"/>
          <w:sz w:val="24"/>
          <w:szCs w:val="24"/>
        </w:rPr>
        <w:t xml:space="preserve"> 2016. g.,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6B5" w:rsidP="00FD2B46" w:rsidR="008766B5" w:rsidRPr="00FD2B4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D2B46">
        <w:rPr>
          <w:rFonts w:cs="Times New Roman" w:hAnsi="Times New Roman" w:ascii="Times New Roman"/>
          <w:b/>
          <w:sz w:val="24"/>
          <w:szCs w:val="24"/>
        </w:rPr>
        <w:t>r i j e š i o  j e</w:t>
      </w:r>
    </w:p>
    <w:p w:rsidRDefault="00092418" w:rsidP="00FD2B46" w:rsidR="00092418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A37B40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nagrada za rad </w:t>
      </w:r>
      <w:r w:rsidR="004E62B8">
        <w:rPr>
          <w:rFonts w:cs="Times New Roman" w:hAnsi="Times New Roman" w:ascii="Times New Roman"/>
          <w:sz w:val="24"/>
          <w:szCs w:val="24"/>
        </w:rPr>
        <w:t xml:space="preserve">i naknada troškova </w:t>
      </w:r>
      <w:r>
        <w:rPr>
          <w:rFonts w:cs="Times New Roman" w:hAnsi="Times New Roman" w:ascii="Times New Roman"/>
          <w:sz w:val="24"/>
          <w:szCs w:val="24"/>
        </w:rPr>
        <w:t xml:space="preserve">članovima odbora vjerovnika u odboru vjerovnika stečajnog dužnika </w:t>
      </w:r>
      <w:r w:rsidR="002C6667" w:rsidRPr="002C6667">
        <w:rPr>
          <w:rFonts w:cs="Times New Roman" w:hAnsi="Times New Roman" w:ascii="Times New Roman"/>
          <w:b/>
          <w:sz w:val="24"/>
          <w:szCs w:val="24"/>
        </w:rPr>
        <w:t xml:space="preserve">VUTEKS FENIKS d.o.o. u stečaju Vinkovci, </w:t>
      </w:r>
      <w:proofErr w:type="spellStart"/>
      <w:r w:rsidR="002C6667" w:rsidRPr="002C6667">
        <w:rPr>
          <w:rFonts w:cs="Times New Roman" w:hAnsi="Times New Roman" w:ascii="Times New Roman"/>
          <w:b/>
          <w:sz w:val="24"/>
          <w:szCs w:val="24"/>
        </w:rPr>
        <w:t>Dirov</w:t>
      </w:r>
      <w:proofErr w:type="spellEnd"/>
      <w:r w:rsidR="002C6667" w:rsidRPr="002C6667">
        <w:rPr>
          <w:rFonts w:cs="Times New Roman" w:hAnsi="Times New Roman" w:ascii="Times New Roman"/>
          <w:b/>
          <w:sz w:val="24"/>
          <w:szCs w:val="24"/>
        </w:rPr>
        <w:t xml:space="preserve"> brijeg </w:t>
      </w:r>
      <w:proofErr w:type="spellStart"/>
      <w:r w:rsidR="002C6667" w:rsidRPr="002C6667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2C6667" w:rsidRPr="002C6667">
        <w:rPr>
          <w:rFonts w:cs="Times New Roman" w:hAnsi="Times New Roman" w:ascii="Times New Roman"/>
          <w:b/>
          <w:sz w:val="24"/>
          <w:szCs w:val="24"/>
        </w:rPr>
        <w:t xml:space="preserve"> MBS 030065616 OIB 2618983252</w:t>
      </w:r>
      <w:r w:rsidR="002C6667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poslova.</w:t>
      </w:r>
    </w:p>
    <w:p w:rsidRDefault="00A37B40" w:rsidP="00A37B40" w:rsidR="00A37B40" w:rsidRPr="00A37B4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F051C" w:rsidP="00585A89" w:rsidR="002751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stečajni upravitelj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C31F07" w:rsidR="00C31F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</w:t>
      </w:r>
      <w:r w:rsidR="002C6667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C6667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 xml:space="preserve"> je podneskom od</w:t>
      </w:r>
      <w:r w:rsidR="002C6667">
        <w:rPr>
          <w:rFonts w:cs="Times New Roman" w:hAnsi="Times New Roman" w:ascii="Times New Roman"/>
          <w:sz w:val="24"/>
          <w:szCs w:val="24"/>
        </w:rPr>
        <w:t xml:space="preserve"> 8. lipnja 2016. g.</w:t>
      </w:r>
      <w:r w:rsidR="00A37B40">
        <w:rPr>
          <w:rFonts w:cs="Times New Roman" w:hAnsi="Times New Roman" w:ascii="Times New Roman"/>
          <w:sz w:val="24"/>
          <w:szCs w:val="24"/>
        </w:rPr>
        <w:t xml:space="preserve"> </w:t>
      </w:r>
      <w:r w:rsidR="00092418">
        <w:rPr>
          <w:rFonts w:cs="Times New Roman" w:hAnsi="Times New Roman" w:ascii="Times New Roman"/>
          <w:sz w:val="24"/>
          <w:szCs w:val="24"/>
        </w:rPr>
        <w:t xml:space="preserve"> podni</w:t>
      </w:r>
      <w:r w:rsidR="002C6667">
        <w:rPr>
          <w:rFonts w:cs="Times New Roman" w:hAnsi="Times New Roman" w:ascii="Times New Roman"/>
          <w:sz w:val="24"/>
          <w:szCs w:val="24"/>
        </w:rPr>
        <w:t>jela</w:t>
      </w:r>
      <w:r w:rsidR="00092418">
        <w:rPr>
          <w:rFonts w:cs="Times New Roman" w:hAnsi="Times New Roman" w:ascii="Times New Roman"/>
          <w:sz w:val="24"/>
          <w:szCs w:val="24"/>
        </w:rPr>
        <w:t xml:space="preserve"> </w:t>
      </w:r>
      <w:r w:rsidR="00C31F07">
        <w:rPr>
          <w:rFonts w:cs="Times New Roman" w:hAnsi="Times New Roman" w:ascii="Times New Roman"/>
          <w:sz w:val="24"/>
          <w:szCs w:val="24"/>
        </w:rPr>
        <w:t xml:space="preserve">pisanu zamolbu da se članovima odbora vjerovnika odobri nagrada </w:t>
      </w:r>
      <w:r w:rsidR="002C6667">
        <w:rPr>
          <w:rFonts w:cs="Times New Roman" w:hAnsi="Times New Roman" w:ascii="Times New Roman"/>
          <w:sz w:val="24"/>
          <w:szCs w:val="24"/>
        </w:rPr>
        <w:t>za rad i naknada troškova članovima Odbora vjerovnika</w:t>
      </w:r>
      <w:r w:rsidR="00C31F07">
        <w:rPr>
          <w:rFonts w:cs="Times New Roman" w:hAnsi="Times New Roman" w:ascii="Times New Roman"/>
          <w:sz w:val="24"/>
          <w:szCs w:val="24"/>
        </w:rPr>
        <w:t>,  pa je odlučeno kao u izreci temeljem čl. 38 SZ.</w:t>
      </w:r>
    </w:p>
    <w:p w:rsidRDefault="00092418" w:rsidP="00C31F07" w:rsidR="000924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2418" w:rsidP="003F051C" w:rsidR="000924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F07" w:rsidP="00C31F07" w:rsidR="00420269">
      <w:pPr>
        <w:pStyle w:val="Bezproreda"/>
        <w:tabs>
          <w:tab w:pos="4536" w:val="center"/>
          <w:tab w:pos="66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2C6667">
        <w:rPr>
          <w:rFonts w:cs="Times New Roman" w:hAnsi="Times New Roman" w:ascii="Times New Roman"/>
          <w:sz w:val="24"/>
          <w:szCs w:val="24"/>
        </w:rPr>
        <w:t>10. lipnja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420269" w:rsidP="00420269" w:rsidR="004202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07C9">
        <w:rPr>
          <w:rFonts w:cs="Times New Roman" w:hAnsi="Times New Roman" w:ascii="Times New Roman"/>
          <w:sz w:val="24"/>
          <w:szCs w:val="24"/>
        </w:rPr>
        <w:t>STEČAJN</w:t>
      </w:r>
      <w:r w:rsidR="00C31F07">
        <w:rPr>
          <w:rFonts w:cs="Times New Roman" w:hAnsi="Times New Roman" w:ascii="Times New Roman"/>
          <w:sz w:val="24"/>
          <w:szCs w:val="24"/>
        </w:rPr>
        <w:t>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85A89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upravitelj</w:t>
      </w:r>
      <w:r w:rsidR="00C31F07">
        <w:rPr>
          <w:rFonts w:cs="Times New Roman" w:hAnsi="Times New Roman" w:ascii="Times New Roman"/>
          <w:sz w:val="24"/>
          <w:szCs w:val="24"/>
        </w:rPr>
        <w:t xml:space="preserve"> </w:t>
      </w:r>
      <w:r w:rsidR="002C6667">
        <w:rPr>
          <w:rFonts w:cs="Times New Roman" w:hAnsi="Times New Roman" w:ascii="Times New Roman"/>
          <w:sz w:val="24"/>
          <w:szCs w:val="24"/>
        </w:rPr>
        <w:t>Nada Gagro</w:t>
      </w:r>
    </w:p>
    <w:p w:rsidRDefault="00C31F07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585A89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585A89">
        <w:rPr>
          <w:rFonts w:cs="Times New Roman" w:hAnsi="Times New Roman" w:ascii="Times New Roman"/>
          <w:sz w:val="24"/>
          <w:szCs w:val="24"/>
        </w:rPr>
        <w:t>. pl.</w:t>
      </w:r>
    </w:p>
    <w:p w:rsidRDefault="00C31F07" w:rsidP="00585A89" w:rsidR="00420269" w:rsidRPr="00C31F0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C6667">
        <w:rPr>
          <w:rFonts w:cs="Times New Roman" w:hAnsi="Times New Roman" w:ascii="Times New Roman"/>
          <w:sz w:val="24"/>
          <w:szCs w:val="24"/>
        </w:rPr>
        <w:t>-14.6.</w:t>
      </w: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31F07" w:rsidP="00420269" w:rsidR="00420269" w:rsidRP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585A89" w:rsidP="00585A89" w:rsidR="00420269" w:rsidRP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20269" w:rsidRPr="00585A89">
        <w:rPr>
          <w:rFonts w:cs="Times New Roman" w:hAnsi="Times New Roman" w:ascii="Times New Roman"/>
          <w:sz w:val="24"/>
          <w:szCs w:val="24"/>
        </w:rPr>
        <w:t>Nada Roso</w:t>
      </w:r>
    </w:p>
    <w:p w:rsidRDefault="00420269" w:rsidP="00420269" w:rsidR="00420269" w:rsidRP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20269" w:rsidP="00420269" w:rsidR="00420269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</w:t>
      </w:r>
      <w:r w:rsidR="00CE4788" w:rsidRPr="00585A89">
        <w:rPr>
          <w:rFonts w:cs="Times New Roman" w:hAnsi="Times New Roman" w:ascii="Times New Roman"/>
          <w:sz w:val="24"/>
          <w:szCs w:val="24"/>
        </w:rPr>
        <w:t>.</w:t>
      </w:r>
    </w:p>
    <w:p w:rsidRDefault="00420269" w:rsidP="00420269" w:rsidR="00420269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 w:rsidRP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420269" w:rsidP="00420269" w:rsidR="00420269" w:rsidRP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85A89">
        <w:rPr>
          <w:rFonts w:cs="Times New Roman" w:hAnsi="Times New Roman" w:ascii="Times New Roman"/>
          <w:sz w:val="24"/>
          <w:szCs w:val="24"/>
        </w:rPr>
        <w:t>Ovlašteni službenik :</w:t>
      </w:r>
    </w:p>
    <w:p w:rsidRDefault="00585A89" w:rsidP="00585A89" w:rsidR="00420269" w:rsidRP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420269" w:rsidRPr="00585A89">
        <w:rPr>
          <w:rFonts w:cs="Times New Roman" w:hAnsi="Times New Roman" w:ascii="Times New Roman"/>
          <w:sz w:val="24"/>
          <w:szCs w:val="24"/>
        </w:rPr>
        <w:t>Danijela</w:t>
      </w:r>
      <w:r w:rsidR="00CE4788" w:rsidRPr="00585A89">
        <w:rPr>
          <w:rFonts w:cs="Times New Roman" w:hAnsi="Times New Roman" w:ascii="Times New Roman"/>
          <w:sz w:val="24"/>
          <w:szCs w:val="24"/>
        </w:rPr>
        <w:t xml:space="preserve"> Sekulić</w:t>
      </w:r>
    </w:p>
    <w:p w:rsidRDefault="008766B5" w:rsidP="008766B5" w:rsidR="008766B5" w:rsidRP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6B5" w:rsidP="008766B5" w:rsidR="008766B5" w:rsidRPr="00585A89">
      <w:pPr>
        <w:rPr>
          <w:rFonts w:cs="Times New Roman" w:hAnsi="Times New Roman" w:ascii="Times New Roman"/>
          <w:sz w:val="24"/>
          <w:szCs w:val="24"/>
        </w:rPr>
      </w:pPr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2751D0"/>
    <w:rsid w:val="002C6667"/>
    <w:rsid w:val="00356978"/>
    <w:rsid w:val="003F051C"/>
    <w:rsid w:val="00420269"/>
    <w:rsid w:val="004E62B8"/>
    <w:rsid w:val="00585A89"/>
    <w:rsid w:val="006504D4"/>
    <w:rsid w:val="00713C41"/>
    <w:rsid w:val="008766B5"/>
    <w:rsid w:val="0088615A"/>
    <w:rsid w:val="00A37B40"/>
    <w:rsid w:val="00BE25B8"/>
    <w:rsid w:val="00C31F07"/>
    <w:rsid w:val="00CE4788"/>
    <w:rsid w:val="00F23A66"/>
    <w:rsid w:val="00F82E6B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2E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2E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E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E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E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2E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2E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E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E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E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St-363/2012-138</izvorni_sadrzaj>
    <derivirana_varijabla naziv="DomainObject.Oznaka_1">St-363/2012-138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2012.</izvorni_sadrzaj>
    <derivirana_varijabla naziv="DomainObject.Predmet.DatumOsnivanja_1">26.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St-363/2012</izvorni_sadrzaj>
    <derivirana_varijabla naziv="DomainObject.Predmet.OznakaBroj_1">St-363/2012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VUTEKS FENIKS d.o.o. za proizvodnju, unutarnju i vanjsku trgovinu u stečaju</izvorni_sadrzaj>
    <derivirana_varijabla naziv="DomainObject.Predmet.ProtustrankaFormated_1">  VUTEKS FENIKS d.o.o. za proizvodnju, unutarnju i vanjsku trgovinu u stečaju</derivirana_varijabla>
  </DomainObject.Predmet.ProtustrankaFormated>
  <DomainObject.Predmet.ProtustrankaFormatedOIB>
    <izvorni_sadrzaj>  VUTEKS FENIKS d.o.o. za proizvodnju, unutarnju i vanjsku trgovinu u stečaju, OIB 26189832527</izvorni_sadrzaj>
    <derivirana_varijabla naziv="DomainObject.Predmet.ProtustrankaFormatedOIB_1">  VUTEKS FENIKS d.o.o. za proizvodnju, unutarnju i vanjsku trgovinu u stečaju, OIB 26189832527</derivirana_varijabla>
  </DomainObject.Predmet.ProtustrankaFormatedOIB>
  <DomainObject.Predmet.ProtustrankaFormatedWithAdress>
    <izvorni_sadrzaj> VUTEKS FENIKS d.o.o. za proizvodnju, unutarnju i vanjsku trgovinu u stečaju, Dirov Brijeg/bb, Vinkovci</izvorni_sadrzaj>
    <derivirana_varijabla naziv="DomainObject.Predmet.ProtustrankaFormatedWithAdress_1"> VUTEKS FENIKS d.o.o. za proizvodnju, unutarnju i vanjsku trgovinu u stečaju, Dirov Brijeg/bb, Vinkovci</derivirana_varijabla>
  </DomainObject.Predmet.ProtustrankaFormatedWithAdress>
  <DomainObject.Predmet.ProtustrankaFormatedWithAdressOIB>
    <izvorni_sadrzaj> VUTEKS FENIKS d.o.o. za proizvodnju, unutarnju i vanjsku trgovinu u stečaju, OIB 26189832527, Dirov Brijeg/bb, Vinkovci</izvorni_sadrzaj>
    <derivirana_varijabla naziv="DomainObject.Predmet.ProtustrankaFormatedWithAdressOIB_1"> VUTEKS FENIKS d.o.o. za proizvodnju, unutarnju i vanjsku trgovinu u stečaju, OIB 26189832527, Dirov Brijeg/bb, Vinkovci</derivirana_varijabla>
  </DomainObject.Predmet.ProtustrankaFormatedWithAdressOIB>
  <DomainObject.Predmet.ProtustrankaWithAdress>
    <izvorni_sadrzaj>VUTEKS FENIKS d.o.o. za proizvodnju, unutarnju i vanjsku trgovinu u stečaju Dirov Brijeg/bb, Vinkovci</izvorni_sadrzaj>
    <derivirana_varijabla naziv="DomainObject.Predmet.ProtustrankaWithAdress_1">VUTEKS FENIKS d.o.o. za proizvodnju, unutarnju i vanjsku trgovinu u stečaju Dirov Brijeg/bb, Vinkovci</derivirana_varijabla>
  </DomainObject.Predmet.ProtustrankaWithAdress>
  <DomainObject.Predmet.ProtustrankaWithAdressOIB>
    <izvorni_sadrzaj>VUTEKS FENIKS d.o.o. za proizvodnju, unutarnju i vanjsku trgovinu u stečaju, OIB 26189832527, Dirov Brijeg/bb, Vinkovci</izvorni_sadrzaj>
    <derivirana_varijabla naziv="DomainObject.Predmet.ProtustrankaWithAdressOIB_1">VUTEKS FENIKS d.o.o. za proizvodnju, unutarnju i vanjsku trgovinu u stečaju, OIB 26189832527, Dirov Brijeg/bb, Vinkovci</derivirana_varijabla>
  </DomainObject.Predmet.ProtustrankaWithAdressOIB>
  <DomainObject.Predmet.ProtustrankaNazivFormated>
    <izvorni_sadrzaj>VUTEKS FENIKS d.o.o. za proizvodnju, unutarnju i vanjsku trgovinu u stečaju</izvorni_sadrzaj>
    <derivirana_varijabla naziv="DomainObject.Predmet.ProtustrankaNazivFormated_1">VUTEKS FENIKS d.o.o. za proizvodnju, unutarnju i vanjsku trgovinu u stečaju</derivirana_varijabla>
  </DomainObject.Predmet.ProtustrankaNazivFormated>
  <DomainObject.Predmet.ProtustrankaNazivFormatedOIB>
    <izvorni_sadrzaj>VUTEKS FENIKS d.o.o. za proizvodnju, unutarnju i vanjsku trgovinu u stečaju, OIB 26189832527</izvorni_sadrzaj>
    <derivirana_varijabla naziv="DomainObject.Predmet.ProtustrankaNazivFormatedOIB_1">VUTEKS FENIKS d.o.o. za proizvodnju, unutarnju i vanjsku trgovinu u stečaju, OIB 26189832527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VUTEKS FENIKS d.o.o. za proizvodnju, unutarnju i vanjsku trgovinu u stečaju</izvorni_sadrzaj>
    <derivirana_varijabla naziv="DomainObject.Predmet.StrankaFormated_1">  VUTEKS FENIKS d.o.o. za proizvodnju, unutarnju i vanjsku trgovinu u stečaju</derivirana_varijabla>
  </DomainObject.Predmet.StrankaFormated>
  <DomainObject.Predmet.StrankaFormatedOIB>
    <izvorni_sadrzaj>  VUTEKS FENIKS d.o.o. za proizvodnju, unutarnju i vanjsku trgovinu u stečaju, OIB 26189832527</izvorni_sadrzaj>
    <derivirana_varijabla naziv="DomainObject.Predmet.StrankaFormatedOIB_1">  VUTEKS FENIKS d.o.o. za proizvodnju, unutarnju i vanjsku trgovinu u stečaju, OIB 26189832527</derivirana_varijabla>
  </DomainObject.Predmet.StrankaFormatedOIB>
  <DomainObject.Predmet.StrankaFormatedWithAdress>
    <izvorni_sadrzaj> VUTEKS FENIKS d.o.o. za proizvodnju, unutarnju i vanjsku trgovinu u stečaju, Dirov Brijeg/bb, Vinkovci</izvorni_sadrzaj>
    <derivirana_varijabla naziv="DomainObject.Predmet.StrankaFormatedWithAdress_1"> VUTEKS FENIKS d.o.o. za proizvodnju, unutarnju i vanjsku trgovinu u stečaju, Dirov Brijeg/bb, Vinkovci</derivirana_varijabla>
  </DomainObject.Predmet.StrankaFormatedWithAdress>
  <DomainObject.Predmet.StrankaFormatedWithAdressOIB>
    <izvorni_sadrzaj> VUTEKS FENIKS d.o.o. za proizvodnju, unutarnju i vanjsku trgovinu u stečaju, OIB 26189832527, Dirov Brijeg/bb, Vinkovci</izvorni_sadrzaj>
    <derivirana_varijabla naziv="DomainObject.Predmet.StrankaFormatedWithAdressOIB_1"> VUTEKS FENIKS d.o.o. za proizvodnju, unutarnju i vanjsku trgovinu u stečaju, OIB 26189832527, Dirov Brijeg/bb, Vinkovci</derivirana_varijabla>
  </DomainObject.Predmet.StrankaFormatedWithAdressOIB>
  <DomainObject.Predmet.StrankaWithAdress>
    <izvorni_sadrzaj>VUTEKS FENIKS d.o.o. za proizvodnju, unutarnju i vanjsku trgovinu u stečaju Dirov Brijeg/bb,Vinkovci</izvorni_sadrzaj>
    <derivirana_varijabla naziv="DomainObject.Predmet.StrankaWithAdress_1">VUTEKS FENIKS d.o.o. za proizvodnju, unutarnju i vanjsku trgovinu u stečaju Dirov Brijeg/bb,Vinkovci</derivirana_varijabla>
  </DomainObject.Predmet.StrankaWithAdress>
  <DomainObject.Predmet.StrankaWithAdressOIB>
    <izvorni_sadrzaj>VUTEKS FENIKS d.o.o. za proizvodnju, unutarnju i vanjsku trgovinu u stečaju, OIB 26189832527, Dirov Brijeg/bb,Vinkovci</izvorni_sadrzaj>
    <derivirana_varijabla naziv="DomainObject.Predmet.StrankaWithAdressOIB_1">VUTEKS FENIKS d.o.o. za proizvodnju, unutarnju i vanjsku trgovinu u stečaju, OIB 26189832527, Dirov Brijeg/bb,Vinkovci</derivirana_varijabla>
  </DomainObject.Predmet.StrankaWithAdressOIB>
  <DomainObject.Predmet.StrankaNazivFormated>
    <izvorni_sadrzaj>VUTEKS FENIKS d.o.o. za proizvodnju, unutarnju i vanjsku trgovinu u stečaju</izvorni_sadrzaj>
    <derivirana_varijabla naziv="DomainObject.Predmet.StrankaNazivFormated_1">VUTEKS FENIKS d.o.o. za proizvodnju, unutarnju i vanjsku trgovinu u stečaju</derivirana_varijabla>
  </DomainObject.Predmet.StrankaNazivFormated>
  <DomainObject.Predmet.StrankaNazivFormatedOIB>
    <izvorni_sadrzaj>VUTEKS FENIKS d.o.o. za proizvodnju, unutarnju i vanjsku trgovinu u stečaju, OIB 26189832527</izvorni_sadrzaj>
    <derivirana_varijabla naziv="DomainObject.Predmet.StrankaNazivFormatedOIB_1">VUTEKS FENIKS d.o.o. za proizvodnju, unutarnju i vanjsku trgovinu u stečaju, OIB 26189832527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VUTEKS FENIKS d.o.o. za proizvodnju, unutarnju i vanjsku trgovinu u stečaju</item>
    </izvorni_sadrzaj>
    <derivirana_varijabla naziv="DomainObject.Predmet.StrankaListFormated_1">
      <item>VUTEKS FENIKS d.o.o. za proizvodnju, unutarnju i vanjsku trgovinu u stečaju</item>
    </derivirana_varijabla>
  </DomainObject.Predmet.StrankaListFormated>
  <DomainObject.Predmet.StrankaListFormatedOIB>
    <izvorni_sadrzaj>
      <item>VUTEKS FENIKS d.o.o. za proizvodnju, unutarnju i vanjsku trgovinu u stečaju, OIB 26189832527</item>
    </izvorni_sadrzaj>
    <derivirana_varijabla naziv="DomainObject.Predmet.StrankaListFormatedOIB_1">
      <item>VUTEKS FENIKS d.o.o. za proizvodnju, unutarnju i vanjsku trgovinu u stečaju, OIB 26189832527</item>
    </derivirana_varijabla>
  </DomainObject.Predmet.StrankaListFormatedOIB>
  <DomainObject.Predmet.StrankaListFormatedWithAdress>
    <izvorni_sadrzaj>
      <item>VUTEKS FENIKS d.o.o. za proizvodnju, unutarnju i vanjsku trgovinu u stečaju, Dirov Brijeg/bb, Vinkovci</item>
    </izvorni_sadrzaj>
    <derivirana_varijabla naziv="DomainObject.Predmet.StrankaListFormatedWithAdress_1">
      <item>VUTEKS FENIKS d.o.o. za proizvodnju, unutarnju i vanjsku trgovinu u stečaju, Dirov Brijeg/bb, Vinkovci</item>
    </derivirana_varijabla>
  </DomainObject.Predmet.StrankaListFormatedWithAdress>
  <DomainObject.Predmet.StrankaListFormatedWithAdressOIB>
    <izvorni_sadrzaj>
      <item>VUTEKS FENIKS d.o.o. za proizvodnju, unutarnju i vanjsku trgovinu u stečaju, OIB 26189832527, Dirov Brijeg/bb, Vinkovci</item>
    </izvorni_sadrzaj>
    <derivirana_varijabla naziv="DomainObject.Predmet.StrankaListFormatedWithAdressOIB_1">
      <item>VUTEKS FENIKS d.o.o. za proizvodnju, unutarnju i vanjsku trgovinu u stečaju, OIB 26189832527, Dirov Brijeg/bb, Vinkovci</item>
    </derivirana_varijabla>
  </DomainObject.Predmet.StrankaListFormatedWithAdressOIB>
  <DomainObject.Predmet.StrankaListNazivFormated>
    <izvorni_sadrzaj>
      <item>VUTEKS FENIKS d.o.o. za proizvodnju, unutarnju i vanjsku trgovinu u stečaju</item>
    </izvorni_sadrzaj>
    <derivirana_varijabla naziv="DomainObject.Predmet.StrankaListNazivFormated_1">
      <item>VUTEKS FENIKS d.o.o. za proizvodnju, unutarnju i vanjsku trgovinu u stečaju</item>
    </derivirana_varijabla>
  </DomainObject.Predmet.StrankaListNazivFormated>
  <DomainObject.Predmet.StrankaListNazivFormatedOIB>
    <izvorni_sadrzaj>
      <item>VUTEKS FENIKS d.o.o. za proizvodnju, unutarnju i vanjsku trgovinu u stečaju, OIB 26189832527</item>
    </izvorni_sadrzaj>
    <derivirana_varijabla naziv="DomainObject.Predmet.StrankaListNazivFormatedOIB_1">
      <item>VUTEKS FENIKS d.o.o. za proizvodnju, unutarnju i vanjsku trgovinu u stečaju, OIB 26189832527</item>
    </derivirana_varijabla>
  </DomainObject.Predmet.StrankaListNazivFormatedOIB>
  <DomainObject.Predmet.ProtuStrankaListFormated>
    <izvorni_sadrzaj>
      <item>VUTEKS FENIKS d.o.o. za proizvodnju, unutarnju i vanjsku trgovinu u stečaju</item>
    </izvorni_sadrzaj>
    <derivirana_varijabla naziv="DomainObject.Predmet.ProtuStrankaListFormated_1">
      <item>VUTEKS FENIKS d.o.o. za proizvodnju, unutarnju i vanjsku trgovinu u stečaju</item>
    </derivirana_varijabla>
  </DomainObject.Predmet.ProtuStrankaListFormated>
  <DomainObject.Predmet.ProtuStrankaListFormatedOIB>
    <izvorni_sadrzaj>
      <item>VUTEKS FENIKS d.o.o. za proizvodnju, unutarnju i vanjsku trgovinu u stečaju, OIB 26189832527</item>
    </izvorni_sadrzaj>
    <derivirana_varijabla naziv="DomainObject.Predmet.ProtuStrankaListFormatedOIB_1">
      <item>VUTEKS FENIKS d.o.o. za proizvodnju, unutarnju i vanjsku trgovinu u stečaju, OIB 26189832527</item>
    </derivirana_varijabla>
  </DomainObject.Predmet.ProtuStrankaListFormatedOIB>
  <DomainObject.Predmet.ProtuStrankaListFormatedWithAdress>
    <izvorni_sadrzaj>
      <item>VUTEKS FENIKS d.o.o. za proizvodnju, unutarnju i vanjsku trgovinu u stečaju, Dirov Brijeg/bb, Vinkovci</item>
    </izvorni_sadrzaj>
    <derivirana_varijabla naziv="DomainObject.Predmet.ProtuStrankaListFormatedWithAdress_1">
      <item>VUTEKS FENIKS d.o.o. za proizvodnju, unutarnju i vanjsku trgovinu u stečaju, Dirov Brijeg/bb, Vinkovci</item>
    </derivirana_varijabla>
  </DomainObject.Predmet.ProtuStrankaListFormatedWithAdress>
  <DomainObject.Predmet.ProtuStrankaListFormatedWithAdressOIB>
    <izvorni_sadrzaj>
      <item>VUTEKS FENIKS d.o.o. za proizvodnju, unutarnju i vanjsku trgovinu u stečaju, OIB 26189832527, Dirov Brijeg/bb, Vinkovci</item>
    </izvorni_sadrzaj>
    <derivirana_varijabla naziv="DomainObject.Predmet.ProtuStrankaListFormatedWithAdressOIB_1">
      <item>VUTEKS FENIKS d.o.o. za proizvodnju, unutarnju i vanjsku trgovinu u stečaju, OIB 26189832527, Dirov Brijeg/bb, Vinkovci</item>
    </derivirana_varijabla>
  </DomainObject.Predmet.ProtuStrankaListFormatedWithAdressOIB>
  <DomainObject.Predmet.ProtuStrankaListNazivFormated>
    <izvorni_sadrzaj>
      <item>VUTEKS FENIKS d.o.o. za proizvodnju, unutarnju i vanjsku trgovinu u stečaju</item>
    </izvorni_sadrzaj>
    <derivirana_varijabla naziv="DomainObject.Predmet.ProtuStrankaListNazivFormated_1">
      <item>VUTEKS FENIKS d.o.o. za proizvodnju, unutarnju i vanjsku trgovinu u stečaju</item>
    </derivirana_varijabla>
  </DomainObject.Predmet.ProtuStrankaListNazivFormated>
  <DomainObject.Predmet.ProtuStrankaListNazivFormatedOIB>
    <izvorni_sadrzaj>
      <item>VUTEKS FENIKS d.o.o. za proizvodnju, unutarnju i vanjsku trgovinu u stečaju, OIB 26189832527</item>
    </izvorni_sadrzaj>
    <derivirana_varijabla naziv="DomainObject.Predmet.ProtuStrankaListNazivFormatedOIB_1">
      <item>VUTEKS FENIKS d.o.o. za proizvodnju, unutarnju i vanjsku trgovinu u stečaju, OIB 26189832527</item>
    </derivirana_varijabla>
  </DomainObject.Predmet.ProtuStrankaListNazivFormatedOIB>
  <DomainObject.Predmet.OstaliList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Formated>
  <DomainObject.Predmet.OstaliList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FormatedOIB>
  <DomainObject.Predmet.OstaliListFormatedWithAdress>
    <izvorni_sadrzaj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_1"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>
  <DomainObject.Predmet.OstaliListFormatedWithAdressOIB>
    <izvorni_sadrzaj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OIB_1"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OIB>
  <DomainObject.Predmet.OstaliListNaziv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Naziv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NazivFormated>
  <DomainObject.Predmet.OstaliListNaziv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Naziv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St-363/2012-138</izvorni_sadrzaj>
    <derivirana_varijabla naziv="DomainObject.PoslovniBrojDokumenta_1">St-363/2012-138</derivirana_varijabla>
  </DomainObject.PoslovniBrojDokumenta>
  <DomainObject.Predmet.StrankaIDrugi>
    <izvorni_sadrzaj>VUTEKS FENIKS d.o.o. za proizvodnju, unutarnju i vanjsku trgovinu u stečaju</izvorni_sadrzaj>
    <derivirana_varijabla naziv="DomainObject.Predmet.StrankaIDrugi_1">VUTEKS FENIKS d.o.o. za proizvodnju, unutarnju i vanjsku trgovinu u stečaju</derivirana_varijabla>
  </DomainObject.Predmet.StrankaIDrugi>
  <DomainObject.Predmet.ProtustrankaIDrugi>
    <izvorni_sadrzaj>VUTEKS FENIKS d.o.o. za proizvodnju, unutarnju i vanjsku trgovinu u stečaju</izvorni_sadrzaj>
    <derivirana_varijabla naziv="DomainObject.Predmet.ProtustrankaIDrugi_1">VUTEKS FENIKS d.o.o. za proizvodnju, unutarnju i vanjsku trgovinu u stečaju</derivirana_varijabla>
  </DomainObject.Predmet.ProtustrankaIDrugi>
  <DomainObject.Predmet.StrankaIDrugiAdressOIB>
    <izvorni_sadrzaj>VUTEKS FENIKS d.o.o. za proizvodnju, unutarnju i vanjsku trgovinu u stečaju, OIB 26189832527, Dirov Brijeg/bb, Vinkovci</izvorni_sadrzaj>
    <derivirana_varijabla naziv="DomainObject.Predmet.StrankaIDrugiAdressOIB_1">VUTEKS FENIKS d.o.o. za proizvodnju, unutarnju i vanjsku trgovinu u stečaju, OIB 26189832527, Dirov Brijeg/bb, Vinkovci</derivirana_varijabla>
  </DomainObject.Predmet.StrankaIDrugiAdressOIB>
  <DomainObject.Predmet.ProtustrankaIDrugiAdressOIB>
    <izvorni_sadrzaj>VUTEKS FENIKS d.o.o. za proizvodnju, unutarnju i vanjsku trgovinu u stečaju, OIB 26189832527, Dirov Brijeg/bb, Vinkovci</izvorni_sadrzaj>
    <derivirana_varijabla naziv="DomainObject.Predmet.ProtustrankaIDrugiAdressOIB_1">VUTEKS FENIKS d.o.o. za proizvodnju, unutarnju i vanjsku trgovinu u stečaju, OIB 26189832527, Dirov Brijeg/bb,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SudioniciListNaziv_1"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SudioniciListNaziv>
  <DomainObject.Predmet.SudioniciListAdressOIB>
    <izvorni_sadrzaj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izvorni_sadrzaj>
    <derivirana_varijabla naziv="DomainObject.Predmet.SudioniciListAdressOIB_1"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izvorni_sadrzaj>
    <derivirana_varijabla naziv="DomainObject.Predmet.SudioniciListNazivOIB_1"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0331B-2779-4E4D-A597-452774124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257</properties:Words>
  <properties:Characters>1341</properties:Characters>
  <properties:Lines>100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2016-06-10T10:13:00Z</dcterms:created>
  <dc:creator>BojaS</dc:creator>
  <cp:lastModifiedBy>Danijela Sekulić</cp:lastModifiedBy>
  <cp:lastPrinted>2016-06-10T10:12:00Z</cp:lastPrinted>
  <dcterms:modified xmlns:xsi="http://www.w3.org/2001/XMLSchema-instance" xsi:type="dcterms:W3CDTF">2016-06-10T10:16:00Z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St-363/2012-138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