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fcb6" w14:paraId="c48fcb6" w:rsidRDefault="00285886" w:rsidR="00285886" w:rsidRPr="001D0C93">
      <w:pPr>
        <w:pStyle w:val="Naslov1"/>
        <w:ind w:firstLine="720"/>
        <w15:collapsed w:val="false"/>
        <w:rPr>
          <w:b w:val="false"/>
        </w:rPr>
      </w:pPr>
      <w:bookmarkStart w:name="_GoBack" w:id="0"/>
      <w:bookmarkEnd w:id="0"/>
      <w:r w:rsidRPr="001D0C93">
        <w:rPr>
          <w:b w:val="false"/>
        </w:rPr>
        <w:t>REPUBLIKA HRVATSKA</w:t>
      </w:r>
    </w:p>
    <w:p w:rsidRDefault="00285886" w:rsidR="00285886" w:rsidRPr="001D0C93">
      <w:pPr>
        <w:rPr>
          <w:lang w:val="hr-HR"/>
        </w:rPr>
      </w:pPr>
      <w:r w:rsidRPr="001D0C93">
        <w:rPr>
          <w:lang w:val="hr-HR"/>
        </w:rPr>
        <w:t>OPĆINSKI</w:t>
      </w:r>
      <w:r w:rsidR="000C04EB" w:rsidRPr="001D0C93">
        <w:rPr>
          <w:lang w:val="hr-HR"/>
        </w:rPr>
        <w:t xml:space="preserve"> GRAĐANSKI</w:t>
      </w:r>
      <w:r w:rsidRPr="001D0C93">
        <w:rPr>
          <w:lang w:val="hr-HR"/>
        </w:rPr>
        <w:t xml:space="preserve"> SUD U ZAGREBU</w:t>
      </w:r>
    </w:p>
    <w:p w:rsidRDefault="00285886" w:rsidP="001D6D74" w:rsidR="001D6D74">
      <w:pPr>
        <w:rPr>
          <w:lang w:val="hr-HR"/>
        </w:rPr>
      </w:pPr>
      <w:r w:rsidRPr="001D0C93">
        <w:rPr>
          <w:lang w:val="hr-HR"/>
        </w:rPr>
        <w:t xml:space="preserve">10000 ZAGREB – Ul. </w:t>
      </w:r>
      <w:r w:rsidR="007E76EF">
        <w:rPr>
          <w:lang w:val="hr-HR"/>
        </w:rPr>
        <w:t>g</w:t>
      </w:r>
      <w:r w:rsidRPr="001D0C93">
        <w:rPr>
          <w:lang w:val="hr-HR"/>
        </w:rPr>
        <w:t xml:space="preserve">rada Vukovara 84 </w:t>
      </w:r>
    </w:p>
    <w:p w:rsidRDefault="008D03F3" w:rsidP="00A4558C" w:rsidR="00A4558C">
      <w:pPr>
        <w:rPr>
          <w:b/>
          <w:i/>
          <w:lang w:val="hr-HR"/>
        </w:rPr>
      </w:pPr>
      <w:r>
        <w:rPr>
          <w:lang w:val="hr-HR"/>
        </w:rPr>
        <w:t xml:space="preserve">               </w:t>
      </w:r>
      <w:r w:rsidR="00285886" w:rsidRPr="001D0C93">
        <w:rPr>
          <w:sz w:val="22"/>
          <w:lang w:val="hr-HR"/>
        </w:rPr>
        <w:t>Poštanski pretinac 585</w:t>
      </w:r>
      <w:r w:rsidR="00285886">
        <w:rPr>
          <w:b/>
          <w:sz w:val="22"/>
          <w:lang w:val="hr-HR"/>
        </w:rPr>
        <w:t xml:space="preserve">                           </w:t>
      </w:r>
      <w:r w:rsidR="00285886">
        <w:rPr>
          <w:b/>
          <w:lang w:val="hr-HR"/>
        </w:rPr>
        <w:t xml:space="preserve">             </w:t>
      </w:r>
      <w:r w:rsidR="00285886">
        <w:rPr>
          <w:b/>
          <w:i/>
          <w:lang w:val="hr-HR"/>
        </w:rPr>
        <w:t xml:space="preserve"> </w:t>
      </w:r>
      <w:r w:rsidR="00285886">
        <w:rPr>
          <w:b/>
          <w:i/>
          <w:lang w:val="hr-HR"/>
        </w:rPr>
        <w:tab/>
      </w:r>
    </w:p>
    <w:p w:rsidRDefault="00285886" w:rsidP="004A6928" w:rsidR="00EE72F2">
      <w:pPr>
        <w:jc w:val="right"/>
        <w:rPr>
          <w:lang w:val="hr-HR"/>
        </w:rPr>
      </w:pPr>
      <w:r w:rsidRPr="008B61EE">
        <w:rPr>
          <w:lang w:val="hr-HR"/>
        </w:rPr>
        <w:t>Poslovni broj:</w:t>
      </w:r>
      <w:r w:rsidR="007B28EF">
        <w:rPr>
          <w:lang w:val="hr-HR"/>
        </w:rPr>
        <w:t xml:space="preserve"> </w:t>
      </w:r>
      <w:r w:rsidR="00B62B48">
        <w:rPr>
          <w:lang w:val="hr-HR"/>
        </w:rPr>
        <w:t>20</w:t>
      </w:r>
      <w:r w:rsidR="00EB30EB">
        <w:rPr>
          <w:lang w:val="hr-HR"/>
        </w:rPr>
        <w:t xml:space="preserve"> </w:t>
      </w:r>
      <w:proofErr w:type="spellStart"/>
      <w:r w:rsidR="00BE1516">
        <w:rPr>
          <w:lang w:val="hr-HR"/>
        </w:rPr>
        <w:t>Sp</w:t>
      </w:r>
      <w:proofErr w:type="spellEnd"/>
      <w:r w:rsidR="00BE1516">
        <w:rPr>
          <w:lang w:val="hr-HR"/>
        </w:rPr>
        <w:t>-139/2017-21</w:t>
      </w:r>
    </w:p>
    <w:p w:rsidRDefault="00D16C08" w:rsidP="005E7350" w:rsidR="00E63706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F65C5B" w:rsidP="005E7350" w:rsidR="00F65C5B">
      <w:pPr>
        <w:jc w:val="right"/>
        <w:rPr>
          <w:lang w:val="hr-HR"/>
        </w:rPr>
      </w:pPr>
    </w:p>
    <w:p w:rsidRDefault="00E63706" w:rsidP="005E7350" w:rsidR="00E63706" w:rsidRPr="00B80D60">
      <w:pPr>
        <w:jc w:val="right"/>
        <w:rPr>
          <w:lang w:val="hr-HR"/>
        </w:rPr>
      </w:pPr>
    </w:p>
    <w:p w:rsidRDefault="00285886" w:rsidR="00285886">
      <w:pPr>
        <w:pStyle w:val="Naslov2"/>
      </w:pPr>
    </w:p>
    <w:p w:rsidRDefault="0046437A" w:rsidP="0046437A" w:rsidR="0046437A" w:rsidRPr="0046437A">
      <w:pPr>
        <w:rPr>
          <w:lang w:val="hr-HR"/>
        </w:rPr>
      </w:pPr>
    </w:p>
    <w:p w:rsidRDefault="00285886" w:rsidR="00285886">
      <w:pPr>
        <w:pStyle w:val="Naslov2"/>
        <w:ind w:left="567"/>
        <w:rPr>
          <w:b w:val="false"/>
          <w:sz w:val="24"/>
        </w:rPr>
      </w:pPr>
      <w:r>
        <w:rPr>
          <w:b w:val="false"/>
          <w:sz w:val="24"/>
        </w:rPr>
        <w:t>Z A K L J U Č A K</w:t>
      </w:r>
    </w:p>
    <w:p w:rsidRDefault="00285886" w:rsidR="00285886">
      <w:pPr>
        <w:ind w:firstLine="567" w:left="567"/>
        <w:jc w:val="both"/>
        <w:rPr>
          <w:lang w:val="hr-HR"/>
        </w:rPr>
      </w:pPr>
    </w:p>
    <w:p w:rsidRDefault="00BE1516" w:rsidP="00BE1516" w:rsidR="00BE1516" w:rsidRPr="00512ADA">
      <w:pPr>
        <w:pStyle w:val="Uvuenotijeloteksta"/>
        <w:jc w:val="both"/>
      </w:pPr>
      <w:r>
        <w:t xml:space="preserve"> </w:t>
      </w:r>
      <w:r w:rsidRPr="00512ADA">
        <w:t xml:space="preserve">Općinski građanski sud u Zagrebu, po sucu toga suda Vladimiru </w:t>
      </w:r>
      <w:proofErr w:type="spellStart"/>
      <w:r w:rsidRPr="00512ADA">
        <w:t>Dimanovskom</w:t>
      </w:r>
      <w:proofErr w:type="spellEnd"/>
      <w:r w:rsidRPr="00512ADA">
        <w:t xml:space="preserve"> kao sucu pojedincu, u pravnoj stvari stečaja potrošača nad imovinom potrošača </w:t>
      </w:r>
      <w:r>
        <w:t xml:space="preserve">Nikola </w:t>
      </w:r>
      <w:proofErr w:type="spellStart"/>
      <w:r>
        <w:t>Gucić</w:t>
      </w:r>
      <w:proofErr w:type="spellEnd"/>
      <w:r>
        <w:t xml:space="preserve"> iz </w:t>
      </w:r>
      <w:proofErr w:type="spellStart"/>
      <w:r>
        <w:t>Kupljenovog</w:t>
      </w:r>
      <w:proofErr w:type="spellEnd"/>
      <w:r>
        <w:t>, Duga Ulica 18, Zaprešić, OIB: 58395484770</w:t>
      </w:r>
      <w:r w:rsidRPr="00512ADA">
        <w:t xml:space="preserve">, dana </w:t>
      </w:r>
      <w:r>
        <w:t>10. siječnja 2018.</w:t>
      </w:r>
    </w:p>
    <w:p w:rsidRDefault="00285886" w:rsidP="007C322F" w:rsidR="00285886">
      <w:pPr>
        <w:ind w:firstLine="720" w:left="567"/>
        <w:jc w:val="both"/>
        <w:rPr>
          <w:lang w:val="hr-HR"/>
        </w:rPr>
      </w:pPr>
    </w:p>
    <w:p w:rsidRDefault="001021DF" w:rsidP="001021DF" w:rsidR="001021DF">
      <w:pPr>
        <w:jc w:val="both"/>
        <w:rPr>
          <w:lang w:val="hr-HR"/>
        </w:rPr>
      </w:pPr>
    </w:p>
    <w:p w:rsidRDefault="007C322F" w:rsidP="001021DF" w:rsidR="007C322F">
      <w:pPr>
        <w:jc w:val="both"/>
        <w:rPr>
          <w:lang w:val="hr-HR"/>
        </w:rPr>
      </w:pPr>
    </w:p>
    <w:p w:rsidRDefault="00285886" w:rsidP="0020030A" w:rsidR="0020030A">
      <w:pPr>
        <w:ind w:left="567"/>
        <w:jc w:val="center"/>
        <w:rPr>
          <w:lang w:val="hr-HR"/>
        </w:rPr>
      </w:pPr>
      <w:r>
        <w:rPr>
          <w:lang w:val="hr-HR"/>
        </w:rPr>
        <w:t>z a k l j u č i o    j e</w:t>
      </w:r>
    </w:p>
    <w:p w:rsidRDefault="00EA07C1" w:rsidP="00EA07C1" w:rsidR="00EA07C1">
      <w:pPr>
        <w:jc w:val="both"/>
        <w:rPr>
          <w:lang w:val="hr-HR"/>
        </w:rPr>
      </w:pPr>
    </w:p>
    <w:p w:rsidRDefault="000B45ED" w:rsidP="00EA07C1" w:rsidR="000B45ED">
      <w:pPr>
        <w:jc w:val="both"/>
        <w:rPr>
          <w:lang w:val="hr-HR"/>
        </w:rPr>
      </w:pPr>
    </w:p>
    <w:p w:rsidRDefault="000F2EAA" w:rsidP="004624B2" w:rsidR="00F4459C">
      <w:pPr>
        <w:ind w:firstLine="426" w:left="567"/>
        <w:jc w:val="both"/>
        <w:rPr>
          <w:lang w:val="hr-HR"/>
        </w:rPr>
      </w:pPr>
      <w:r>
        <w:rPr>
          <w:lang w:val="hr-HR"/>
        </w:rPr>
        <w:tab/>
      </w:r>
      <w:r w:rsidR="0043341D">
        <w:rPr>
          <w:lang w:val="hr-HR"/>
        </w:rPr>
        <w:t xml:space="preserve">Stavlja se izvan snage </w:t>
      </w:r>
      <w:r w:rsidR="00090D5F">
        <w:rPr>
          <w:lang w:val="hr-HR"/>
        </w:rPr>
        <w:t>zaključak</w:t>
      </w:r>
      <w:r w:rsidR="004E69F2">
        <w:rPr>
          <w:lang w:val="hr-HR"/>
        </w:rPr>
        <w:t xml:space="preserve"> </w:t>
      </w:r>
      <w:r w:rsidR="007C322F">
        <w:rPr>
          <w:lang w:val="hr-HR"/>
        </w:rPr>
        <w:t xml:space="preserve">ovog suda </w:t>
      </w:r>
      <w:r w:rsidR="004624B2">
        <w:rPr>
          <w:lang w:val="hr-HR"/>
        </w:rPr>
        <w:t xml:space="preserve">poslovni broj </w:t>
      </w:r>
      <w:proofErr w:type="spellStart"/>
      <w:r w:rsidR="00BE1516">
        <w:rPr>
          <w:lang w:val="hr-HR"/>
        </w:rPr>
        <w:t>Sp</w:t>
      </w:r>
      <w:proofErr w:type="spellEnd"/>
      <w:r w:rsidR="00BE1516">
        <w:rPr>
          <w:lang w:val="hr-HR"/>
        </w:rPr>
        <w:t>-139/17-19</w:t>
      </w:r>
      <w:r w:rsidR="004624B2">
        <w:rPr>
          <w:lang w:val="hr-HR"/>
        </w:rPr>
        <w:t xml:space="preserve"> </w:t>
      </w:r>
      <w:r w:rsidR="007C322F">
        <w:rPr>
          <w:lang w:val="hr-HR"/>
        </w:rPr>
        <w:t xml:space="preserve">od </w:t>
      </w:r>
      <w:r w:rsidR="00BE1516">
        <w:rPr>
          <w:lang w:val="hr-HR"/>
        </w:rPr>
        <w:t xml:space="preserve">9. siječnja 2018. </w:t>
      </w:r>
    </w:p>
    <w:p w:rsidRDefault="00F4459C" w:rsidP="004E69F2" w:rsidR="00F6539C">
      <w:pPr>
        <w:ind w:left="2160"/>
        <w:rPr>
          <w:lang w:val="hr-HR"/>
        </w:rPr>
      </w:pPr>
      <w:r>
        <w:rPr>
          <w:lang w:val="hr-HR"/>
        </w:rPr>
        <w:t xml:space="preserve">                                        </w:t>
      </w:r>
      <w:r w:rsidR="004E69F2">
        <w:rPr>
          <w:lang w:val="hr-HR"/>
        </w:rPr>
        <w:t xml:space="preserve"> </w:t>
      </w:r>
    </w:p>
    <w:p w:rsidRDefault="00CA1C63" w:rsidP="00F4459C" w:rsidR="00CA1C63">
      <w:pPr>
        <w:ind w:left="567"/>
        <w:rPr>
          <w:lang w:val="hr-HR"/>
        </w:rPr>
      </w:pPr>
    </w:p>
    <w:p w:rsidRDefault="00752F3D" w:rsidP="00CA1C63" w:rsidR="00285886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BE1516">
        <w:rPr>
          <w:lang w:val="hr-HR"/>
        </w:rPr>
        <w:t>10. siječnja 2018</w:t>
      </w:r>
      <w:r w:rsidR="007C322F">
        <w:rPr>
          <w:lang w:val="hr-HR"/>
        </w:rPr>
        <w:t>.</w:t>
      </w:r>
    </w:p>
    <w:p w:rsidRDefault="00762561" w:rsidP="00752F3D" w:rsidR="00285886">
      <w:pPr>
        <w:tabs>
          <w:tab w:pos="7371" w:val="left"/>
        </w:tabs>
        <w:ind w:left="567"/>
        <w:jc w:val="both"/>
        <w:rPr>
          <w:lang w:val="hr-HR"/>
        </w:rPr>
      </w:pPr>
      <w:r>
        <w:rPr>
          <w:lang w:val="hr-HR"/>
        </w:rPr>
        <w:tab/>
      </w:r>
      <w:r w:rsidR="00285886">
        <w:rPr>
          <w:lang w:val="hr-HR"/>
        </w:rPr>
        <w:t>Su</w:t>
      </w:r>
      <w:r w:rsidR="00F909C2">
        <w:rPr>
          <w:lang w:val="hr-HR"/>
        </w:rPr>
        <w:t>dac</w:t>
      </w:r>
      <w:r w:rsidR="0046321D">
        <w:rPr>
          <w:lang w:val="hr-HR"/>
        </w:rPr>
        <w:t>:</w:t>
      </w:r>
    </w:p>
    <w:p w:rsidRDefault="00752F3D" w:rsidP="00C05F74" w:rsidR="00C05F74">
      <w:pPr>
        <w:tabs>
          <w:tab w:pos="7371" w:val="left"/>
          <w:tab w:pos="9412" w:val="right"/>
        </w:tabs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</w:t>
      </w:r>
      <w:r w:rsidR="007640E7">
        <w:rPr>
          <w:lang w:val="hr-HR"/>
        </w:rPr>
        <w:t xml:space="preserve">             </w:t>
      </w:r>
      <w:r w:rsidR="00875151">
        <w:rPr>
          <w:lang w:val="hr-HR"/>
        </w:rPr>
        <w:t xml:space="preserve">  </w:t>
      </w:r>
      <w:r w:rsidR="007640E7">
        <w:rPr>
          <w:lang w:val="hr-HR"/>
        </w:rPr>
        <w:t xml:space="preserve">             </w:t>
      </w:r>
      <w:r w:rsidR="00762561">
        <w:rPr>
          <w:lang w:val="hr-HR"/>
        </w:rPr>
        <w:t xml:space="preserve"> </w:t>
      </w:r>
      <w:r w:rsidR="00E15755">
        <w:rPr>
          <w:lang w:val="hr-HR"/>
        </w:rPr>
        <w:t xml:space="preserve"> Vladimir </w:t>
      </w:r>
      <w:r w:rsidR="006B1475">
        <w:rPr>
          <w:lang w:val="hr-HR"/>
        </w:rPr>
        <w:t>Dimanovsk</w:t>
      </w:r>
      <w:r w:rsidR="00C05F74">
        <w:rPr>
          <w:lang w:val="hr-HR"/>
        </w:rPr>
        <w:t>i</w:t>
      </w:r>
      <w:r w:rsidR="009951BB">
        <w:rPr>
          <w:lang w:val="hr-HR"/>
        </w:rPr>
        <w:t>,v.r.</w:t>
      </w:r>
      <w:r w:rsidR="004624B2">
        <w:rPr>
          <w:lang w:val="hr-HR"/>
        </w:rPr>
        <w:t xml:space="preserve"> </w:t>
      </w:r>
    </w:p>
    <w:p w:rsidRDefault="00C05F74" w:rsidP="00C05F74" w:rsidR="00C05F74">
      <w:pPr>
        <w:tabs>
          <w:tab w:pos="7371" w:val="left"/>
          <w:tab w:pos="9412" w:val="right"/>
        </w:tabs>
        <w:jc w:val="both"/>
        <w:rPr>
          <w:lang w:val="hr-HR"/>
        </w:rPr>
      </w:pPr>
    </w:p>
    <w:p w:rsidRDefault="00C05F74" w:rsidP="00C05F74" w:rsidR="00285886">
      <w:pPr>
        <w:tabs>
          <w:tab w:pos="7371" w:val="left"/>
          <w:tab w:pos="9412" w:val="right"/>
        </w:tabs>
        <w:jc w:val="both"/>
        <w:rPr>
          <w:lang w:val="en-US"/>
        </w:rPr>
      </w:pPr>
      <w:r>
        <w:rPr>
          <w:lang w:val="en-US"/>
        </w:rPr>
        <w:t xml:space="preserve"> </w:t>
      </w:r>
    </w:p>
    <w:p w:rsidRDefault="00285886" w:rsidR="00285886">
      <w:pPr>
        <w:ind w:firstLine="567" w:left="567"/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285886" w:rsidR="00285886">
      <w:pPr>
        <w:ind w:firstLine="567" w:left="567"/>
        <w:jc w:val="both"/>
        <w:rPr>
          <w:lang w:val="hr-HR"/>
        </w:rPr>
      </w:pPr>
      <w:r>
        <w:rPr>
          <w:lang w:val="hr-HR"/>
        </w:rPr>
        <w:t>Protiv zaklj</w:t>
      </w:r>
      <w:r w:rsidR="00B62B48">
        <w:rPr>
          <w:lang w:val="hr-HR"/>
        </w:rPr>
        <w:t>učka nije dopušten pravni lijek.</w:t>
      </w:r>
    </w:p>
    <w:p w:rsidRDefault="00B62B48" w:rsidR="00B62B48">
      <w:pPr>
        <w:ind w:firstLine="567" w:left="567"/>
        <w:jc w:val="both"/>
        <w:rPr>
          <w:lang w:val="hr-HR"/>
        </w:rPr>
      </w:pPr>
    </w:p>
    <w:p w:rsidRDefault="00285886" w:rsidR="00285886">
      <w:pPr>
        <w:rPr>
          <w:lang w:val="hr-HR"/>
        </w:rPr>
      </w:pPr>
      <w:r>
        <w:rPr>
          <w:lang w:val="hr-HR"/>
        </w:rPr>
        <w:t xml:space="preserve"> </w:t>
      </w:r>
    </w:p>
    <w:p w:rsidRDefault="00913437" w:rsidR="00913437">
      <w:pPr>
        <w:rPr>
          <w:lang w:val="hr-HR"/>
        </w:rPr>
      </w:pPr>
    </w:p>
    <w:p w:rsidRDefault="00285886" w:rsidR="00285886">
      <w:pPr>
        <w:ind w:firstLine="567" w:left="567"/>
        <w:rPr>
          <w:lang w:val="hr-HR"/>
        </w:rPr>
      </w:pPr>
      <w:r>
        <w:rPr>
          <w:lang w:val="en-US"/>
        </w:rPr>
        <w:t>DNA</w:t>
      </w:r>
      <w:r>
        <w:rPr>
          <w:lang w:val="hr-HR"/>
        </w:rPr>
        <w:t>:</w:t>
      </w:r>
    </w:p>
    <w:p w:rsidRDefault="00BE1516" w:rsidP="00BE1516" w:rsidR="0046437A" w:rsidRPr="00BE1516">
      <w:pPr>
        <w:pStyle w:val="Odlomakpopisa"/>
        <w:numPr>
          <w:ilvl w:val="0"/>
          <w:numId w:val="3"/>
        </w:numPr>
        <w:tabs>
          <w:tab w:pos="5273" w:val="center"/>
        </w:tabs>
        <w:rPr>
          <w:lang w:val="hr-HR"/>
        </w:rPr>
      </w:pPr>
      <w:r>
        <w:rPr>
          <w:lang w:val="hr-HR"/>
        </w:rPr>
        <w:t>e-oglasna ploča</w:t>
      </w:r>
    </w:p>
    <w:p w:rsidRDefault="008E3432" w:rsidP="00FC6273" w:rsidR="008E3432">
      <w:pPr>
        <w:tabs>
          <w:tab w:pos="5273" w:val="center"/>
        </w:tabs>
        <w:ind w:firstLine="567" w:left="567"/>
        <w:rPr>
          <w:lang w:val="hr-HR"/>
        </w:rPr>
      </w:pPr>
    </w:p>
    <w:p w:rsidRDefault="004624B2" w:rsidP="00090D5F" w:rsidR="00FC6273">
      <w:pPr>
        <w:tabs>
          <w:tab w:pos="5273" w:val="center"/>
        </w:tabs>
        <w:ind w:firstLine="567" w:left="567"/>
        <w:rPr>
          <w:lang w:val="hr-HR"/>
        </w:rPr>
      </w:pPr>
      <w:r>
        <w:rPr>
          <w:lang w:val="hr-HR"/>
        </w:rPr>
        <w:t xml:space="preserve"> </w:t>
      </w:r>
      <w:r w:rsidR="00CA1C63">
        <w:rPr>
          <w:lang w:val="hr-HR"/>
        </w:rPr>
        <w:t xml:space="preserve"> </w:t>
      </w:r>
    </w:p>
    <w:p w:rsidRDefault="009951BB" w:rsidP="009951BB" w:rsidR="009951BB">
      <w:pPr>
        <w:tabs>
          <w:tab w:pos="5273" w:val="center"/>
        </w:tabs>
        <w:ind w:firstLine="567" w:left="567"/>
        <w:jc w:val="right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ovlašteni službenik:</w:t>
      </w:r>
    </w:p>
    <w:p w:rsidRDefault="009951BB" w:rsidP="00090D5F" w:rsidR="009951BB" w:rsidRPr="00C35900">
      <w:pPr>
        <w:tabs>
          <w:tab w:pos="5273" w:val="center"/>
        </w:tabs>
        <w:ind w:firstLine="567" w:left="56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</w:p>
    <w:sectPr w:rsidSect="00762561" w:rsidR="009951BB" w:rsidRPr="00C35900">
      <w:pgSz w:code="9" w:h="16840" w:w="11907"/>
      <w:pgMar w:gutter="0" w:footer="720" w:header="720" w:left="1021" w:bottom="873" w:right="1474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7767D"/>
    <w:multiLevelType w:val="hybridMultilevel"/>
    <w:tmpl w:val="D50CB56A"/>
    <w:lvl w:tplc="71FEA880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ED83E3D"/>
    <w:multiLevelType w:val="hybridMultilevel"/>
    <w:tmpl w:val="3208DE6C"/>
    <w:lvl w:tplc="D68693A8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">
    <w:nsid w:val="4AD81138"/>
    <w:multiLevelType w:val="hybridMultilevel"/>
    <w:tmpl w:val="8B805956"/>
    <w:lvl w:tplc="1A269A14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1EE"/>
    <w:rsid w:val="00000322"/>
    <w:rsid w:val="000041FF"/>
    <w:rsid w:val="00005A1B"/>
    <w:rsid w:val="00007175"/>
    <w:rsid w:val="000121C2"/>
    <w:rsid w:val="000123B7"/>
    <w:rsid w:val="00012E86"/>
    <w:rsid w:val="00014556"/>
    <w:rsid w:val="00022786"/>
    <w:rsid w:val="00022D51"/>
    <w:rsid w:val="0002308B"/>
    <w:rsid w:val="00024678"/>
    <w:rsid w:val="00027DE5"/>
    <w:rsid w:val="000367C6"/>
    <w:rsid w:val="0004248A"/>
    <w:rsid w:val="00042D35"/>
    <w:rsid w:val="00044101"/>
    <w:rsid w:val="00044E57"/>
    <w:rsid w:val="0005113E"/>
    <w:rsid w:val="0005174A"/>
    <w:rsid w:val="0005201C"/>
    <w:rsid w:val="00053CC3"/>
    <w:rsid w:val="000543EE"/>
    <w:rsid w:val="00054630"/>
    <w:rsid w:val="00056E8F"/>
    <w:rsid w:val="0006255B"/>
    <w:rsid w:val="00064110"/>
    <w:rsid w:val="00064BD3"/>
    <w:rsid w:val="000651F4"/>
    <w:rsid w:val="000668B7"/>
    <w:rsid w:val="00067E94"/>
    <w:rsid w:val="000721F1"/>
    <w:rsid w:val="000722CE"/>
    <w:rsid w:val="000765D1"/>
    <w:rsid w:val="00080198"/>
    <w:rsid w:val="000803DA"/>
    <w:rsid w:val="000809DC"/>
    <w:rsid w:val="00081B59"/>
    <w:rsid w:val="0008201F"/>
    <w:rsid w:val="00085B99"/>
    <w:rsid w:val="00086D9B"/>
    <w:rsid w:val="00090D5F"/>
    <w:rsid w:val="000922C5"/>
    <w:rsid w:val="000979AE"/>
    <w:rsid w:val="00097FF1"/>
    <w:rsid w:val="000A380E"/>
    <w:rsid w:val="000A46F4"/>
    <w:rsid w:val="000A5BFD"/>
    <w:rsid w:val="000A71AA"/>
    <w:rsid w:val="000A75BA"/>
    <w:rsid w:val="000B03B2"/>
    <w:rsid w:val="000B43E2"/>
    <w:rsid w:val="000B45ED"/>
    <w:rsid w:val="000B56C4"/>
    <w:rsid w:val="000B5A97"/>
    <w:rsid w:val="000B626D"/>
    <w:rsid w:val="000B735F"/>
    <w:rsid w:val="000C04EB"/>
    <w:rsid w:val="000C0A71"/>
    <w:rsid w:val="000C610E"/>
    <w:rsid w:val="000C7D1F"/>
    <w:rsid w:val="000D01AC"/>
    <w:rsid w:val="000D0A39"/>
    <w:rsid w:val="000D1DE1"/>
    <w:rsid w:val="000D2898"/>
    <w:rsid w:val="000D37E3"/>
    <w:rsid w:val="000D4D6C"/>
    <w:rsid w:val="000D78AE"/>
    <w:rsid w:val="000D7DDE"/>
    <w:rsid w:val="000E0EE2"/>
    <w:rsid w:val="000E4266"/>
    <w:rsid w:val="000E679E"/>
    <w:rsid w:val="000E694D"/>
    <w:rsid w:val="000E7744"/>
    <w:rsid w:val="000F1368"/>
    <w:rsid w:val="000F2EAA"/>
    <w:rsid w:val="000F62AB"/>
    <w:rsid w:val="000F7628"/>
    <w:rsid w:val="001015D5"/>
    <w:rsid w:val="001021DF"/>
    <w:rsid w:val="0010621E"/>
    <w:rsid w:val="00106E61"/>
    <w:rsid w:val="00110B52"/>
    <w:rsid w:val="00112DF4"/>
    <w:rsid w:val="001143A8"/>
    <w:rsid w:val="00114BF9"/>
    <w:rsid w:val="00115D84"/>
    <w:rsid w:val="0011761C"/>
    <w:rsid w:val="001247F6"/>
    <w:rsid w:val="00127FFE"/>
    <w:rsid w:val="001359E2"/>
    <w:rsid w:val="00140E8B"/>
    <w:rsid w:val="00145D9B"/>
    <w:rsid w:val="00147A03"/>
    <w:rsid w:val="001516DE"/>
    <w:rsid w:val="00151A58"/>
    <w:rsid w:val="00151D2F"/>
    <w:rsid w:val="001522B3"/>
    <w:rsid w:val="00160F81"/>
    <w:rsid w:val="00163260"/>
    <w:rsid w:val="00164BE2"/>
    <w:rsid w:val="00171B38"/>
    <w:rsid w:val="001778A7"/>
    <w:rsid w:val="0017797B"/>
    <w:rsid w:val="00180D62"/>
    <w:rsid w:val="00181716"/>
    <w:rsid w:val="00183B76"/>
    <w:rsid w:val="001859A6"/>
    <w:rsid w:val="00185B1D"/>
    <w:rsid w:val="00186148"/>
    <w:rsid w:val="00186F22"/>
    <w:rsid w:val="00187554"/>
    <w:rsid w:val="00187A13"/>
    <w:rsid w:val="001904B9"/>
    <w:rsid w:val="00192ABC"/>
    <w:rsid w:val="00192B1D"/>
    <w:rsid w:val="00192CDA"/>
    <w:rsid w:val="00193E41"/>
    <w:rsid w:val="001943C5"/>
    <w:rsid w:val="00194F83"/>
    <w:rsid w:val="00196D67"/>
    <w:rsid w:val="001A0F16"/>
    <w:rsid w:val="001A4205"/>
    <w:rsid w:val="001A459D"/>
    <w:rsid w:val="001A62F4"/>
    <w:rsid w:val="001B0726"/>
    <w:rsid w:val="001B4548"/>
    <w:rsid w:val="001B6245"/>
    <w:rsid w:val="001B77B1"/>
    <w:rsid w:val="001C0DDA"/>
    <w:rsid w:val="001C7E5F"/>
    <w:rsid w:val="001D0C93"/>
    <w:rsid w:val="001D26AD"/>
    <w:rsid w:val="001D3364"/>
    <w:rsid w:val="001D4A23"/>
    <w:rsid w:val="001D6D74"/>
    <w:rsid w:val="001D734B"/>
    <w:rsid w:val="001E2024"/>
    <w:rsid w:val="001E39B6"/>
    <w:rsid w:val="001E57F9"/>
    <w:rsid w:val="001E5E0C"/>
    <w:rsid w:val="001F446C"/>
    <w:rsid w:val="001F6438"/>
    <w:rsid w:val="001F6807"/>
    <w:rsid w:val="0020030A"/>
    <w:rsid w:val="00206689"/>
    <w:rsid w:val="00207B9C"/>
    <w:rsid w:val="002101BD"/>
    <w:rsid w:val="00212838"/>
    <w:rsid w:val="00220332"/>
    <w:rsid w:val="00226C06"/>
    <w:rsid w:val="00230D8D"/>
    <w:rsid w:val="00234E24"/>
    <w:rsid w:val="00235473"/>
    <w:rsid w:val="00237E44"/>
    <w:rsid w:val="002404DD"/>
    <w:rsid w:val="00247152"/>
    <w:rsid w:val="00252C3A"/>
    <w:rsid w:val="0025352E"/>
    <w:rsid w:val="002575CB"/>
    <w:rsid w:val="00257D14"/>
    <w:rsid w:val="002610BE"/>
    <w:rsid w:val="002626F1"/>
    <w:rsid w:val="00271A7D"/>
    <w:rsid w:val="00276DD4"/>
    <w:rsid w:val="002802FE"/>
    <w:rsid w:val="00280C81"/>
    <w:rsid w:val="00281D8E"/>
    <w:rsid w:val="00284BF9"/>
    <w:rsid w:val="00285886"/>
    <w:rsid w:val="00285F09"/>
    <w:rsid w:val="0029046B"/>
    <w:rsid w:val="002924BF"/>
    <w:rsid w:val="00293713"/>
    <w:rsid w:val="0029390B"/>
    <w:rsid w:val="0029432D"/>
    <w:rsid w:val="00294B27"/>
    <w:rsid w:val="002A2C00"/>
    <w:rsid w:val="002A2ED2"/>
    <w:rsid w:val="002B5B80"/>
    <w:rsid w:val="002C27CC"/>
    <w:rsid w:val="002C34D8"/>
    <w:rsid w:val="002C45CB"/>
    <w:rsid w:val="002C5C5D"/>
    <w:rsid w:val="002C7158"/>
    <w:rsid w:val="002C74B3"/>
    <w:rsid w:val="002C76BC"/>
    <w:rsid w:val="002D1B30"/>
    <w:rsid w:val="002D3227"/>
    <w:rsid w:val="002E3750"/>
    <w:rsid w:val="002E4604"/>
    <w:rsid w:val="002E6394"/>
    <w:rsid w:val="002F0149"/>
    <w:rsid w:val="002F29EB"/>
    <w:rsid w:val="002F6995"/>
    <w:rsid w:val="002F7E1F"/>
    <w:rsid w:val="00305D2C"/>
    <w:rsid w:val="00306254"/>
    <w:rsid w:val="003152F7"/>
    <w:rsid w:val="00315E70"/>
    <w:rsid w:val="00316D06"/>
    <w:rsid w:val="00317CF7"/>
    <w:rsid w:val="0032290B"/>
    <w:rsid w:val="00323737"/>
    <w:rsid w:val="00325B4A"/>
    <w:rsid w:val="003277EB"/>
    <w:rsid w:val="00327CAE"/>
    <w:rsid w:val="003313A6"/>
    <w:rsid w:val="0034728F"/>
    <w:rsid w:val="00347416"/>
    <w:rsid w:val="00353E2D"/>
    <w:rsid w:val="003547EC"/>
    <w:rsid w:val="00354F21"/>
    <w:rsid w:val="003553B5"/>
    <w:rsid w:val="00355D37"/>
    <w:rsid w:val="003616EB"/>
    <w:rsid w:val="00361E3D"/>
    <w:rsid w:val="00363911"/>
    <w:rsid w:val="00363D07"/>
    <w:rsid w:val="003653CC"/>
    <w:rsid w:val="00367DFF"/>
    <w:rsid w:val="003710DB"/>
    <w:rsid w:val="00381970"/>
    <w:rsid w:val="0038236F"/>
    <w:rsid w:val="0038553E"/>
    <w:rsid w:val="00391A8C"/>
    <w:rsid w:val="0039326B"/>
    <w:rsid w:val="00397801"/>
    <w:rsid w:val="003A2F9B"/>
    <w:rsid w:val="003A4DC3"/>
    <w:rsid w:val="003A5B28"/>
    <w:rsid w:val="003A5DDC"/>
    <w:rsid w:val="003A622C"/>
    <w:rsid w:val="003B19AE"/>
    <w:rsid w:val="003B1B56"/>
    <w:rsid w:val="003B1B68"/>
    <w:rsid w:val="003B1B9C"/>
    <w:rsid w:val="003B3716"/>
    <w:rsid w:val="003C0C94"/>
    <w:rsid w:val="003C6B87"/>
    <w:rsid w:val="003C7DF5"/>
    <w:rsid w:val="003D185E"/>
    <w:rsid w:val="003D663D"/>
    <w:rsid w:val="003D7784"/>
    <w:rsid w:val="003D7BD8"/>
    <w:rsid w:val="003E0B97"/>
    <w:rsid w:val="003E3A35"/>
    <w:rsid w:val="003E3B73"/>
    <w:rsid w:val="003E688E"/>
    <w:rsid w:val="003E754C"/>
    <w:rsid w:val="003F0378"/>
    <w:rsid w:val="003F3D7E"/>
    <w:rsid w:val="003F3EB5"/>
    <w:rsid w:val="003F58A9"/>
    <w:rsid w:val="004025FE"/>
    <w:rsid w:val="00402FF9"/>
    <w:rsid w:val="004036C7"/>
    <w:rsid w:val="00405EF8"/>
    <w:rsid w:val="00406C65"/>
    <w:rsid w:val="00407AA6"/>
    <w:rsid w:val="00414112"/>
    <w:rsid w:val="004226A1"/>
    <w:rsid w:val="00424B31"/>
    <w:rsid w:val="00425778"/>
    <w:rsid w:val="00426F8A"/>
    <w:rsid w:val="004273B5"/>
    <w:rsid w:val="004300C6"/>
    <w:rsid w:val="00430A3B"/>
    <w:rsid w:val="00432AFC"/>
    <w:rsid w:val="0043341D"/>
    <w:rsid w:val="00433FF7"/>
    <w:rsid w:val="004404F4"/>
    <w:rsid w:val="004413C2"/>
    <w:rsid w:val="00442CEE"/>
    <w:rsid w:val="00443F4D"/>
    <w:rsid w:val="00445CFA"/>
    <w:rsid w:val="00447940"/>
    <w:rsid w:val="00454E45"/>
    <w:rsid w:val="004555C1"/>
    <w:rsid w:val="00461B2E"/>
    <w:rsid w:val="004624B2"/>
    <w:rsid w:val="0046321D"/>
    <w:rsid w:val="0046437A"/>
    <w:rsid w:val="004668FE"/>
    <w:rsid w:val="0047077F"/>
    <w:rsid w:val="00470CF4"/>
    <w:rsid w:val="004712B5"/>
    <w:rsid w:val="004745E6"/>
    <w:rsid w:val="0047672D"/>
    <w:rsid w:val="004776DE"/>
    <w:rsid w:val="004812DB"/>
    <w:rsid w:val="00482145"/>
    <w:rsid w:val="00497610"/>
    <w:rsid w:val="004A0378"/>
    <w:rsid w:val="004A2C2D"/>
    <w:rsid w:val="004A4B68"/>
    <w:rsid w:val="004A6928"/>
    <w:rsid w:val="004A7531"/>
    <w:rsid w:val="004B0649"/>
    <w:rsid w:val="004B251B"/>
    <w:rsid w:val="004B7E08"/>
    <w:rsid w:val="004C022D"/>
    <w:rsid w:val="004C07FE"/>
    <w:rsid w:val="004C0E3E"/>
    <w:rsid w:val="004D0820"/>
    <w:rsid w:val="004D30C6"/>
    <w:rsid w:val="004D4359"/>
    <w:rsid w:val="004D56EF"/>
    <w:rsid w:val="004E0BBD"/>
    <w:rsid w:val="004E25F3"/>
    <w:rsid w:val="004E2F51"/>
    <w:rsid w:val="004E35B8"/>
    <w:rsid w:val="004E47A8"/>
    <w:rsid w:val="004E4AD5"/>
    <w:rsid w:val="004E69F2"/>
    <w:rsid w:val="004E71F0"/>
    <w:rsid w:val="004F10D7"/>
    <w:rsid w:val="004F1F54"/>
    <w:rsid w:val="004F23C0"/>
    <w:rsid w:val="004F33C4"/>
    <w:rsid w:val="004F54CB"/>
    <w:rsid w:val="004F592E"/>
    <w:rsid w:val="004F5B19"/>
    <w:rsid w:val="0050139A"/>
    <w:rsid w:val="005030BC"/>
    <w:rsid w:val="00504747"/>
    <w:rsid w:val="00507327"/>
    <w:rsid w:val="0050783F"/>
    <w:rsid w:val="00510898"/>
    <w:rsid w:val="00512241"/>
    <w:rsid w:val="00512F27"/>
    <w:rsid w:val="00514494"/>
    <w:rsid w:val="005232AF"/>
    <w:rsid w:val="00525648"/>
    <w:rsid w:val="005266C3"/>
    <w:rsid w:val="005342DD"/>
    <w:rsid w:val="005353A3"/>
    <w:rsid w:val="00536342"/>
    <w:rsid w:val="0054383E"/>
    <w:rsid w:val="00544948"/>
    <w:rsid w:val="005454FE"/>
    <w:rsid w:val="0054621A"/>
    <w:rsid w:val="005463EB"/>
    <w:rsid w:val="00546872"/>
    <w:rsid w:val="005513A6"/>
    <w:rsid w:val="0055199B"/>
    <w:rsid w:val="00554079"/>
    <w:rsid w:val="00554C2B"/>
    <w:rsid w:val="005561D4"/>
    <w:rsid w:val="0056283B"/>
    <w:rsid w:val="00562A4C"/>
    <w:rsid w:val="005643D1"/>
    <w:rsid w:val="005644E3"/>
    <w:rsid w:val="00576813"/>
    <w:rsid w:val="00581054"/>
    <w:rsid w:val="00581BEA"/>
    <w:rsid w:val="00582E41"/>
    <w:rsid w:val="005864AB"/>
    <w:rsid w:val="00592A14"/>
    <w:rsid w:val="00592FD6"/>
    <w:rsid w:val="00593800"/>
    <w:rsid w:val="005945AA"/>
    <w:rsid w:val="00596355"/>
    <w:rsid w:val="0059670E"/>
    <w:rsid w:val="005A49B9"/>
    <w:rsid w:val="005A7B25"/>
    <w:rsid w:val="005B0C9F"/>
    <w:rsid w:val="005B21EB"/>
    <w:rsid w:val="005B58A2"/>
    <w:rsid w:val="005C3371"/>
    <w:rsid w:val="005C3CA2"/>
    <w:rsid w:val="005C5891"/>
    <w:rsid w:val="005C6623"/>
    <w:rsid w:val="005C6730"/>
    <w:rsid w:val="005C7F22"/>
    <w:rsid w:val="005D146E"/>
    <w:rsid w:val="005D215E"/>
    <w:rsid w:val="005D411B"/>
    <w:rsid w:val="005D63BC"/>
    <w:rsid w:val="005E1628"/>
    <w:rsid w:val="005E44FA"/>
    <w:rsid w:val="005E7350"/>
    <w:rsid w:val="005F1170"/>
    <w:rsid w:val="005F1AB3"/>
    <w:rsid w:val="005F1EEE"/>
    <w:rsid w:val="005F294B"/>
    <w:rsid w:val="005F3F37"/>
    <w:rsid w:val="00603C32"/>
    <w:rsid w:val="006116E9"/>
    <w:rsid w:val="006146BD"/>
    <w:rsid w:val="00617E1D"/>
    <w:rsid w:val="0062090E"/>
    <w:rsid w:val="00621830"/>
    <w:rsid w:val="006236AA"/>
    <w:rsid w:val="006253BE"/>
    <w:rsid w:val="0062561D"/>
    <w:rsid w:val="006302CD"/>
    <w:rsid w:val="0063412B"/>
    <w:rsid w:val="00640637"/>
    <w:rsid w:val="00641F70"/>
    <w:rsid w:val="006451FE"/>
    <w:rsid w:val="006508E7"/>
    <w:rsid w:val="00651C22"/>
    <w:rsid w:val="00655CAC"/>
    <w:rsid w:val="00655D11"/>
    <w:rsid w:val="006642BD"/>
    <w:rsid w:val="006676BE"/>
    <w:rsid w:val="00670293"/>
    <w:rsid w:val="0067303E"/>
    <w:rsid w:val="0067624B"/>
    <w:rsid w:val="006859B7"/>
    <w:rsid w:val="0068680F"/>
    <w:rsid w:val="00686E5A"/>
    <w:rsid w:val="00686F7E"/>
    <w:rsid w:val="00687F13"/>
    <w:rsid w:val="00694DC5"/>
    <w:rsid w:val="006A0DF2"/>
    <w:rsid w:val="006A2471"/>
    <w:rsid w:val="006A257C"/>
    <w:rsid w:val="006A36D5"/>
    <w:rsid w:val="006A40A5"/>
    <w:rsid w:val="006A48FF"/>
    <w:rsid w:val="006A74D7"/>
    <w:rsid w:val="006B1475"/>
    <w:rsid w:val="006B1ADE"/>
    <w:rsid w:val="006B252B"/>
    <w:rsid w:val="006B2B42"/>
    <w:rsid w:val="006B411A"/>
    <w:rsid w:val="006B5000"/>
    <w:rsid w:val="006B79D7"/>
    <w:rsid w:val="006B7CB7"/>
    <w:rsid w:val="006C0E8C"/>
    <w:rsid w:val="006C15A7"/>
    <w:rsid w:val="006C218A"/>
    <w:rsid w:val="006C6AE9"/>
    <w:rsid w:val="006D0C0D"/>
    <w:rsid w:val="006D14D3"/>
    <w:rsid w:val="006D4924"/>
    <w:rsid w:val="006D4B92"/>
    <w:rsid w:val="006D6367"/>
    <w:rsid w:val="006D6495"/>
    <w:rsid w:val="006D724A"/>
    <w:rsid w:val="006E22C4"/>
    <w:rsid w:val="006E2C03"/>
    <w:rsid w:val="006E2C5F"/>
    <w:rsid w:val="006E5EB5"/>
    <w:rsid w:val="006E74B2"/>
    <w:rsid w:val="006F106B"/>
    <w:rsid w:val="006F5832"/>
    <w:rsid w:val="006F793E"/>
    <w:rsid w:val="00711BA1"/>
    <w:rsid w:val="00712490"/>
    <w:rsid w:val="0071338E"/>
    <w:rsid w:val="00715677"/>
    <w:rsid w:val="00721263"/>
    <w:rsid w:val="00721ED7"/>
    <w:rsid w:val="00726A2F"/>
    <w:rsid w:val="00731E4C"/>
    <w:rsid w:val="0073363E"/>
    <w:rsid w:val="00735031"/>
    <w:rsid w:val="007350AC"/>
    <w:rsid w:val="00735E6A"/>
    <w:rsid w:val="00737931"/>
    <w:rsid w:val="007406CE"/>
    <w:rsid w:val="00742100"/>
    <w:rsid w:val="007445DB"/>
    <w:rsid w:val="007453CB"/>
    <w:rsid w:val="00746816"/>
    <w:rsid w:val="00752F3D"/>
    <w:rsid w:val="00753282"/>
    <w:rsid w:val="00753A42"/>
    <w:rsid w:val="00755719"/>
    <w:rsid w:val="00756B90"/>
    <w:rsid w:val="007620D2"/>
    <w:rsid w:val="00762561"/>
    <w:rsid w:val="007638F9"/>
    <w:rsid w:val="007640E7"/>
    <w:rsid w:val="00765701"/>
    <w:rsid w:val="00765919"/>
    <w:rsid w:val="00771CC0"/>
    <w:rsid w:val="0077212F"/>
    <w:rsid w:val="007769EB"/>
    <w:rsid w:val="007832B6"/>
    <w:rsid w:val="00783381"/>
    <w:rsid w:val="00790CF5"/>
    <w:rsid w:val="00790F65"/>
    <w:rsid w:val="00796087"/>
    <w:rsid w:val="007A19D7"/>
    <w:rsid w:val="007A347C"/>
    <w:rsid w:val="007A355A"/>
    <w:rsid w:val="007A4D11"/>
    <w:rsid w:val="007A58BB"/>
    <w:rsid w:val="007A5E8F"/>
    <w:rsid w:val="007B28EF"/>
    <w:rsid w:val="007C0BE2"/>
    <w:rsid w:val="007C322F"/>
    <w:rsid w:val="007C42A9"/>
    <w:rsid w:val="007C45F2"/>
    <w:rsid w:val="007C4864"/>
    <w:rsid w:val="007C5481"/>
    <w:rsid w:val="007D22F0"/>
    <w:rsid w:val="007D2CDF"/>
    <w:rsid w:val="007D41DB"/>
    <w:rsid w:val="007D4D01"/>
    <w:rsid w:val="007D6DD0"/>
    <w:rsid w:val="007E1F42"/>
    <w:rsid w:val="007E2207"/>
    <w:rsid w:val="007E2FCF"/>
    <w:rsid w:val="007E64D2"/>
    <w:rsid w:val="007E76EF"/>
    <w:rsid w:val="007F233F"/>
    <w:rsid w:val="008023DA"/>
    <w:rsid w:val="00804620"/>
    <w:rsid w:val="00812D5B"/>
    <w:rsid w:val="008140B1"/>
    <w:rsid w:val="00815292"/>
    <w:rsid w:val="00817656"/>
    <w:rsid w:val="00817A8A"/>
    <w:rsid w:val="00823BD0"/>
    <w:rsid w:val="00826053"/>
    <w:rsid w:val="008337A2"/>
    <w:rsid w:val="00833C64"/>
    <w:rsid w:val="00837759"/>
    <w:rsid w:val="00854078"/>
    <w:rsid w:val="0085474B"/>
    <w:rsid w:val="0086068A"/>
    <w:rsid w:val="008638D9"/>
    <w:rsid w:val="008649CA"/>
    <w:rsid w:val="008654D2"/>
    <w:rsid w:val="0086772C"/>
    <w:rsid w:val="008706DB"/>
    <w:rsid w:val="008710D9"/>
    <w:rsid w:val="00873BE6"/>
    <w:rsid w:val="00874A0E"/>
    <w:rsid w:val="00874F36"/>
    <w:rsid w:val="00875151"/>
    <w:rsid w:val="0087793F"/>
    <w:rsid w:val="008809B8"/>
    <w:rsid w:val="00883ED4"/>
    <w:rsid w:val="00892498"/>
    <w:rsid w:val="0089457D"/>
    <w:rsid w:val="008A26BD"/>
    <w:rsid w:val="008A3E30"/>
    <w:rsid w:val="008A43FD"/>
    <w:rsid w:val="008A4846"/>
    <w:rsid w:val="008B07A1"/>
    <w:rsid w:val="008B3ADC"/>
    <w:rsid w:val="008B45B4"/>
    <w:rsid w:val="008B61EE"/>
    <w:rsid w:val="008B697C"/>
    <w:rsid w:val="008C12A1"/>
    <w:rsid w:val="008C466E"/>
    <w:rsid w:val="008C4F68"/>
    <w:rsid w:val="008C7FFD"/>
    <w:rsid w:val="008D03F3"/>
    <w:rsid w:val="008D1228"/>
    <w:rsid w:val="008D2B09"/>
    <w:rsid w:val="008D55ED"/>
    <w:rsid w:val="008E28BC"/>
    <w:rsid w:val="008E30A7"/>
    <w:rsid w:val="008E3432"/>
    <w:rsid w:val="008E4E66"/>
    <w:rsid w:val="008E68F6"/>
    <w:rsid w:val="008E6E4E"/>
    <w:rsid w:val="008E774A"/>
    <w:rsid w:val="008F13B1"/>
    <w:rsid w:val="008F1D21"/>
    <w:rsid w:val="008F25FF"/>
    <w:rsid w:val="008F3B71"/>
    <w:rsid w:val="008F77BA"/>
    <w:rsid w:val="00900C3F"/>
    <w:rsid w:val="0090135F"/>
    <w:rsid w:val="009071AF"/>
    <w:rsid w:val="00910E5A"/>
    <w:rsid w:val="00912C4B"/>
    <w:rsid w:val="009132E7"/>
    <w:rsid w:val="00913437"/>
    <w:rsid w:val="009139C9"/>
    <w:rsid w:val="009202A9"/>
    <w:rsid w:val="009205A6"/>
    <w:rsid w:val="00920AAA"/>
    <w:rsid w:val="00922A27"/>
    <w:rsid w:val="00923896"/>
    <w:rsid w:val="00926407"/>
    <w:rsid w:val="00926E99"/>
    <w:rsid w:val="009327BF"/>
    <w:rsid w:val="009375B6"/>
    <w:rsid w:val="0093776F"/>
    <w:rsid w:val="009416AC"/>
    <w:rsid w:val="009418AA"/>
    <w:rsid w:val="0094355B"/>
    <w:rsid w:val="00943659"/>
    <w:rsid w:val="009458CF"/>
    <w:rsid w:val="00947C1C"/>
    <w:rsid w:val="0095006B"/>
    <w:rsid w:val="00951BFB"/>
    <w:rsid w:val="009530C6"/>
    <w:rsid w:val="0095591B"/>
    <w:rsid w:val="00956294"/>
    <w:rsid w:val="00962CE4"/>
    <w:rsid w:val="009646B5"/>
    <w:rsid w:val="009702F9"/>
    <w:rsid w:val="00970F2B"/>
    <w:rsid w:val="009770AC"/>
    <w:rsid w:val="00983EB6"/>
    <w:rsid w:val="00986A40"/>
    <w:rsid w:val="00986AD2"/>
    <w:rsid w:val="0099111C"/>
    <w:rsid w:val="0099131B"/>
    <w:rsid w:val="009932EC"/>
    <w:rsid w:val="009951BB"/>
    <w:rsid w:val="0099688B"/>
    <w:rsid w:val="00997BE4"/>
    <w:rsid w:val="009A0861"/>
    <w:rsid w:val="009B0301"/>
    <w:rsid w:val="009B0DB8"/>
    <w:rsid w:val="009B19C0"/>
    <w:rsid w:val="009B1AE8"/>
    <w:rsid w:val="009B407F"/>
    <w:rsid w:val="009B4817"/>
    <w:rsid w:val="009B4DB0"/>
    <w:rsid w:val="009B5D9C"/>
    <w:rsid w:val="009C1E5E"/>
    <w:rsid w:val="009C310E"/>
    <w:rsid w:val="009C380D"/>
    <w:rsid w:val="009C6D12"/>
    <w:rsid w:val="009D14A5"/>
    <w:rsid w:val="009D1B5D"/>
    <w:rsid w:val="009D1CA1"/>
    <w:rsid w:val="009D41D7"/>
    <w:rsid w:val="009D6710"/>
    <w:rsid w:val="009D7658"/>
    <w:rsid w:val="009D7868"/>
    <w:rsid w:val="009E09D5"/>
    <w:rsid w:val="009E3726"/>
    <w:rsid w:val="009E3F17"/>
    <w:rsid w:val="009E6762"/>
    <w:rsid w:val="009F419E"/>
    <w:rsid w:val="00A004C3"/>
    <w:rsid w:val="00A013C6"/>
    <w:rsid w:val="00A036DC"/>
    <w:rsid w:val="00A062AA"/>
    <w:rsid w:val="00A100E3"/>
    <w:rsid w:val="00A110B9"/>
    <w:rsid w:val="00A11A35"/>
    <w:rsid w:val="00A129B9"/>
    <w:rsid w:val="00A14093"/>
    <w:rsid w:val="00A20D3F"/>
    <w:rsid w:val="00A254BD"/>
    <w:rsid w:val="00A25581"/>
    <w:rsid w:val="00A25809"/>
    <w:rsid w:val="00A27E64"/>
    <w:rsid w:val="00A36992"/>
    <w:rsid w:val="00A42420"/>
    <w:rsid w:val="00A42B4B"/>
    <w:rsid w:val="00A4380E"/>
    <w:rsid w:val="00A4558C"/>
    <w:rsid w:val="00A458A3"/>
    <w:rsid w:val="00A47EB4"/>
    <w:rsid w:val="00A52895"/>
    <w:rsid w:val="00A63B98"/>
    <w:rsid w:val="00A64274"/>
    <w:rsid w:val="00A642FF"/>
    <w:rsid w:val="00A64C81"/>
    <w:rsid w:val="00A652D1"/>
    <w:rsid w:val="00A6584A"/>
    <w:rsid w:val="00A65A34"/>
    <w:rsid w:val="00A667E7"/>
    <w:rsid w:val="00A72B39"/>
    <w:rsid w:val="00A74583"/>
    <w:rsid w:val="00A74B52"/>
    <w:rsid w:val="00A750C6"/>
    <w:rsid w:val="00A84FA6"/>
    <w:rsid w:val="00A85B33"/>
    <w:rsid w:val="00A86775"/>
    <w:rsid w:val="00A90A2A"/>
    <w:rsid w:val="00A91709"/>
    <w:rsid w:val="00A929DB"/>
    <w:rsid w:val="00A93472"/>
    <w:rsid w:val="00AA0D99"/>
    <w:rsid w:val="00AA2BF0"/>
    <w:rsid w:val="00AA2C1A"/>
    <w:rsid w:val="00AA779B"/>
    <w:rsid w:val="00AB1A8F"/>
    <w:rsid w:val="00AB7E67"/>
    <w:rsid w:val="00AC00F1"/>
    <w:rsid w:val="00AC13DB"/>
    <w:rsid w:val="00AC18C3"/>
    <w:rsid w:val="00AC196D"/>
    <w:rsid w:val="00AC3C8D"/>
    <w:rsid w:val="00AC41F2"/>
    <w:rsid w:val="00AC65C8"/>
    <w:rsid w:val="00AC7E55"/>
    <w:rsid w:val="00AD0DC4"/>
    <w:rsid w:val="00AD247E"/>
    <w:rsid w:val="00AD63BD"/>
    <w:rsid w:val="00AD6B16"/>
    <w:rsid w:val="00AD7B78"/>
    <w:rsid w:val="00AE23EF"/>
    <w:rsid w:val="00AE34BD"/>
    <w:rsid w:val="00AE5901"/>
    <w:rsid w:val="00AE5A85"/>
    <w:rsid w:val="00AF05B5"/>
    <w:rsid w:val="00AF1F68"/>
    <w:rsid w:val="00AF3B0A"/>
    <w:rsid w:val="00AF47A5"/>
    <w:rsid w:val="00AF700C"/>
    <w:rsid w:val="00B0132D"/>
    <w:rsid w:val="00B01A99"/>
    <w:rsid w:val="00B05B81"/>
    <w:rsid w:val="00B05BB2"/>
    <w:rsid w:val="00B106DD"/>
    <w:rsid w:val="00B12F57"/>
    <w:rsid w:val="00B15404"/>
    <w:rsid w:val="00B1608A"/>
    <w:rsid w:val="00B215B3"/>
    <w:rsid w:val="00B23732"/>
    <w:rsid w:val="00B25398"/>
    <w:rsid w:val="00B42155"/>
    <w:rsid w:val="00B43170"/>
    <w:rsid w:val="00B440E3"/>
    <w:rsid w:val="00B44F2A"/>
    <w:rsid w:val="00B46882"/>
    <w:rsid w:val="00B4754C"/>
    <w:rsid w:val="00B5048F"/>
    <w:rsid w:val="00B51281"/>
    <w:rsid w:val="00B54D76"/>
    <w:rsid w:val="00B555F4"/>
    <w:rsid w:val="00B57862"/>
    <w:rsid w:val="00B6002C"/>
    <w:rsid w:val="00B62B48"/>
    <w:rsid w:val="00B648D3"/>
    <w:rsid w:val="00B65FA5"/>
    <w:rsid w:val="00B7002B"/>
    <w:rsid w:val="00B74CCD"/>
    <w:rsid w:val="00B75ADD"/>
    <w:rsid w:val="00B774E5"/>
    <w:rsid w:val="00B80D60"/>
    <w:rsid w:val="00B84D86"/>
    <w:rsid w:val="00B92C3D"/>
    <w:rsid w:val="00B92C82"/>
    <w:rsid w:val="00B97FF2"/>
    <w:rsid w:val="00BA4076"/>
    <w:rsid w:val="00BA4EF4"/>
    <w:rsid w:val="00BA792A"/>
    <w:rsid w:val="00BC230F"/>
    <w:rsid w:val="00BC44A2"/>
    <w:rsid w:val="00BC5197"/>
    <w:rsid w:val="00BC79CB"/>
    <w:rsid w:val="00BD4AEB"/>
    <w:rsid w:val="00BD4AF6"/>
    <w:rsid w:val="00BD4EC6"/>
    <w:rsid w:val="00BE1516"/>
    <w:rsid w:val="00BE501A"/>
    <w:rsid w:val="00BE6E05"/>
    <w:rsid w:val="00BF0753"/>
    <w:rsid w:val="00C01AB6"/>
    <w:rsid w:val="00C021CD"/>
    <w:rsid w:val="00C04A9B"/>
    <w:rsid w:val="00C05F74"/>
    <w:rsid w:val="00C071FC"/>
    <w:rsid w:val="00C07DD6"/>
    <w:rsid w:val="00C11619"/>
    <w:rsid w:val="00C11C73"/>
    <w:rsid w:val="00C1310E"/>
    <w:rsid w:val="00C256A9"/>
    <w:rsid w:val="00C34EFA"/>
    <w:rsid w:val="00C3563F"/>
    <w:rsid w:val="00C35900"/>
    <w:rsid w:val="00C3770A"/>
    <w:rsid w:val="00C37DA7"/>
    <w:rsid w:val="00C4344D"/>
    <w:rsid w:val="00C46A40"/>
    <w:rsid w:val="00C4787F"/>
    <w:rsid w:val="00C47FEE"/>
    <w:rsid w:val="00C5010B"/>
    <w:rsid w:val="00C5264B"/>
    <w:rsid w:val="00C57AE3"/>
    <w:rsid w:val="00C6280D"/>
    <w:rsid w:val="00C62881"/>
    <w:rsid w:val="00C65F32"/>
    <w:rsid w:val="00C6623A"/>
    <w:rsid w:val="00C670F0"/>
    <w:rsid w:val="00C713E5"/>
    <w:rsid w:val="00C7281C"/>
    <w:rsid w:val="00C7530C"/>
    <w:rsid w:val="00C77ADF"/>
    <w:rsid w:val="00C77D6A"/>
    <w:rsid w:val="00C80433"/>
    <w:rsid w:val="00C81E80"/>
    <w:rsid w:val="00C81E91"/>
    <w:rsid w:val="00C847E2"/>
    <w:rsid w:val="00C84E48"/>
    <w:rsid w:val="00C901BC"/>
    <w:rsid w:val="00C931BD"/>
    <w:rsid w:val="00C93972"/>
    <w:rsid w:val="00C94C37"/>
    <w:rsid w:val="00CA0425"/>
    <w:rsid w:val="00CA1C63"/>
    <w:rsid w:val="00CA2888"/>
    <w:rsid w:val="00CA5AC7"/>
    <w:rsid w:val="00CA5D98"/>
    <w:rsid w:val="00CB03DB"/>
    <w:rsid w:val="00CB4443"/>
    <w:rsid w:val="00CB5503"/>
    <w:rsid w:val="00CB559C"/>
    <w:rsid w:val="00CB598F"/>
    <w:rsid w:val="00CB7D6F"/>
    <w:rsid w:val="00CC0391"/>
    <w:rsid w:val="00CC0F1D"/>
    <w:rsid w:val="00CC310F"/>
    <w:rsid w:val="00CC4215"/>
    <w:rsid w:val="00CC4414"/>
    <w:rsid w:val="00CD0115"/>
    <w:rsid w:val="00CD0FF4"/>
    <w:rsid w:val="00CD73A2"/>
    <w:rsid w:val="00CD78BD"/>
    <w:rsid w:val="00CE008A"/>
    <w:rsid w:val="00CE1350"/>
    <w:rsid w:val="00CE2ACC"/>
    <w:rsid w:val="00CE4B6C"/>
    <w:rsid w:val="00CE5CD9"/>
    <w:rsid w:val="00CE7D49"/>
    <w:rsid w:val="00CF2FAB"/>
    <w:rsid w:val="00CF6D0F"/>
    <w:rsid w:val="00D0056E"/>
    <w:rsid w:val="00D00F2B"/>
    <w:rsid w:val="00D01AEB"/>
    <w:rsid w:val="00D03B52"/>
    <w:rsid w:val="00D061C3"/>
    <w:rsid w:val="00D13483"/>
    <w:rsid w:val="00D1410B"/>
    <w:rsid w:val="00D145CC"/>
    <w:rsid w:val="00D16C08"/>
    <w:rsid w:val="00D17A8A"/>
    <w:rsid w:val="00D222BA"/>
    <w:rsid w:val="00D22B6B"/>
    <w:rsid w:val="00D2479D"/>
    <w:rsid w:val="00D25842"/>
    <w:rsid w:val="00D270E0"/>
    <w:rsid w:val="00D3568F"/>
    <w:rsid w:val="00D36476"/>
    <w:rsid w:val="00D40A13"/>
    <w:rsid w:val="00D421CA"/>
    <w:rsid w:val="00D502F2"/>
    <w:rsid w:val="00D51E07"/>
    <w:rsid w:val="00D55528"/>
    <w:rsid w:val="00D61322"/>
    <w:rsid w:val="00D63D86"/>
    <w:rsid w:val="00D65A6C"/>
    <w:rsid w:val="00D67F37"/>
    <w:rsid w:val="00D91A49"/>
    <w:rsid w:val="00D922C8"/>
    <w:rsid w:val="00D9484C"/>
    <w:rsid w:val="00D9624C"/>
    <w:rsid w:val="00D966F0"/>
    <w:rsid w:val="00D97864"/>
    <w:rsid w:val="00DA04B8"/>
    <w:rsid w:val="00DA375B"/>
    <w:rsid w:val="00DA5AF5"/>
    <w:rsid w:val="00DB063B"/>
    <w:rsid w:val="00DB1930"/>
    <w:rsid w:val="00DB28D4"/>
    <w:rsid w:val="00DB3446"/>
    <w:rsid w:val="00DB38F0"/>
    <w:rsid w:val="00DB523D"/>
    <w:rsid w:val="00DB68ED"/>
    <w:rsid w:val="00DC0B96"/>
    <w:rsid w:val="00DC0FA0"/>
    <w:rsid w:val="00DC2FFA"/>
    <w:rsid w:val="00DC36A6"/>
    <w:rsid w:val="00DC3A69"/>
    <w:rsid w:val="00DC7CAF"/>
    <w:rsid w:val="00DD17F3"/>
    <w:rsid w:val="00DD3FCE"/>
    <w:rsid w:val="00DD55D9"/>
    <w:rsid w:val="00DE1762"/>
    <w:rsid w:val="00DE3B2B"/>
    <w:rsid w:val="00DE5E11"/>
    <w:rsid w:val="00DE66FA"/>
    <w:rsid w:val="00DF04B5"/>
    <w:rsid w:val="00DF0CBD"/>
    <w:rsid w:val="00DF24CA"/>
    <w:rsid w:val="00DF3704"/>
    <w:rsid w:val="00DF7E3E"/>
    <w:rsid w:val="00E02A01"/>
    <w:rsid w:val="00E02B57"/>
    <w:rsid w:val="00E06662"/>
    <w:rsid w:val="00E06738"/>
    <w:rsid w:val="00E11031"/>
    <w:rsid w:val="00E15755"/>
    <w:rsid w:val="00E17A05"/>
    <w:rsid w:val="00E17B07"/>
    <w:rsid w:val="00E20B05"/>
    <w:rsid w:val="00E21578"/>
    <w:rsid w:val="00E26FCC"/>
    <w:rsid w:val="00E27B73"/>
    <w:rsid w:val="00E41150"/>
    <w:rsid w:val="00E439AB"/>
    <w:rsid w:val="00E46E8D"/>
    <w:rsid w:val="00E504DF"/>
    <w:rsid w:val="00E5301D"/>
    <w:rsid w:val="00E53314"/>
    <w:rsid w:val="00E539E5"/>
    <w:rsid w:val="00E53D33"/>
    <w:rsid w:val="00E608F6"/>
    <w:rsid w:val="00E61071"/>
    <w:rsid w:val="00E61EEC"/>
    <w:rsid w:val="00E63706"/>
    <w:rsid w:val="00E6449B"/>
    <w:rsid w:val="00E64749"/>
    <w:rsid w:val="00E64DE6"/>
    <w:rsid w:val="00E6715E"/>
    <w:rsid w:val="00E67BEA"/>
    <w:rsid w:val="00E82F8B"/>
    <w:rsid w:val="00E832C2"/>
    <w:rsid w:val="00E833E8"/>
    <w:rsid w:val="00E8729A"/>
    <w:rsid w:val="00E90CF2"/>
    <w:rsid w:val="00E97E35"/>
    <w:rsid w:val="00EA07C1"/>
    <w:rsid w:val="00EA4502"/>
    <w:rsid w:val="00EA580D"/>
    <w:rsid w:val="00EA595D"/>
    <w:rsid w:val="00EB2AA9"/>
    <w:rsid w:val="00EB30EB"/>
    <w:rsid w:val="00EB4210"/>
    <w:rsid w:val="00EB7E13"/>
    <w:rsid w:val="00EC12FC"/>
    <w:rsid w:val="00EC4559"/>
    <w:rsid w:val="00EC5729"/>
    <w:rsid w:val="00EC5A40"/>
    <w:rsid w:val="00EC66EA"/>
    <w:rsid w:val="00EC73BF"/>
    <w:rsid w:val="00ED5A5C"/>
    <w:rsid w:val="00ED5F48"/>
    <w:rsid w:val="00ED7701"/>
    <w:rsid w:val="00EE72F2"/>
    <w:rsid w:val="00EF3E76"/>
    <w:rsid w:val="00EF4410"/>
    <w:rsid w:val="00EF7098"/>
    <w:rsid w:val="00EF7ACA"/>
    <w:rsid w:val="00EF7F10"/>
    <w:rsid w:val="00F11FA9"/>
    <w:rsid w:val="00F1299A"/>
    <w:rsid w:val="00F139B9"/>
    <w:rsid w:val="00F14C7B"/>
    <w:rsid w:val="00F15807"/>
    <w:rsid w:val="00F17300"/>
    <w:rsid w:val="00F176B2"/>
    <w:rsid w:val="00F20DE3"/>
    <w:rsid w:val="00F20E3D"/>
    <w:rsid w:val="00F21294"/>
    <w:rsid w:val="00F226BB"/>
    <w:rsid w:val="00F23941"/>
    <w:rsid w:val="00F2411F"/>
    <w:rsid w:val="00F24BEF"/>
    <w:rsid w:val="00F302F7"/>
    <w:rsid w:val="00F306A0"/>
    <w:rsid w:val="00F34FE0"/>
    <w:rsid w:val="00F42205"/>
    <w:rsid w:val="00F43036"/>
    <w:rsid w:val="00F4459C"/>
    <w:rsid w:val="00F47C5E"/>
    <w:rsid w:val="00F57BFC"/>
    <w:rsid w:val="00F60B6D"/>
    <w:rsid w:val="00F60E7A"/>
    <w:rsid w:val="00F6539C"/>
    <w:rsid w:val="00F65913"/>
    <w:rsid w:val="00F65C5B"/>
    <w:rsid w:val="00F662FB"/>
    <w:rsid w:val="00F67071"/>
    <w:rsid w:val="00F71592"/>
    <w:rsid w:val="00F71BA2"/>
    <w:rsid w:val="00F74E36"/>
    <w:rsid w:val="00F75D86"/>
    <w:rsid w:val="00F76DE6"/>
    <w:rsid w:val="00F86B24"/>
    <w:rsid w:val="00F87867"/>
    <w:rsid w:val="00F909C2"/>
    <w:rsid w:val="00F922EA"/>
    <w:rsid w:val="00F95AA0"/>
    <w:rsid w:val="00F9616C"/>
    <w:rsid w:val="00F974B0"/>
    <w:rsid w:val="00FA1FCC"/>
    <w:rsid w:val="00FA3029"/>
    <w:rsid w:val="00FA5E9F"/>
    <w:rsid w:val="00FA6C06"/>
    <w:rsid w:val="00FB1569"/>
    <w:rsid w:val="00FB6B65"/>
    <w:rsid w:val="00FC18A6"/>
    <w:rsid w:val="00FC543B"/>
    <w:rsid w:val="00FC608B"/>
    <w:rsid w:val="00FC6273"/>
    <w:rsid w:val="00FD29C0"/>
    <w:rsid w:val="00FE2854"/>
    <w:rsid w:val="00FE488C"/>
    <w:rsid w:val="00FE4F4D"/>
    <w:rsid w:val="00FF081E"/>
    <w:rsid w:val="00FF08EC"/>
    <w:rsid w:val="00FF2E8F"/>
    <w:rsid w:val="00FF5A47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640E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24B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E1516"/>
    <w:pPr>
      <w:ind w:firstLine="567" w:left="567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E151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2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640E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24B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E1516"/>
    <w:pPr>
      <w:ind w:firstLine="567" w:left="567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E151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2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78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Sp-139/2017-21</izvorni_sadrzaj>
    <derivirana_varijabla naziv="DomainObject.Oznaka_1">Sp-139/2017-21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Sp-139/2017</izvorni_sadrzaj>
    <derivirana_varijabla naziv="DomainObject.Predmet.OznakaBroj_1">Sp-139/2017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Gucić</izvorni_sadrzaj>
    <derivirana_varijabla naziv="DomainObject.Predmet.StrankaFormated_1">  Nikola Gucić</derivirana_varijabla>
  </DomainObject.Predmet.StrankaFormated>
  <DomainObject.Predmet.StrankaFormatedOIB>
    <izvorni_sadrzaj>  Nikola Gucić, OIB 58395484770</izvorni_sadrzaj>
    <derivirana_varijabla naziv="DomainObject.Predmet.StrankaFormatedOIB_1">  Nikola Gucić, OIB 58395484770</derivirana_varijabla>
  </DomainObject.Predmet.StrankaFormatedOIB>
  <DomainObject.Predmet.StrankaFormatedWithAdress>
    <izvorni_sadrzaj> Nikola Gucić, Duga Ulica 18, 10295 Kupljenovo</izvorni_sadrzaj>
    <derivirana_varijabla naziv="DomainObject.Predmet.StrankaFormatedWithAdress_1"> Nikola Gucić, Duga Ulica 18, 10295 Kupljenovo</derivirana_varijabla>
  </DomainObject.Predmet.StrankaFormatedWithAdress>
  <DomainObject.Predmet.StrankaFormatedWithAdressOIB>
    <izvorni_sadrzaj> Nikola Gucić, OIB 58395484770, Duga Ulica 18, 10295 Kupljenovo</izvorni_sadrzaj>
    <derivirana_varijabla naziv="DomainObject.Predmet.StrankaFormatedWithAdressOIB_1"> Nikola Gucić, OIB 58395484770, Duga Ulica 18, 10295 Kupljenovo</derivirana_varijabla>
  </DomainObject.Predmet.StrankaFormatedWithAdressOIB>
  <DomainObject.Predmet.StrankaWithAdress>
    <izvorni_sadrzaj>Nikola Gucić Duga Ulica 18,10295 Kupljenovo</izvorni_sadrzaj>
    <derivirana_varijabla naziv="DomainObject.Predmet.StrankaWithAdress_1">Nikola Gucić Duga Ulica 18,10295 Kupljenovo</derivirana_varijabla>
  </DomainObject.Predmet.StrankaWithAdress>
  <DomainObject.Predmet.StrankaWithAdressOIB>
    <izvorni_sadrzaj>Nikola Gucić, OIB 58395484770, Duga Ulica 18,10295 Kupljenovo</izvorni_sadrzaj>
    <derivirana_varijabla naziv="DomainObject.Predmet.StrankaWithAdressOIB_1">Nikola Gucić, OIB 58395484770, Duga Ulica 18,10295 Kupljenovo</derivirana_varijabla>
  </DomainObject.Predmet.StrankaWithAdressOIB>
  <DomainObject.Predmet.StrankaNazivFormated>
    <izvorni_sadrzaj>Nikola Gucić</izvorni_sadrzaj>
    <derivirana_varijabla naziv="DomainObject.Predmet.StrankaNazivFormated_1">Nikola Gucić</derivirana_varijabla>
  </DomainObject.Predmet.StrankaNazivFormated>
  <DomainObject.Predmet.StrankaNazivFormatedOIB>
    <izvorni_sadrzaj>Nikola Gucić, OIB 58395484770</izvorni_sadrzaj>
    <derivirana_varijabla naziv="DomainObject.Predmet.StrankaNazivFormatedOIB_1">Nikola Gucić, OIB 58395484770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Nikola Gucić</item>
    </izvorni_sadrzaj>
    <derivirana_varijabla naziv="DomainObject.Predmet.StrankaListFormated_1">
      <item>Nikola Gucić</item>
    </derivirana_varijabla>
  </DomainObject.Predmet.StrankaListFormated>
  <DomainObject.Predmet.StrankaListFormatedOIB>
    <izvorni_sadrzaj>
      <item>Nikola Gucić, OIB 58395484770</item>
    </izvorni_sadrzaj>
    <derivirana_varijabla naziv="DomainObject.Predmet.StrankaListFormatedOIB_1">
      <item>Nikola Gucić, OIB 58395484770</item>
    </derivirana_varijabla>
  </DomainObject.Predmet.StrankaListFormatedOIB>
  <DomainObject.Predmet.StrankaListFormatedWithAdress>
    <izvorni_sadrzaj>
      <item>Nikola Gucić, Duga Ulica 18, 10295 Kupljenovo</item>
    </izvorni_sadrzaj>
    <derivirana_varijabla naziv="DomainObject.Predmet.StrankaListFormatedWithAdress_1">
      <item>Nikola Gucić, Duga Ulica 18, 10295 Kupljenovo</item>
    </derivirana_varijabla>
  </DomainObject.Predmet.StrankaListFormatedWithAdress>
  <DomainObject.Predmet.StrankaListFormatedWithAdressOIB>
    <izvorni_sadrzaj>
      <item>Nikola Gucić, OIB 58395484770, Duga Ulica 18, 10295 Kupljenovo</item>
    </izvorni_sadrzaj>
    <derivirana_varijabla naziv="DomainObject.Predmet.StrankaListFormatedWithAdressOIB_1">
      <item>Nikola Gucić, OIB 58395484770, Duga Ulica 18, 10295 Kupljenovo</item>
    </derivirana_varijabla>
  </DomainObject.Predmet.StrankaListFormatedWithAdressOIB>
  <DomainObject.Predmet.StrankaListNazivFormated>
    <izvorni_sadrzaj>
      <item>Nikola Gucić</item>
    </izvorni_sadrzaj>
    <derivirana_varijabla naziv="DomainObject.Predmet.StrankaListNazivFormated_1">
      <item>Nikola Gucić</item>
    </derivirana_varijabla>
  </DomainObject.Predmet.StrankaListNazivFormated>
  <DomainObject.Predmet.StrankaListNazivFormatedOIB>
    <izvorni_sadrzaj>
      <item>Nikola Gucić, OIB 58395484770</item>
    </izvorni_sadrzaj>
    <derivirana_varijabla naziv="DomainObject.Predmet.StrankaListNazivFormatedOIB_1">
      <item>Nikola Gucić, OIB 58395484770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Sp-139/2017-21</izvorni_sadrzaj>
    <derivirana_varijabla naziv="DomainObject.PoslovniBrojDokumenta_1">Sp-139/2017-21</derivirana_varijabla>
  </DomainObject.PoslovniBrojDokumenta>
  <DomainObject.Predmet.StrankaIDrugi>
    <izvorni_sadrzaj>Nikola Gucić</izvorni_sadrzaj>
    <derivirana_varijabla naziv="DomainObject.Predmet.StrankaIDrugi_1">Nikola Gucić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Gucić, OIB 58395484770, Duga Ulica 18, 10295 Kupljenovo</izvorni_sadrzaj>
    <derivirana_varijabla naziv="DomainObject.Predmet.StrankaIDrugiAdressOIB_1">Nikola Gucić, OIB 58395484770, Duga Ulica 18, 10295 Kupljenovo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Sp-139/2017-22</izvorni_sadrzaj>
    <derivirana_varijabla naziv="DomainObject.Predmet.OdlukaRjesenje.Oznaka_1">Sp-139/2017-22</derivirana_varijabla>
  </DomainObject.Predmet.OdlukaRjesenje.Oznaka>
  <DomainObject.Predmet.SudioniciListNaziv>
    <izvorni_sadrzaj>
      <item>Nikola Gucić</item>
    </izvorni_sadrzaj>
    <derivirana_varijabla naziv="DomainObject.Predmet.SudioniciListNaziv_1">
      <item>Nikola Gucić</item>
    </derivirana_varijabla>
  </DomainObject.Predmet.SudioniciListNaziv>
  <DomainObject.Predmet.SudioniciListAdressOIB>
    <izvorni_sadrzaj>
      <item>Nikola Gucić, OIB 58395484770, Duga Ulica 18,10295 Kupljenovo</item>
    </izvorni_sadrzaj>
    <derivirana_varijabla naziv="DomainObject.Predmet.SudioniciListAdressOIB_1">
      <item>Nikola Gucić, OIB 58395484770, Duga Ulica 18,10295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58395484770</item>
    </izvorni_sadrzaj>
    <derivirana_varijabla naziv="DomainObject.Predmet.SudioniciListNazivOIB_1">
      <item>, OIB 58395484770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119</properties:Words>
  <properties:Characters>612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2018-01-19T11:19:00Z</dcterms:created>
  <dc:creator>Općinski sud</dc:creator>
  <cp:lastModifiedBy>Ivana Golub</cp:lastModifiedBy>
  <cp:lastPrinted>2018-01-19T11:19:00Z</cp:lastPrinted>
  <dcterms:modified xmlns:xsi="http://www.w3.org/2001/XMLSchema-instance" xsi:type="dcterms:W3CDTF">2018-01-19T11:20:00Z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Sp-139/2017-21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