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aa931ba" w14:paraId="aa931ba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0D7A48">
              <w:rPr>
                <w:rFonts w:cs="Times New Roman" w:eastAsia="Times New Roman"/>
                <w:lang w:eastAsia="hr-HR"/>
              </w:rPr>
              <w:t>284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1476CC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0D7A48">
        <w:rPr>
          <w:rFonts w:cs="Times New Roman" w:eastAsia="SimSun"/>
          <w:kern w:val="2"/>
          <w:lang w:bidi="hi-IN" w:eastAsia="zh-CN"/>
        </w:rPr>
        <w:t xml:space="preserve"> DUNDUS BAU j.d.o.o., Pušćine, Ulica Petra Zrinskog 16, OIB: 26661899676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1476CC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1476CC" w:rsidP="00F171BE" w:rsidR="00F171BE">
      <w:pPr>
        <w:spacing w:after="0"/>
        <w:jc w:val="center"/>
      </w:pPr>
      <w:r>
        <w:t xml:space="preserve">6. prosinca </w:t>
      </w:r>
      <w:r w:rsidR="00A410D7">
        <w:t>2018</w:t>
      </w:r>
      <w:r w:rsidR="001A67FA">
        <w:t xml:space="preserve">. u </w:t>
      </w:r>
      <w:r>
        <w:t>09,30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0D7A48">
        <w:t>Toni Đunđuš, Pušćine, Petra Zrinskog 16, OIB: 35457855376</w:t>
      </w:r>
    </w:p>
    <w:p w:rsidRDefault="000A7AEF" w:rsidP="000A7AEF" w:rsidR="006B57CA" w:rsidRPr="006B57CA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B57CA">
        <w:rPr>
          <w:rFonts w:cs="Times New Roman" w:eastAsia="SimSun"/>
          <w:kern w:val="2"/>
          <w:lang w:bidi="hi-IN" w:eastAsia="zh-CN"/>
        </w:rPr>
        <w:t xml:space="preserve"> </w:t>
      </w:r>
      <w:r w:rsidR="000D7A48">
        <w:rPr>
          <w:rFonts w:cs="Times New Roman" w:eastAsia="SimSun"/>
          <w:kern w:val="2"/>
          <w:lang w:bidi="hi-IN" w:eastAsia="zh-CN"/>
        </w:rPr>
        <w:t>DUNDUS BAU j.d.o.o., Pušćine, Ulica Petra Zrinskog 16,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0D7A48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0D7A48">
        <w:t xml:space="preserve"> Toniju Đunđuš, Pušćine, Petra Zrinskog 16, OIB: 35457855376</w:t>
      </w:r>
      <w:r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1476CC">
        <w:t>6. prosinca</w:t>
      </w:r>
      <w:r w:rsidR="00A410D7">
        <w:t xml:space="preserve"> 2018</w:t>
      </w:r>
      <w:r w:rsidR="001A67FA">
        <w:t xml:space="preserve">. u </w:t>
      </w:r>
      <w:r w:rsidR="001476CC">
        <w:t>09,30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6B57CA">
        <w:t xml:space="preserve"> </w:t>
      </w:r>
      <w:r w:rsidR="000D7A48" w:rsidRPr="000D7A48">
        <w:rPr>
          <w:rFonts w:cs="Times New Roman" w:eastAsia="SimSun"/>
          <w:kern w:val="2"/>
          <w:lang w:bidi="hi-IN" w:eastAsia="zh-CN"/>
        </w:rPr>
        <w:t>DUNDUS BAU j.d.o.o., Pušćine, Ulica Petra Zrinskog 16, OIB: 26661899676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</w:t>
      </w:r>
      <w:r w:rsidR="00A410D7">
        <w:lastRenderedPageBreak/>
        <w:t>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476CC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0D7A48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0D7A48">
        <w:t xml:space="preserve">Toni Đunđuš, Pušćine, Petra Zrinskog 16, </w:t>
      </w:r>
    </w:p>
    <w:p w:rsidRDefault="00284B40" w:rsidP="00284B40" w:rsidR="00284B40" w:rsidRPr="000D7A48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0D7A48">
        <w:rPr>
          <w:rFonts w:cs="Times New Roman"/>
        </w:rPr>
        <w:t xml:space="preserve">Dužnik, </w:t>
      </w:r>
      <w:r w:rsidR="000D7A48" w:rsidRPr="000D7A48">
        <w:rPr>
          <w:rFonts w:cs="Times New Roman" w:eastAsia="SimSun"/>
          <w:kern w:val="2"/>
          <w:lang w:bidi="hi-IN" w:eastAsia="zh-CN"/>
        </w:rPr>
        <w:t xml:space="preserve">DUNDUS BAU j.d.o.o., Pušćine, Ulica Petra Zrinskog 16, </w:t>
      </w:r>
    </w:p>
    <w:p w:rsidRDefault="00284B40" w:rsidP="00B2631E" w:rsidR="00284B40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E24" w:rsidP="00F171BE" w:rsidR="00426E24">
      <w:pPr>
        <w:spacing w:after="0"/>
      </w:pPr>
      <w:r>
        <w:separator/>
      </w:r>
    </w:p>
  </w:endnote>
  <w:endnote w:id="0" w:type="continuationSeparator">
    <w:p w:rsidRDefault="00426E24" w:rsidP="00F171BE" w:rsidR="00426E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E24" w:rsidP="00F171BE" w:rsidR="00426E24">
      <w:pPr>
        <w:spacing w:after="0"/>
      </w:pPr>
      <w:r>
        <w:separator/>
      </w:r>
    </w:p>
  </w:footnote>
  <w:footnote w:id="0" w:type="continuationSeparator">
    <w:p w:rsidRDefault="00426E24" w:rsidP="00F171BE" w:rsidR="00426E2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474">
          <w:rPr>
            <w:noProof/>
          </w:rPr>
          <w:t>2</w:t>
        </w:r>
        <w:r>
          <w:fldChar w:fldCharType="end"/>
        </w:r>
      </w:p>
    </w:sdtContent>
  </w:sdt>
  <w:p w:rsidRDefault="000D7A48" w:rsidR="00E834D1">
    <w:pPr>
      <w:pStyle w:val="Zaglavlje"/>
    </w:pPr>
    <w:r>
      <w:tab/>
    </w:r>
    <w:r>
      <w:tab/>
      <w:t>Poslovni broj: 5 St-284</w:t>
    </w:r>
    <w:r w:rsidR="0088379E">
      <w:t>/18-</w:t>
    </w:r>
    <w:r w:rsidR="001476CC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0D7A48"/>
    <w:rsid w:val="0014143B"/>
    <w:rsid w:val="001476CC"/>
    <w:rsid w:val="0019623F"/>
    <w:rsid w:val="001A67FA"/>
    <w:rsid w:val="002144E0"/>
    <w:rsid w:val="00284B40"/>
    <w:rsid w:val="002B3101"/>
    <w:rsid w:val="00320B9A"/>
    <w:rsid w:val="003D3B9A"/>
    <w:rsid w:val="00416073"/>
    <w:rsid w:val="004225CC"/>
    <w:rsid w:val="00426E24"/>
    <w:rsid w:val="004748AB"/>
    <w:rsid w:val="00487EFF"/>
    <w:rsid w:val="00543FAF"/>
    <w:rsid w:val="00553DA8"/>
    <w:rsid w:val="005F6CF9"/>
    <w:rsid w:val="006B57CA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3474"/>
    <w:rsid w:val="00994058"/>
    <w:rsid w:val="009A68B5"/>
    <w:rsid w:val="00A410D7"/>
    <w:rsid w:val="00A6646C"/>
    <w:rsid w:val="00AC2EE9"/>
    <w:rsid w:val="00B2631E"/>
    <w:rsid w:val="00C4789A"/>
    <w:rsid w:val="00C6123A"/>
    <w:rsid w:val="00D24D5E"/>
    <w:rsid w:val="00D46852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47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347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347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347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3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47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347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347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347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DUNDUS BAU jednostavno društvo s ograničenom odgovornošću za građevinske radove zastupanog po punomoćniku Toni Đunđuš</izvorni_sadrzaj>
    <derivirana_varijabla naziv="DomainObject.Predmet.ProtustrankaFormated_1">  DUNDUS BAU jednostavno društvo s ograničenom odgovornošću za građevinske radove zastupanog po punomoćniku Toni Đunđuš</derivirana_varijabla>
  </DomainObject.Predmet.ProtustrankaFormated>
  <DomainObject.Predmet.ProtustrankaFormatedOIB>
    <izvorni_sadrzaj>  DUNDUS BAU jednostavno društvo s ograničenom odgovornošću za građevinske radove, OIB 26661899676 zastupanog po punomoćniku Toni Đunđuš</izvorni_sadrzaj>
    <derivirana_varijabla naziv="DomainObject.Predmet.ProtustrankaFormatedOIB_1">  DUNDUS BAU jednostavno društvo s ograničenom odgovornošću za građevinske radove, OIB 26661899676 zastupanog po punomoćniku Toni Đunđuš</derivirana_varijabla>
  </DomainObject.Predmet.ProtustrankaFormatedOIB>
  <DomainObject.Predmet.ProtustrankaFormatedWithAdress>
    <izvorni_sadrzaj> DUNDUS BAU jednostavno društvo s ograničenom odgovornošću za građevinske radove, Ulica Petra Zrinskog 16, 40000 Pušćine zastupanog po punomoćniku Toni Đunđuš</izvorni_sadrzaj>
    <derivirana_varijabla naziv="DomainObject.Predmet.ProtustrankaFormatedWithAdress_1"> DUNDUS BAU jednostavno društvo s ograničenom odgovornošću za građevinske radove, Ulica Petra Zrinskog 16, 40000 Pušćine zastupanog po punomoćniku Toni Đunđuš</derivirana_varijabla>
  </DomainObject.Predmet.ProtustrankaFormatedWithAdress>
  <DomainObject.Predmet.ProtustrankaFormatedWithAdressOIB>
    <izvorni_sadrzaj> DUNDUS BAU jednostavno društvo s ograničenom odgovornošću za građevinske radove, OIB 26661899676, Ulica Petra Zrinskog 16, 40000 Pušćine zastupanog po punomoćniku Toni Đunđuš</izvorni_sadrzaj>
    <derivirana_varijabla naziv="DomainObject.Predmet.ProtustrankaFormatedWithAdressOIB_1"> DUNDUS BAU jednostavno društvo s ograničenom odgovornošću za građevinske radove, OIB 26661899676, Ulica Petra Zrinskog 16, 40000 Pušćine zastupanog po punomoćniku Toni Đunđuš</derivirana_varijabla>
  </DomainObject.Predmet.ProtustrankaFormatedWithAdressOIB>
  <DomainObject.Predmet.ProtustrankaWithAdress>
    <izvorni_sadrzaj>DUNDUS BAU jednostavno društvo s ograničenom odgovornošću za građevinske radove Ulica Petra Zrinskog 16, 40000 Pušćine</izvorni_sadrzaj>
    <derivirana_varijabla naziv="DomainObject.Predmet.ProtustrankaWithAdress_1">DUNDUS BAU jednostavno društvo s ograničenom odgovornošću za građevinske radove Ulica Petra Zrinskog 16, 40000 Pušćine</derivirana_varijabla>
  </DomainObject.Predmet.ProtustrankaWithAdress>
  <DomainObject.Predmet.ProtustrankaWithAdressOIB>
    <izvorni_sadrzaj>DUNDUS BAU jednostavno društvo s ograničenom odgovornošću za građevinske radove, OIB 26661899676, Ulica Petra Zrinskog 16, 40000 Pušćine</izvorni_sadrzaj>
    <derivirana_varijabla naziv="DomainObject.Predmet.ProtustrankaWithAdressOIB_1">DUNDUS BAU jednostavno društvo s ograničenom odgovornošću za građevinske radove, OIB 26661899676, Ulica Petra Zrinskog 16, 40000 Pušćine</derivirana_varijabla>
  </DomainObject.Predmet.ProtustrankaWithAdressOIB>
  <DomainObject.Predmet.ProtustrankaNazivFormated>
    <izvorni_sadrzaj>DUNDUS BAU jednostavno društvo s ograničenom odgovornošću za građevinske radove</izvorni_sadrzaj>
    <derivirana_varijabla naziv="DomainObject.Predmet.ProtustrankaNazivFormated_1">DUNDUS BAU jednostavno društvo s ograničenom odgovornošću za građevinske radove</derivirana_varijabla>
  </DomainObject.Predmet.ProtustrankaNazivFormated>
  <DomainObject.Predmet.ProtustrankaNazivFormatedOIB>
    <izvorni_sadrzaj>DUNDUS BAU jednostavno društvo s ograničenom odgovornošću za građevinske radove, OIB 26661899676</izvorni_sadrzaj>
    <derivirana_varijabla naziv="DomainObject.Predmet.ProtustrankaNazivFormatedOIB_1">DUNDUS BAU jednostavno društvo s ograničenom odgovornošću za građevinske radove, OIB 26661899676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53360.22</izvorni_sadrzaj>
    <derivirana_varijabla naziv="DomainObject.Predmet.TrenutnaVrijednost_1">53360.22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DUNDUS BAU jednostavno društvo s ograničenom odgovornošću za građevinske radove zastupanog po punomoćniku Toni Đunđuš</item>
    </izvorni_sadrzaj>
    <derivirana_varijabla naziv="DomainObject.Predmet.ProtuStrankaListFormated_1">
      <item>DUNDUS BAU jednostavno društvo s ograničenom odgovornošću za građevinske radove zastupanog po punomoćniku Toni Đunđuš</item>
    </derivirana_varijabla>
  </DomainObject.Predmet.ProtuStrankaListFormated>
  <DomainObject.Predmet.ProtuStrankaListFormatedOIB>
    <izvorni_sadrzaj>
      <item>DUNDUS BAU jednostavno društvo s ograničenom odgovornošću za građevinske radove, OIB 26661899676 zastupanog po punomoćniku Toni Đunđuš</item>
    </izvorni_sadrzaj>
    <derivirana_varijabla naziv="DomainObject.Predmet.ProtuStrankaListFormatedOIB_1">
      <item>DUNDUS BAU jednostavno društvo s ograničenom odgovornošću za građevinske radove, OIB 26661899676 zastupanog po punomoćniku Toni Đunđuš</item>
    </derivirana_varijabla>
  </DomainObject.Predmet.ProtuStrankaListFormatedOIB>
  <DomainObject.Predmet.ProtuStrankaListFormatedWithAdress>
    <izvorni_sadrzaj>
      <item>DUNDUS BAU jednostavno društvo s ograničenom odgovornošću za građevinske radove, Ulica Petra Zrinskog 16, 40000 Pušćine zastupanog po punomoćniku Toni Đunđuš</item>
    </izvorni_sadrzaj>
    <derivirana_varijabla naziv="DomainObject.Predmet.ProtuStrankaListFormatedWithAdress_1">
      <item>DUNDUS BAU jednostavno društvo s ograničenom odgovornošću za građevinske radove, Ulica Petra Zrinskog 16, 40000 Pušćine zastupanog po punomoćniku Toni Đunđuš</item>
    </derivirana_varijabla>
  </DomainObject.Predmet.ProtuStrankaListFormatedWithAdress>
  <DomainObject.Predmet.ProtuStrankaListFormatedWithAdressOIB>
    <izvorni_sadrzaj>
      <item>DUNDUS BAU jednostavno društvo s ograničenom odgovornošću za građevinske radove, OIB 26661899676, Ulica Petra Zrinskog 16, 40000 Pušćine zastupanog po punomoćniku Toni Đunđuš</item>
    </izvorni_sadrzaj>
    <derivirana_varijabla naziv="DomainObject.Predmet.ProtuStrankaListFormatedWithAdressOIB_1">
      <item>DUNDUS BAU jednostavno društvo s ograničenom odgovornošću za građevinske radove, OIB 26661899676, Ulica Petra Zrinskog 16, 40000 Pušćine zastupanog po punomoćniku Toni Đunđuš</item>
    </derivirana_varijabla>
  </DomainObject.Predmet.ProtuStrankaListFormatedWithAdressOIB>
  <DomainObject.Predmet.ProtuStrankaListNazivFormated>
    <izvorni_sadrzaj>
      <item>DUNDUS BAU jednostavno društvo s ograničenom odgovornošću za građevinske radove</item>
    </izvorni_sadrzaj>
    <derivirana_varijabla naziv="DomainObject.Predmet.ProtuStrankaListNazivFormated_1">
      <item>DUNDUS BAU jednostavno društvo s ograničenom odgovornošću za građevinske radove</item>
    </derivirana_varijabla>
  </DomainObject.Predmet.ProtuStrankaListNazivFormated>
  <DomainObject.Predmet.ProtuStrankaListNazivFormatedOIB>
    <izvorni_sadrzaj>
      <item>DUNDUS BAU jednostavno društvo s ograničenom odgovornošću za građevinske radove, OIB 26661899676</item>
    </izvorni_sadrzaj>
    <derivirana_varijabla naziv="DomainObject.Predmet.ProtuStrankaListNazivFormatedOIB_1">
      <item>DUNDUS BAU jednostavno društvo s ograničenom odgovornošću za građevinske radove, OIB 26661899676</item>
    </derivirana_varijabla>
  </DomainObject.Predmet.ProtuStrankaListNazivFormatedOIB>
  <DomainObject.Predmet.OstaliListFormated>
    <izvorni_sadrzaj>
      <item>Sudski registar</item>
      <item>Toni Đunđuš punomoćnik sudionika u postupku DUNDUS BAU jednostavno društvo s ograničenom odgovornošću za građevinske radove</item>
    </izvorni_sadrzaj>
    <derivirana_varijabla naziv="DomainObject.Predmet.OstaliListFormated_1">
      <item>Sudski registar</item>
      <item>Toni Đunđuš punomoćnik sudionika u postupku DUNDUS BAU jednostavno društvo s ograničenom odgovornošću za građevinske radove</item>
    </derivirana_varijabla>
  </DomainObject.Predmet.OstaliListFormated>
  <DomainObject.Predmet.OstaliListFormatedOIB>
    <izvorni_sadrzaj>
      <item>Sudski registar</item>
      <item>Toni Đunđuš, OIB 35457855376 punomoćnik sudionika u postupku DUNDUS BAU jednostavno društvo s ograničenom odgovornošću za građevinske radove</item>
    </izvorni_sadrzaj>
    <derivirana_varijabla naziv="DomainObject.Predmet.OstaliListFormatedOIB_1">
      <item>Sudski registar</item>
      <item>Toni Đunđuš, OIB 35457855376 punomoćnik sudionika u postupku DUNDUS BAU jednostavno društvo s ograničenom odgovornošću za građevinske radove</item>
    </derivirana_varijabla>
  </DomainObject.Predmet.OstaliListFormatedOIB>
  <DomainObject.Predmet.OstaliListFormatedWithAdress>
    <izvorni_sadrzaj>
      <item>Sudski registar</item>
      <item>Toni Đunđuš, Ulica Petra Zrinskog 16, 40000 Pušćine punomoćnik sudionika u postupku DUNDUS BAU jednostavno društvo s ograničenom odgovornošću za građevinske radove</item>
    </izvorni_sadrzaj>
    <derivirana_varijabla naziv="DomainObject.Predmet.OstaliListFormatedWithAdress_1">
      <item>Sudski registar</item>
      <item>Toni Đunđuš, Ulica Petra Zrinskog 16, 40000 Pušćine punomoćnik sudionika u postupku DUNDUS BAU jednostavno društvo s ograničenom odgovornošću za građevinske radove</item>
    </derivirana_varijabla>
  </DomainObject.Predmet.OstaliListFormatedWithAdress>
  <DomainObject.Predmet.OstaliListFormatedWithAdressOIB>
    <izvorni_sadrzaj>
      <item>Sudski registar</item>
      <item>Toni Đunđuš, OIB 35457855376, Ulica Petra Zrinskog 16, 40000 Pušćine punomoćnik sudionika u postupku DUNDUS BAU jednostavno društvo s ograničenom odgovornošću za građevinske radove</item>
    </izvorni_sadrzaj>
    <derivirana_varijabla naziv="DomainObject.Predmet.OstaliListFormatedWithAdressOIB_1">
      <item>Sudski registar</item>
      <item>Toni Đunđuš, OIB 35457855376, Ulica Petra Zrinskog 16, 40000 Pušćine punomoćnik sudionika u postupku DUNDUS BAU jednostavno društvo s ograničenom odgovornošću za građevinske radove</item>
    </derivirana_varijabla>
  </DomainObject.Predmet.OstaliListFormatedWithAdressOIB>
  <DomainObject.Predmet.OstaliListNazivFormated>
    <izvorni_sadrzaj>
      <item>Sudski registar</item>
      <item>Toni Đunđuš</item>
    </izvorni_sadrzaj>
    <derivirana_varijabla naziv="DomainObject.Predmet.OstaliListNazivFormated_1">
      <item>Sudski registar</item>
      <item>Toni Đunđuš</item>
    </derivirana_varijabla>
  </DomainObject.Predmet.OstaliListNazivFormated>
  <DomainObject.Predmet.OstaliListNazivFormatedOIB>
    <izvorni_sadrzaj>
      <item>Sudski registar</item>
      <item>Toni Đunđuš, OIB 35457855376</item>
    </izvorni_sadrzaj>
    <derivirana_varijabla naziv="DomainObject.Predmet.OstaliListNazivFormatedOIB_1">
      <item>Sudski registar</item>
      <item>Toni Đunđuš, OIB 35457855376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DUNDUS BAU jednostavno društvo s ograničenom odgovornošću za građevinske radove</izvorni_sadrzaj>
    <derivirana_varijabla naziv="DomainObject.Predmet.ProtustrankaIDrugi_1">DUNDUS BAU jednostavno društvo s ograničenom odgovornošću za građevinske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DUNDUS BAU jednostavno društvo s ograničenom odgovornošću za građevinske radove, OIB 26661899676, Ulica Petra Zrinskog 16, 40000 Pušćine</izvorni_sadrzaj>
    <derivirana_varijabla naziv="DomainObject.Predmet.ProtustrankaIDrugiAdressOIB_1">DUNDUS BAU jednostavno društvo s ograničenom odgovornošću za građevinske radove, OIB 26661899676, Ulica Petra Zrinskog 16,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DUNDUS BAU jednostavno društvo s ograničenom odgovornošću za građevinske radove</item>
      <item>Sudski registar</item>
      <item>Toni Đunđuš</item>
    </izvorni_sadrzaj>
    <derivirana_varijabla naziv="DomainObject.Predmet.SudioniciListNaziv_1">
      <item>Financijska agencija</item>
      <item>DUNDUS BAU jednostavno društvo s ograničenom odgovornošću za građevinske radove</item>
      <item>Sudski registar</item>
      <item>Toni Đunđuš</item>
    </derivirana_varijabla>
  </DomainObject.Predmet.SudioniciListNaziv>
  <DomainObject.Predmet.SudioniciListAdressOIB>
    <izvorni_sadrzaj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izvorni_sadrzaj>
    <derivirana_varijabla naziv="DomainObject.Predmet.SudioniciListAdressOIB_1">
      <item>Financijska agencija, OIB 85821130368, A. Cesarca 2,42000 Varaždin</item>
      <item>DUNDUS BAU jednostavno društvo s ograničenom odgovornošću za građevinske radove, OIB 26661899676, Ulica Petra Zrinskog 16,40000 Pušćine</item>
      <item>Sudski registar</item>
      <item>Toni Đunđuš, OIB 35457855376, Ulica Petra Zrinskog 16,40000 Pušćine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26661899676</item>
      <item>, OIB null</item>
      <item>, OIB 35457855376</item>
    </izvorni_sadrzaj>
    <derivirana_varijabla naziv="DomainObject.Predmet.SudioniciListNazivOIB_1">
      <item>, OIB 85821130368</item>
      <item>, OIB 26661899676</item>
      <item>, OIB null</item>
      <item>, OIB 35457855376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2002</properties:Characters>
  <properties:Lines>78</properties:Lines>
  <properties:Paragraphs>28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2018-10-01T11:12:00Z</cp:lastPrinted>
  <dcterms:modified xmlns:xsi="http://www.w3.org/2001/XMLSchema-instance" xsi:type="dcterms:W3CDTF">2018-10-01T11:12:00Z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(ST-284-18-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