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1beb" w14:paraId="8b11beb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7C32B6">
        <w:t xml:space="preserve">                        1 St-428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7C32B6">
        <w:t xml:space="preserve">PRERADA PROMET d.o.o. BJELOVAR, Mihanovićeva 10, OIB: 50713145554 </w:t>
      </w:r>
      <w:r>
        <w:t xml:space="preserve">koji se vodi </w:t>
      </w:r>
      <w:r w:rsidR="007C32B6">
        <w:t>kod ovoga suda pod brojem St-428</w:t>
      </w:r>
      <w:r>
        <w:t>/2015, temeljem odredbe čl. 430.,  431. i 434. Stečajnog zakona (Narodne novine 71/15), objavljuje:</w:t>
      </w:r>
    </w:p>
    <w:p w:rsidRDefault="007C32B6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432.000,64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7C32B6">
        <w:t xml:space="preserve">privremeni upravitelj Robert Veseljak iz Varaždina, A. B. Šimića 1, OIB: 67946168060 </w:t>
      </w:r>
      <w:r>
        <w:t>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32B6" w:rsidP="00276ED5" w:rsidR="00276ED5">
      <w:r>
        <w:t>U Bjelovaru, 14. prosinca</w:t>
      </w:r>
      <w:r w:rsidR="00276ED5">
        <w:t xml:space="preserve">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7C32B6" w:rsidP="00276ED5" w:rsidR="00276ED5">
      <w:pPr>
        <w:pStyle w:val="Bezproreda"/>
      </w:pPr>
      <w:r>
        <w:t>Bjelovar, 14</w:t>
      </w:r>
      <w:r w:rsidR="00276ED5">
        <w:t>. XI</w:t>
      </w:r>
      <w:r>
        <w:t>I</w:t>
      </w:r>
      <w:r w:rsidR="00276ED5">
        <w:t xml:space="preserve"> 2015.</w:t>
      </w:r>
    </w:p>
    <w:p w:rsidRDefault="0029599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295998"/>
    <w:rsid w:val="007C32B6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C3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C3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PRERADA-PROMET društvo s ograničenom odgovornošću za proizvodnju, trgovinu i usluge, Bjelovar</item>
    </izvorni_sadrzaj>
    <derivirana_varijabla naziv="DomainObject.Predmet.SudioniciListNaziv_1">
      <item>FINA, RC ZAGREB, Podružnica Bjelovar</item>
      <item>PRERADA-PROMET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PRERADA-PROMET društvo s ograničenom odgovornošću za proizvodnju, trgovinu i usluge, Bjelovar, OIB 50713145554, Mihanovićeva 10,43000 Bjelovar</item>
    </izvorni_sadrzaj>
    <derivirana_varijabla naziv="DomainObject.Predmet.SudioniciListAdressOIB_1">
      <item>FINA, RC ZAGREB, Podružnica Bjelovar, OIB 85821130368, F. Supila 4,43000 Bjelovar</item>
      <item>PRERADA-PROMET društvo s ograničenom odgovornošću za proizvodnju, trgovinu i usluge, Bjelovar, OIB 50713145554, Mihanovićeva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50713145554</item>
    </izvorni_sadrzaj>
    <derivirana_varijabla naziv="DomainObject.Predmet.SudioniciListNazivOIB_1">
      <item>, OIB 85821130368</item>
      <item>, OIB 50713145554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1638</properties:Characters>
  <properties:Lines>35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2015-12-14T09:28:00Z</cp:lastPrinted>
  <dcterms:modified xmlns:xsi="http://www.w3.org/2001/XMLSchema-instance" xsi:type="dcterms:W3CDTF">2015-12-14T09:28:00Z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