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4a17" w14:paraId="a174a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85264">
        <w:t>527/16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81E9E">
        <w:t>5.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D85264" w:rsidRPr="00FE796E">
        <w:t>EUROVENTUS d.o.o.</w:t>
      </w:r>
      <w:r w:rsidR="00D85264">
        <w:t xml:space="preserve"> Zagreb, Sarajevska 27, MBS: </w:t>
      </w:r>
      <w:r w:rsidR="00D85264" w:rsidRPr="00FE796E">
        <w:t>080671429</w:t>
      </w:r>
      <w:r w:rsidR="00D85264">
        <w:t xml:space="preserve">, OIB: </w:t>
      </w:r>
      <w:r w:rsidR="00D85264" w:rsidRPr="00FE796E">
        <w:t>23580400835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85264">
        <w:t>12.514,34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81E9E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45A93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C0A89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81E9E"/>
    <w:rsid w:val="00D85264"/>
    <w:rsid w:val="00DE13B1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EUROVENTUS d.o.o. zastupanog po punomoćniku Andrej Prednik</izvorni_sadrzaj>
    <derivirana_varijabla naziv="DomainObject.Predmet.ProtustrankaFormated_1">  EUROVENTUS d.o.o. zastupanog po punomoćniku Andrej Prednik</derivirana_varijabla>
  </DomainObject.Predmet.ProtustrankaFormated>
  <DomainObject.Predmet.ProtustrankaFormatedOIB>
    <izvorni_sadrzaj>  EUROVENTUS d.o.o., OIB 23580400835 zastupanog po punomoćniku Andrej Prednik</izvorni_sadrzaj>
    <derivirana_varijabla naziv="DomainObject.Predmet.ProtustrankaFormatedOIB_1">  EUROVENTUS d.o.o., OIB 23580400835 zastupanog po punomoćniku Andrej Prednik</derivirana_varijabla>
  </DomainObject.Predmet.ProtustrankaFormatedOIB>
  <DomainObject.Predmet.ProtustrankaFormatedWithAdress>
    <izvorni_sadrzaj> EUROVENTUS d.o.o., Sarajevska  27, 10000 Zagreb zastupanog po punomoćniku Andrej Prednik</izvorni_sadrzaj>
    <derivirana_varijabla naziv="DomainObject.Predmet.ProtustrankaFormatedWithAdress_1"> EUROVENTUS d.o.o., Sarajevska  27, 10000 Zagreb zastupanog po punomoćniku Andrej Prednik</derivirana_varijabla>
  </DomainObject.Predmet.ProtustrankaFormatedWithAdress>
  <DomainObject.Predmet.ProtustrankaFormatedWithAdressOIB>
    <izvorni_sadrzaj> EUROVENTUS d.o.o., OIB 23580400835, Sarajevska  27, 10000 Zagreb zastupanog po punomoćniku Andrej Prednik</izvorni_sadrzaj>
    <derivirana_varijabla naziv="DomainObject.Predmet.ProtustrankaFormatedWithAdressOIB_1"> EUROVENTUS d.o.o., OIB 23580400835, Sarajevska  27, 10000 Zagreb zastupanog po punomoćniku Andrej Prednik</derivirana_varijabla>
  </DomainObject.Predmet.ProtustrankaFormatedWithAdressOIB>
  <DomainObject.Predmet.ProtustrankaWithAdress>
    <izvorni_sadrzaj>EUROVENTUS d.o.o. Sarajevska  27, 10000 Zagreb</izvorni_sadrzaj>
    <derivirana_varijabla naziv="DomainObject.Predmet.ProtustrankaWithAdress_1">EUROVENTUS d.o.o. Sarajevska  27, 10000 Zagreb</derivirana_varijabla>
  </DomainObject.Predmet.ProtustrankaWithAdress>
  <DomainObject.Predmet.ProtustrankaWithAdressOIB>
    <izvorni_sadrzaj>EUROVENTUS d.o.o., OIB 23580400835, Sarajevska  27, 10000 Zagreb</izvorni_sadrzaj>
    <derivirana_varijabla naziv="DomainObject.Predmet.ProtustrankaWithAdressOIB_1">EUROVENTUS d.o.o., OIB 23580400835, Sarajevska  27, 10000 Zagreb</derivirana_varijabla>
  </DomainObject.Predmet.ProtustrankaWithAdressOIB>
  <DomainObject.Predmet.ProtustrankaNazivFormated>
    <izvorni_sadrzaj>EUROVENTUS d.o.o.</izvorni_sadrzaj>
    <derivirana_varijabla naziv="DomainObject.Predmet.ProtustrankaNazivFormated_1">EUROVENTUS d.o.o.</derivirana_varijabla>
  </DomainObject.Predmet.ProtustrankaNazivFormated>
  <DomainObject.Predmet.ProtustrankaNazivFormatedOIB>
    <izvorni_sadrzaj>EUROVENTUS d.o.o., OIB 23580400835</izvorni_sadrzaj>
    <derivirana_varijabla naziv="DomainObject.Predmet.ProtustrankaNazivFormatedOIB_1">EUROVENTUS d.o.o.,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EUROVENTUS d.o.o. zastupanog po punomoćniku Andrej Prednik</item>
    </izvorni_sadrzaj>
    <derivirana_varijabla naziv="DomainObject.Predmet.ProtuStrankaListFormated_1">
      <item>EUROVENTUS d.o.o. zastupanog po punomoćniku Andrej Prednik</item>
    </derivirana_varijabla>
  </DomainObject.Predmet.ProtuStrankaListFormated>
  <DomainObject.Predmet.ProtuStrankaListFormatedOIB>
    <izvorni_sadrzaj>
      <item>EUROVENTUS d.o.o., OIB 23580400835 zastupanog po punomoćniku Andrej Prednik</item>
    </izvorni_sadrzaj>
    <derivirana_varijabla naziv="DomainObject.Predmet.ProtuStrankaListFormatedOIB_1">
      <item>EUROVENTUS d.o.o., OIB 23580400835 zastupanog po punomoćniku Andrej Prednik</item>
    </derivirana_varijabla>
  </DomainObject.Predmet.ProtuStrankaListFormatedOIB>
  <DomainObject.Predmet.ProtuStrankaListFormatedWithAdress>
    <izvorni_sadrzaj>
      <item>EUROVENTUS d.o.o., Sarajevska  27, 10000 Zagreb zastupanog po punomoćniku Andrej Prednik</item>
    </izvorni_sadrzaj>
    <derivirana_varijabla naziv="DomainObject.Predmet.ProtuStrankaListFormatedWithAdress_1">
      <item>EUROVENTUS d.o.o., Sarajevska  27, 10000 Zagreb zastupanog po punomoćniku Andrej Prednik</item>
    </derivirana_varijabla>
  </DomainObject.Predmet.ProtuStrankaListFormatedWithAdress>
  <DomainObject.Predmet.ProtuStrankaListFormatedWithAdressOIB>
    <izvorni_sadrzaj>
      <item>EUROVENTUS d.o.o., OIB 23580400835, Sarajevska  27, 10000 Zagreb zastupanog po punomoćniku Andrej Prednik</item>
    </izvorni_sadrzaj>
    <derivirana_varijabla naziv="DomainObject.Predmet.ProtuStrankaListFormatedWithAdressOIB_1">
      <item>EUROVENTUS d.o.o., OIB 23580400835, Sarajevska  27, 10000 Zagreb zastupanog po punomoćniku Andrej Prednik</item>
    </derivirana_varijabla>
  </DomainObject.Predmet.ProtuStrankaListFormatedWithAdressOIB>
  <DomainObject.Predmet.ProtuStrankaListNazivFormated>
    <izvorni_sadrzaj>
      <item>EUROVENTUS d.o.o.</item>
    </izvorni_sadrzaj>
    <derivirana_varijabla naziv="DomainObject.Predmet.ProtuStrankaListNazivFormated_1">
      <item>EUROVENTUS d.o.o.</item>
    </derivirana_varijabla>
  </DomainObject.Predmet.ProtuStrankaListNazivFormated>
  <DomainObject.Predmet.ProtuStrankaListNazivFormatedOIB>
    <izvorni_sadrzaj>
      <item>EUROVENTUS d.o.o., OIB 23580400835</item>
    </izvorni_sadrzaj>
    <derivirana_varijabla naziv="DomainObject.Predmet.ProtuStrankaListNazivFormatedOIB_1">
      <item>EUROVENTUS d.o.o., OIB 23580400835</item>
    </derivirana_varijabla>
  </DomainObject.Predmet.ProtuStrankaListNazivFormatedOIB>
  <DomainObject.Predmet.OstaliListFormated>
    <izvorni_sadrzaj>
      <item>Andrej Prednik punomoćnik sudionika u postupku EUROVENTUS d.o.o.</item>
    </izvorni_sadrzaj>
    <derivirana_varijabla naziv="DomainObject.Predmet.OstaliListFormated_1">
      <item>Andrej Prednik punomoćnik sudionika u postupku EUROVENTUS d.o.o.</item>
    </derivirana_varijabla>
  </DomainObject.Predmet.OstaliListFormated>
  <DomainObject.Predmet.OstaliListFormatedOIB>
    <izvorni_sadrzaj>
      <item>Andrej Prednik, OIB 71362963063 punomoćnik sudionika u postupku EUROVENTUS d.o.o.</item>
    </izvorni_sadrzaj>
    <derivirana_varijabla naziv="DomainObject.Predmet.OstaliListFormatedOIB_1">
      <item>Andrej Prednik, OIB 71362963063 punomoćnik sudionika u postupku EUROVENTUS d.o.o.</item>
    </derivirana_varijabla>
  </DomainObject.Predmet.OstaliListFormatedOIB>
  <DomainObject.Predmet.OstaliListFormatedWithAdress>
    <izvorni_sadrzaj>
      <item>Andrej Prednik, Stari Trg 177, Slovenj Gradec punomoćnik sudionika u postupku EUROVENTUS d.o.o.</item>
    </izvorni_sadrzaj>
    <derivirana_varijabla naziv="DomainObject.Predmet.OstaliListFormatedWithAdress_1">
      <item>Andrej Prednik, Stari Trg 177, Slovenj Gradec punomoćnik sudionika u postupku EUROVENTUS d.o.o.</item>
    </derivirana_varijabla>
  </DomainObject.Predmet.OstaliListFormatedWithAdress>
  <DomainObject.Predmet.OstaliListFormatedWithAdressOIB>
    <izvorni_sadrzaj>
      <item>Andrej Prednik, OIB 71362963063, Stari Trg 177, Slovenj Gradec punomoćnik sudionika u postupku EUROVENTUS d.o.o.</item>
    </izvorni_sadrzaj>
    <derivirana_varijabla naziv="DomainObject.Predmet.OstaliListFormatedWithAdressOIB_1">
      <item>Andrej Prednik, OIB 71362963063, Stari Trg 177, Slovenj Gradec punomoćnik sudionika u postupku EUROVENTUS d.o.o.</item>
    </derivirana_varijabla>
  </DomainObject.Predmet.OstaliListFormatedWithAdressOIB>
  <DomainObject.Predmet.OstaliListNazivFormated>
    <izvorni_sadrzaj>
      <item>Andrej Prednik</item>
    </izvorni_sadrzaj>
    <derivirana_varijabla naziv="DomainObject.Predmet.OstaliListNazivFormated_1">
      <item>Andrej Prednik</item>
    </derivirana_varijabla>
  </DomainObject.Predmet.OstaliListNazivFormated>
  <DomainObject.Predmet.OstaliListNazivFormatedOIB>
    <izvorni_sadrzaj>
      <item>Andrej Prednik, OIB 71362963063</item>
    </izvorni_sadrzaj>
    <derivirana_varijabla naziv="DomainObject.Predmet.OstaliListNazivFormatedOIB_1">
      <item>Andrej Prednik, OIB 71362963063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EUROVENTUS d.o.o.</izvorni_sadrzaj>
    <derivirana_varijabla naziv="DomainObject.Predmet.ProtustrankaIDrugi_1">EUROVENTUS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EUROVENTUS d.o.o., OIB 23580400835, Sarajevska  27, 10000 Zagreb</izvorni_sadrzaj>
    <derivirana_varijabla naziv="DomainObject.Predmet.ProtustrankaIDrugiAdressOIB_1">EUROVENTUS d.o.o.,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EUROVENTUS d.o.o.</item>
      <item>Andrej Prednik</item>
    </izvorni_sadrzaj>
    <derivirana_varijabla naziv="DomainObject.Predmet.SudioniciListNaziv_1">
      <item>FINA Regionalni centar Zagreb</item>
      <item>EUROVENTUS d.o.o.</item>
      <item>Andrej Prednik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EUROVENTUS d.o.o., OIB 23580400835, Sarajevska  27,10000 Zagreb</item>
      <item>Andrej Prednik, OIB 71362963063, Stari Trg 177,Slovenj Gradec</item>
    </izvorni_sadrzaj>
    <derivirana_varijabla naziv="DomainObject.Predmet.SudioniciListAdressOIB_1">
      <item>FINA Regionalni centar Zagreb, OIB 85821130368, Trg svibanjskih žrtava 1995. 1,10000 Zagreb</item>
      <item>EUROVENTUS d.o.o., OIB 23580400835, Sarajevska  27,10000 Zagreb</item>
      <item>Andrej Prednik, OIB 71362963063, Stari Trg 177,Slovenj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23580400835</item>
      <item>, OIB 71362963063</item>
    </izvorni_sadrzaj>
    <derivirana_varijabla naziv="DomainObject.Predmet.SudioniciListNazivOIB_1">
      <item>, OIB 85821130368</item>
      <item>, OIB 23580400835</item>
      <item>, OIB 71362963063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2016-02-04T12:32:00Z</dcterms:created>
  <dc:creator>ilukac</dc:creator>
  <cp:lastModifiedBy>Marija Kojić</cp:lastModifiedBy>
  <cp:lastPrinted>2016-02-04T12:32:00Z</cp:lastPrinted>
  <dcterms:modified xmlns:xsi="http://www.w3.org/2001/XMLSchema-instance" xsi:type="dcterms:W3CDTF">2016-02-05T12:14:00Z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