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e4bd" w14:paraId="1b4e4bd" w:rsidRDefault="00750685" w:rsidP="00750685" w:rsidR="00750685" w:rsidRPr="000B35F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B35F6">
        <w:rPr>
          <w:rStyle w:val="Naglaeno"/>
          <w:b w:val="false"/>
        </w:rPr>
        <w:t xml:space="preserve">             </w:t>
      </w:r>
      <w:r w:rsidR="00A57CC9" w:rsidRPr="000B35F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</w:t>
      </w:r>
      <w:r w:rsidR="00151980" w:rsidRPr="000B35F6">
        <w:rPr>
          <w:rStyle w:val="Naglaeno"/>
          <w:b w:val="false"/>
        </w:rPr>
        <w:t xml:space="preserve">    </w:t>
      </w:r>
      <w:r w:rsidRPr="000B35F6">
        <w:rPr>
          <w:rStyle w:val="Naglaeno"/>
          <w:b w:val="false"/>
        </w:rPr>
        <w:t>REPUBLIKA HRVATSKA</w:t>
      </w:r>
    </w:p>
    <w:p w:rsidRDefault="00750685" w:rsidP="00750685" w:rsidR="00750685" w:rsidRPr="000B35F6">
      <w:pPr>
        <w:ind w:hanging="720" w:left="360"/>
        <w:rPr>
          <w:rStyle w:val="Naglaeno"/>
          <w:b w:val="false"/>
        </w:rPr>
      </w:pPr>
      <w:r w:rsidRPr="000B35F6">
        <w:rPr>
          <w:rStyle w:val="Naglaeno"/>
          <w:b w:val="false"/>
        </w:rPr>
        <w:t xml:space="preserve">     TRGOVAČKI SUD U OSIJEKU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39407D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REPUBLIKA HRVATSKA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RJEŠENJE</w:t>
      </w:r>
    </w:p>
    <w:p w:rsidRDefault="00750685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090344" w:rsidR="00750685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Trgovački sud u Osijeku, po stečajnoj sutkinji Nadi Roso, </w:t>
      </w:r>
      <w:r w:rsidR="00D06ADE" w:rsidRPr="000B35F6">
        <w:rPr>
          <w:rStyle w:val="Naglaeno"/>
          <w:b w:val="false"/>
          <w:sz w:val="24"/>
        </w:rPr>
        <w:t xml:space="preserve">u pravnoj stvari dužnika kao predlagatelja </w:t>
      </w:r>
      <w:r w:rsidR="006520B9" w:rsidRPr="00212C49">
        <w:rPr>
          <w:rStyle w:val="Naglaeno"/>
          <w:b w:val="false"/>
          <w:sz w:val="24"/>
        </w:rPr>
        <w:t xml:space="preserve">BONUS d.o.o. Vinkovci, Hrvoja </w:t>
      </w:r>
      <w:proofErr w:type="spellStart"/>
      <w:r w:rsidR="006520B9" w:rsidRPr="00212C49">
        <w:rPr>
          <w:rStyle w:val="Naglaeno"/>
          <w:b w:val="false"/>
          <w:sz w:val="24"/>
        </w:rPr>
        <w:t>Vukčića</w:t>
      </w:r>
      <w:proofErr w:type="spellEnd"/>
      <w:r w:rsidR="006520B9" w:rsidRPr="00212C49">
        <w:rPr>
          <w:rStyle w:val="Naglaeno"/>
          <w:b w:val="false"/>
          <w:sz w:val="24"/>
        </w:rPr>
        <w:t>-</w:t>
      </w:r>
      <w:proofErr w:type="spellStart"/>
      <w:r w:rsidR="006520B9" w:rsidRPr="00212C49">
        <w:rPr>
          <w:rStyle w:val="Naglaeno"/>
          <w:b w:val="false"/>
          <w:sz w:val="24"/>
        </w:rPr>
        <w:t>Hrvatinića</w:t>
      </w:r>
      <w:proofErr w:type="spellEnd"/>
      <w:r w:rsidR="006520B9" w:rsidRPr="00212C49">
        <w:rPr>
          <w:rStyle w:val="Naglaeno"/>
          <w:b w:val="false"/>
          <w:sz w:val="24"/>
        </w:rPr>
        <w:t xml:space="preserve"> 100/A, OIB: 41395224452 i vjerovnika kao </w:t>
      </w:r>
      <w:proofErr w:type="spellStart"/>
      <w:r w:rsidR="006520B9" w:rsidRPr="00212C49">
        <w:rPr>
          <w:rStyle w:val="Naglaeno"/>
          <w:b w:val="false"/>
          <w:sz w:val="24"/>
        </w:rPr>
        <w:t>protustranke</w:t>
      </w:r>
      <w:proofErr w:type="spellEnd"/>
      <w:r w:rsidR="006520B9" w:rsidRPr="00212C49">
        <w:rPr>
          <w:rStyle w:val="Naglaeno"/>
          <w:b w:val="false"/>
          <w:sz w:val="24"/>
        </w:rPr>
        <w:t xml:space="preserve"> </w:t>
      </w:r>
      <w:proofErr w:type="spellStart"/>
      <w:r w:rsidR="006520B9" w:rsidRPr="00212C49">
        <w:rPr>
          <w:rStyle w:val="Naglaeno"/>
          <w:b w:val="false"/>
          <w:sz w:val="24"/>
        </w:rPr>
        <w:t>A.C</w:t>
      </w:r>
      <w:proofErr w:type="spellEnd"/>
      <w:r w:rsidR="006520B9" w:rsidRPr="00212C49">
        <w:rPr>
          <w:rStyle w:val="Naglaeno"/>
          <w:b w:val="false"/>
          <w:sz w:val="24"/>
        </w:rPr>
        <w:t xml:space="preserve">. ČULJAK d.o.o. Cerić, OIB: 89850672494 i dr. kao </w:t>
      </w:r>
      <w:proofErr w:type="spellStart"/>
      <w:r w:rsidR="006520B9" w:rsidRPr="00212C49">
        <w:rPr>
          <w:rStyle w:val="Naglaeno"/>
          <w:b w:val="false"/>
          <w:sz w:val="24"/>
        </w:rPr>
        <w:t>protustranke</w:t>
      </w:r>
      <w:proofErr w:type="spellEnd"/>
      <w:r w:rsidR="00090344" w:rsidRPr="00212C49">
        <w:rPr>
          <w:rStyle w:val="Naglaeno"/>
          <w:b w:val="false"/>
          <w:sz w:val="24"/>
        </w:rPr>
        <w:t>,</w:t>
      </w:r>
      <w:r w:rsidR="00090344" w:rsidRPr="000B35F6">
        <w:rPr>
          <w:rStyle w:val="Naglaeno"/>
          <w:b w:val="false"/>
          <w:sz w:val="24"/>
        </w:rPr>
        <w:t xml:space="preserve"> </w:t>
      </w:r>
      <w:r w:rsidRPr="000B35F6">
        <w:rPr>
          <w:rStyle w:val="Naglaeno"/>
          <w:b w:val="false"/>
          <w:sz w:val="24"/>
        </w:rPr>
        <w:t xml:space="preserve">dana </w:t>
      </w:r>
      <w:r w:rsidR="006520B9">
        <w:rPr>
          <w:rStyle w:val="Naglaeno"/>
          <w:b w:val="false"/>
          <w:sz w:val="24"/>
        </w:rPr>
        <w:t>10. listopada</w:t>
      </w:r>
      <w:r w:rsidR="00134924" w:rsidRPr="000B35F6">
        <w:rPr>
          <w:rStyle w:val="Naglaeno"/>
          <w:b w:val="false"/>
          <w:sz w:val="24"/>
        </w:rPr>
        <w:t xml:space="preserve"> 2016</w:t>
      </w:r>
      <w:r w:rsidRPr="000B35F6">
        <w:rPr>
          <w:rStyle w:val="Naglaeno"/>
          <w:b w:val="false"/>
          <w:sz w:val="24"/>
        </w:rPr>
        <w:t>. g.,</w:t>
      </w:r>
      <w:r w:rsidR="00AB5B8E" w:rsidRPr="000B35F6">
        <w:rPr>
          <w:rStyle w:val="Naglaeno"/>
          <w:b w:val="false"/>
          <w:sz w:val="24"/>
        </w:rPr>
        <w:t xml:space="preserve"> </w:t>
      </w:r>
    </w:p>
    <w:p w:rsidRDefault="00212DFB" w:rsidP="00090344" w:rsidR="00212DFB" w:rsidRPr="000B35F6">
      <w:pPr>
        <w:pStyle w:val="Tijeloteksta"/>
        <w:ind w:firstLine="708"/>
        <w:rPr>
          <w:rStyle w:val="Naglaeno"/>
          <w:b w:val="false"/>
          <w:sz w:val="24"/>
        </w:rPr>
      </w:pPr>
    </w:p>
    <w:p w:rsidRDefault="00151980" w:rsidP="00750685" w:rsidR="00151980" w:rsidRPr="000B35F6">
      <w:pPr>
        <w:pStyle w:val="Tijeloteksta"/>
        <w:ind w:firstLine="708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 xml:space="preserve">r i j e š i o   j e 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>I</w:t>
      </w:r>
      <w:r w:rsidRPr="000B35F6">
        <w:rPr>
          <w:rStyle w:val="Naglaeno"/>
          <w:b w:val="false"/>
          <w:sz w:val="24"/>
        </w:rPr>
        <w:tab/>
        <w:t xml:space="preserve">ODBACUJE SE prijedlog vjerovnika </w:t>
      </w:r>
      <w:r w:rsidR="00212C49">
        <w:rPr>
          <w:rStyle w:val="Naglaeno"/>
          <w:b w:val="false"/>
          <w:sz w:val="24"/>
        </w:rPr>
        <w:t xml:space="preserve">Osijek-Koteks d.d. Osijek, </w:t>
      </w:r>
      <w:proofErr w:type="spellStart"/>
      <w:r w:rsidR="00212C49">
        <w:rPr>
          <w:rStyle w:val="Naglaeno"/>
          <w:b w:val="false"/>
          <w:sz w:val="24"/>
        </w:rPr>
        <w:t>Šamačka</w:t>
      </w:r>
      <w:proofErr w:type="spellEnd"/>
      <w:r w:rsidR="00212C49">
        <w:rPr>
          <w:rStyle w:val="Naglaeno"/>
          <w:b w:val="false"/>
          <w:sz w:val="24"/>
        </w:rPr>
        <w:t xml:space="preserve"> 11</w:t>
      </w:r>
      <w:r w:rsidR="00212DFB">
        <w:rPr>
          <w:rStyle w:val="Naglaeno"/>
          <w:b w:val="false"/>
          <w:sz w:val="24"/>
        </w:rPr>
        <w:t xml:space="preserve">, </w:t>
      </w:r>
      <w:r w:rsidRPr="000B35F6">
        <w:rPr>
          <w:rStyle w:val="Naglaeno"/>
          <w:b w:val="false"/>
          <w:sz w:val="24"/>
        </w:rPr>
        <w:t xml:space="preserve">od </w:t>
      </w:r>
      <w:r w:rsidR="00212C49">
        <w:rPr>
          <w:rStyle w:val="Naglaeno"/>
          <w:b w:val="false"/>
          <w:sz w:val="24"/>
        </w:rPr>
        <w:t>5. rujna</w:t>
      </w:r>
      <w:r w:rsidRPr="000B35F6">
        <w:rPr>
          <w:rStyle w:val="Naglaeno"/>
          <w:b w:val="false"/>
          <w:sz w:val="24"/>
        </w:rPr>
        <w:t xml:space="preserve"> 2016. g. za izdavanje potvrde ovršnosti na </w:t>
      </w:r>
      <w:proofErr w:type="spellStart"/>
      <w:r w:rsidRPr="000B35F6">
        <w:rPr>
          <w:rStyle w:val="Naglaeno"/>
          <w:b w:val="false"/>
          <w:sz w:val="24"/>
        </w:rPr>
        <w:t>predstečajnu</w:t>
      </w:r>
      <w:proofErr w:type="spellEnd"/>
      <w:r w:rsidRPr="000B35F6">
        <w:rPr>
          <w:rStyle w:val="Naglaeno"/>
          <w:b w:val="false"/>
          <w:sz w:val="24"/>
        </w:rPr>
        <w:t xml:space="preserve"> nagodbu od </w:t>
      </w:r>
      <w:r w:rsidR="00212C49">
        <w:rPr>
          <w:rStyle w:val="Naglaeno"/>
          <w:b w:val="false"/>
          <w:sz w:val="24"/>
        </w:rPr>
        <w:t>30. siječnja 2016</w:t>
      </w:r>
      <w:r w:rsidR="00212DF4" w:rsidRPr="00212DF4">
        <w:rPr>
          <w:rStyle w:val="Naglaeno"/>
          <w:b w:val="false"/>
          <w:sz w:val="24"/>
        </w:rPr>
        <w:t xml:space="preserve">. g. nad dužnikom </w:t>
      </w:r>
      <w:r w:rsidR="00212C49" w:rsidRPr="00212C49">
        <w:rPr>
          <w:rStyle w:val="Naglaeno"/>
          <w:sz w:val="24"/>
        </w:rPr>
        <w:t xml:space="preserve">BONUS d.o.o. Vinkovci, Hrvoja </w:t>
      </w:r>
      <w:proofErr w:type="spellStart"/>
      <w:r w:rsidR="00212C49" w:rsidRPr="00212C49">
        <w:rPr>
          <w:rStyle w:val="Naglaeno"/>
          <w:sz w:val="24"/>
        </w:rPr>
        <w:t>Vukčića</w:t>
      </w:r>
      <w:proofErr w:type="spellEnd"/>
      <w:r w:rsidR="00212C49" w:rsidRPr="00212C49">
        <w:rPr>
          <w:rStyle w:val="Naglaeno"/>
          <w:sz w:val="24"/>
        </w:rPr>
        <w:t>-</w:t>
      </w:r>
      <w:proofErr w:type="spellStart"/>
      <w:r w:rsidR="00212C49" w:rsidRPr="00212C49">
        <w:rPr>
          <w:rStyle w:val="Naglaeno"/>
          <w:sz w:val="24"/>
        </w:rPr>
        <w:t>Hrvatinića</w:t>
      </w:r>
      <w:proofErr w:type="spellEnd"/>
      <w:r w:rsidR="00212C49" w:rsidRPr="00212C49">
        <w:rPr>
          <w:rStyle w:val="Naglaeno"/>
          <w:sz w:val="24"/>
        </w:rPr>
        <w:t xml:space="preserve"> 100/A, OIB: 41395224452</w:t>
      </w:r>
      <w:r w:rsidRPr="000B35F6">
        <w:rPr>
          <w:rStyle w:val="Naglaeno"/>
          <w:b w:val="false"/>
          <w:sz w:val="24"/>
        </w:rPr>
        <w:t>.</w:t>
      </w:r>
    </w:p>
    <w:p w:rsidRDefault="00750685" w:rsidP="00750685" w:rsidR="00750685" w:rsidRPr="000B35F6">
      <w:pPr>
        <w:pStyle w:val="Tijeloteksta"/>
        <w:rPr>
          <w:rStyle w:val="Naglaeno"/>
          <w:b w:val="false"/>
          <w:sz w:val="24"/>
        </w:rPr>
      </w:pPr>
    </w:p>
    <w:p w:rsidRDefault="009D42BE" w:rsidP="00750685" w:rsidR="00750685" w:rsidRPr="000B35F6">
      <w:pPr>
        <w:pStyle w:val="Tijeloteksta"/>
        <w:jc w:val="center"/>
        <w:rPr>
          <w:rStyle w:val="Naglaeno"/>
          <w:b w:val="false"/>
          <w:sz w:val="24"/>
        </w:rPr>
      </w:pPr>
      <w:r>
        <w:rPr>
          <w:rStyle w:val="Naglaeno"/>
          <w:b w:val="false"/>
          <w:sz w:val="24"/>
        </w:rPr>
        <w:t>Obrazloženje</w:t>
      </w:r>
    </w:p>
    <w:p w:rsidRDefault="00750685" w:rsidP="00750685" w:rsidR="00750685">
      <w:pPr>
        <w:pStyle w:val="Tijeloteksta"/>
        <w:rPr>
          <w:rStyle w:val="Naglaeno"/>
          <w:b w:val="false"/>
          <w:sz w:val="24"/>
        </w:rPr>
      </w:pPr>
    </w:p>
    <w:p w:rsidRDefault="00830C18" w:rsidP="00750685" w:rsidR="00830C18" w:rsidRPr="000B35F6">
      <w:pPr>
        <w:pStyle w:val="Tijeloteksta"/>
        <w:rPr>
          <w:rStyle w:val="Naglaeno"/>
          <w:b w:val="false"/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rStyle w:val="Naglaeno"/>
          <w:b w:val="false"/>
          <w:sz w:val="24"/>
        </w:rPr>
      </w:pPr>
      <w:r w:rsidRPr="000B35F6">
        <w:rPr>
          <w:rStyle w:val="Naglaeno"/>
          <w:b w:val="false"/>
          <w:sz w:val="24"/>
        </w:rPr>
        <w:t xml:space="preserve">Podneskom od </w:t>
      </w:r>
      <w:r w:rsidR="00212C49">
        <w:rPr>
          <w:rStyle w:val="Naglaeno"/>
          <w:b w:val="false"/>
          <w:sz w:val="24"/>
        </w:rPr>
        <w:t>5. rujna</w:t>
      </w:r>
      <w:r w:rsidR="009D42BE" w:rsidRPr="000B35F6">
        <w:rPr>
          <w:rStyle w:val="Naglaeno"/>
          <w:b w:val="false"/>
          <w:sz w:val="24"/>
        </w:rPr>
        <w:t xml:space="preserve"> 2016. g. </w:t>
      </w:r>
      <w:r w:rsidRPr="000B35F6">
        <w:rPr>
          <w:rStyle w:val="Naglaeno"/>
          <w:b w:val="false"/>
          <w:sz w:val="24"/>
        </w:rPr>
        <w:t xml:space="preserve">vjerovnik </w:t>
      </w:r>
      <w:r w:rsidR="00212C49">
        <w:rPr>
          <w:rStyle w:val="Naglaeno"/>
          <w:b w:val="false"/>
          <w:sz w:val="24"/>
        </w:rPr>
        <w:t xml:space="preserve">Osijek-Koteks d.d. Osijek, </w:t>
      </w:r>
      <w:proofErr w:type="spellStart"/>
      <w:r w:rsidR="00212C49">
        <w:rPr>
          <w:rStyle w:val="Naglaeno"/>
          <w:b w:val="false"/>
          <w:sz w:val="24"/>
        </w:rPr>
        <w:t>Šamačka</w:t>
      </w:r>
      <w:proofErr w:type="spellEnd"/>
      <w:r w:rsidR="00212C49">
        <w:rPr>
          <w:rStyle w:val="Naglaeno"/>
          <w:b w:val="false"/>
          <w:sz w:val="24"/>
        </w:rPr>
        <w:t xml:space="preserve"> 11</w:t>
      </w:r>
      <w:r w:rsidR="009D42BE">
        <w:rPr>
          <w:rStyle w:val="Naglaeno"/>
          <w:b w:val="false"/>
          <w:sz w:val="24"/>
        </w:rPr>
        <w:t xml:space="preserve"> </w:t>
      </w:r>
      <w:r w:rsidR="00D06ADE" w:rsidRPr="000B35F6">
        <w:rPr>
          <w:rStyle w:val="Naglaeno"/>
          <w:b w:val="false"/>
          <w:sz w:val="24"/>
        </w:rPr>
        <w:t xml:space="preserve">zamolio je da se </w:t>
      </w:r>
      <w:proofErr w:type="spellStart"/>
      <w:r w:rsidR="00D06ADE" w:rsidRPr="000B35F6">
        <w:rPr>
          <w:rStyle w:val="Naglaeno"/>
          <w:b w:val="false"/>
          <w:sz w:val="24"/>
        </w:rPr>
        <w:t>predstečajna</w:t>
      </w:r>
      <w:proofErr w:type="spellEnd"/>
      <w:r w:rsidR="00D06ADE" w:rsidRPr="000B35F6">
        <w:rPr>
          <w:rStyle w:val="Naglaeno"/>
          <w:b w:val="false"/>
          <w:sz w:val="24"/>
        </w:rPr>
        <w:t xml:space="preserve"> nagodba odobrena rješenjem Trgovačkog suda u Osijeku </w:t>
      </w:r>
      <w:r w:rsidR="00437F2E" w:rsidRPr="00437F2E">
        <w:rPr>
          <w:rStyle w:val="Naglaeno"/>
          <w:b w:val="false"/>
          <w:sz w:val="24"/>
        </w:rPr>
        <w:t xml:space="preserve">broj </w:t>
      </w:r>
      <w:proofErr w:type="spellStart"/>
      <w:r w:rsidR="00437F2E" w:rsidRPr="00437F2E">
        <w:rPr>
          <w:rStyle w:val="Naglaeno"/>
          <w:b w:val="false"/>
          <w:sz w:val="24"/>
        </w:rPr>
        <w:t>Stpn</w:t>
      </w:r>
      <w:proofErr w:type="spellEnd"/>
      <w:r w:rsidR="00437F2E" w:rsidRPr="00437F2E">
        <w:rPr>
          <w:rStyle w:val="Naglaeno"/>
          <w:b w:val="false"/>
          <w:sz w:val="24"/>
        </w:rPr>
        <w:t>-</w:t>
      </w:r>
      <w:r w:rsidR="002468FF">
        <w:rPr>
          <w:rStyle w:val="Naglaeno"/>
          <w:b w:val="false"/>
          <w:sz w:val="24"/>
        </w:rPr>
        <w:t>9</w:t>
      </w:r>
      <w:r w:rsidR="00437F2E" w:rsidRPr="00437F2E">
        <w:rPr>
          <w:rStyle w:val="Naglaeno"/>
          <w:b w:val="false"/>
          <w:sz w:val="24"/>
        </w:rPr>
        <w:t>/</w:t>
      </w:r>
      <w:r w:rsidR="002468FF">
        <w:rPr>
          <w:rStyle w:val="Naglaeno"/>
          <w:b w:val="false"/>
          <w:sz w:val="24"/>
        </w:rPr>
        <w:t>14-4</w:t>
      </w:r>
      <w:r w:rsidR="00437F2E" w:rsidRPr="00437F2E">
        <w:rPr>
          <w:rStyle w:val="Naglaeno"/>
          <w:b w:val="false"/>
          <w:sz w:val="24"/>
        </w:rPr>
        <w:t xml:space="preserve"> od </w:t>
      </w:r>
      <w:r w:rsidR="002468FF">
        <w:rPr>
          <w:rStyle w:val="Naglaeno"/>
          <w:b w:val="false"/>
          <w:sz w:val="24"/>
        </w:rPr>
        <w:t>30. siječnja 2016</w:t>
      </w:r>
      <w:r w:rsidR="00437F2E" w:rsidRPr="00437F2E">
        <w:rPr>
          <w:rStyle w:val="Naglaeno"/>
          <w:b w:val="false"/>
          <w:sz w:val="24"/>
        </w:rPr>
        <w:t xml:space="preserve">. g.  dužnika </w:t>
      </w:r>
      <w:r w:rsidR="002468FF" w:rsidRPr="002468FF">
        <w:rPr>
          <w:rStyle w:val="Naglaeno"/>
          <w:sz w:val="24"/>
        </w:rPr>
        <w:t xml:space="preserve">BONUS d.o.o. Vinkovci, Hrvoja </w:t>
      </w:r>
      <w:proofErr w:type="spellStart"/>
      <w:r w:rsidR="002468FF" w:rsidRPr="002468FF">
        <w:rPr>
          <w:rStyle w:val="Naglaeno"/>
          <w:sz w:val="24"/>
        </w:rPr>
        <w:t>Vukčića</w:t>
      </w:r>
      <w:proofErr w:type="spellEnd"/>
      <w:r w:rsidR="002468FF" w:rsidRPr="002468FF">
        <w:rPr>
          <w:rStyle w:val="Naglaeno"/>
          <w:sz w:val="24"/>
        </w:rPr>
        <w:t>-</w:t>
      </w:r>
      <w:proofErr w:type="spellStart"/>
      <w:r w:rsidR="002468FF" w:rsidRPr="002468FF">
        <w:rPr>
          <w:rStyle w:val="Naglaeno"/>
          <w:sz w:val="24"/>
        </w:rPr>
        <w:t>Hrvatinića</w:t>
      </w:r>
      <w:proofErr w:type="spellEnd"/>
      <w:r w:rsidR="002468FF" w:rsidRPr="002468FF">
        <w:rPr>
          <w:rStyle w:val="Naglaeno"/>
          <w:sz w:val="24"/>
        </w:rPr>
        <w:t xml:space="preserve"> 100/A, OIB: 41395224452</w:t>
      </w:r>
      <w:r w:rsidRPr="009D42BE">
        <w:rPr>
          <w:rStyle w:val="Naglaeno"/>
          <w:b w:val="false"/>
          <w:sz w:val="24"/>
        </w:rPr>
        <w:t>,</w:t>
      </w:r>
      <w:r w:rsidRPr="000B35F6">
        <w:rPr>
          <w:rStyle w:val="Naglaeno"/>
          <w:b w:val="false"/>
          <w:sz w:val="24"/>
        </w:rPr>
        <w:t xml:space="preserve"> ovjerovi potvrdom pravomoćnosti i ovršnosti.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Sud je postupio sukladno zahtjevu vjerovnika u odnosu na  potvrdu pravomoćnosti.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>U odnosu na ishođenje potvrde ovršnosti ovaj sud smatra da za istu vjerovnik nema pravni interes.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U konkretnom slučaju radi se o pitanju načina dokazivanja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i potrebi izdavanja njene ovršnosti, odnosno pitanju ima li potvrde (interesa) vjerovnik koji je sklopio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 zahtijevati angažiranje suda u njegovoj pravnoj stvari u slučaju kada prisilnim putem ostvaruje tražbinu utvrđenu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nagodbi, odnosno ima li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zahtijevati da mu sud pred kojim je sklopljena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nagodba, izda potvrdu ovršnosti na sklopljenu </w:t>
      </w:r>
      <w:proofErr w:type="spellStart"/>
      <w:r w:rsidRPr="000B35F6">
        <w:rPr>
          <w:sz w:val="24"/>
        </w:rPr>
        <w:t>predstečajnu</w:t>
      </w:r>
      <w:proofErr w:type="spellEnd"/>
      <w:r w:rsidRPr="000B35F6">
        <w:rPr>
          <w:sz w:val="24"/>
        </w:rPr>
        <w:t xml:space="preserve"> nagodbu.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151980" w:rsidR="00750685" w:rsidRPr="000B35F6">
      <w:pPr>
        <w:pStyle w:val="Tijeloteksta"/>
        <w:ind w:firstLine="708"/>
        <w:rPr>
          <w:sz w:val="24"/>
        </w:rPr>
      </w:pP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je sudska nagodba na što upućuje odredb</w:t>
      </w:r>
      <w:r w:rsidR="00151980" w:rsidRPr="000B35F6">
        <w:rPr>
          <w:sz w:val="24"/>
        </w:rPr>
        <w:t>a</w:t>
      </w:r>
      <w:r w:rsidRPr="000B35F6">
        <w:rPr>
          <w:sz w:val="24"/>
        </w:rPr>
        <w:t xml:space="preserve"> čl. 83</w:t>
      </w:r>
      <w:r w:rsidR="009D42BE">
        <w:rPr>
          <w:sz w:val="24"/>
        </w:rPr>
        <w:t>.</w:t>
      </w:r>
      <w:r w:rsidRPr="000B35F6">
        <w:rPr>
          <w:sz w:val="24"/>
        </w:rPr>
        <w:t xml:space="preserve"> Zakona o financijskom poslovanju i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(NN br. 108/12 i 144/12 u daljnjem tekstu ZFPPN) koja za vjerovnike čije su tražbine utvrđene ima snagu ovršne isprave (čl. 66</w:t>
      </w:r>
      <w:r w:rsidR="009D42BE">
        <w:rPr>
          <w:sz w:val="24"/>
        </w:rPr>
        <w:t>.</w:t>
      </w:r>
      <w:r w:rsidRPr="000B35F6">
        <w:rPr>
          <w:sz w:val="24"/>
        </w:rPr>
        <w:t xml:space="preserve"> st. 12</w:t>
      </w:r>
      <w:r w:rsidR="009D42BE">
        <w:rPr>
          <w:sz w:val="24"/>
        </w:rPr>
        <w:t>.</w:t>
      </w:r>
      <w:r w:rsidRPr="000B35F6">
        <w:rPr>
          <w:sz w:val="24"/>
        </w:rPr>
        <w:t xml:space="preserve"> ZFPPN). Sudska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da bi mogla biti ovršna isprava u pravilu mora biti </w:t>
      </w:r>
      <w:r w:rsidRPr="000B35F6">
        <w:rPr>
          <w:sz w:val="24"/>
        </w:rPr>
        <w:lastRenderedPageBreak/>
        <w:t>ovršna, jer je ovršnost svojstvo na temelju kojeg se može tražiti prisilno ostvarivanje tražbine koja je u njoj utvrđena. Opća pravila o ovršnosti utvrđena su u Ovršnom zakonu različito za pojedine kategorije ovršnih isprava (sudskih i upravnih odluka), sudskih i upravnih nagodbi, javnobilježničkih isprava.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Dospjelost tražbine vjerovnika koja je utvrđena u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prosuđuje se prema samoj </w:t>
      </w:r>
      <w:proofErr w:type="spellStart"/>
      <w:r w:rsidRPr="000B35F6">
        <w:rPr>
          <w:sz w:val="24"/>
        </w:rPr>
        <w:t>predstečajnoj</w:t>
      </w:r>
      <w:proofErr w:type="spellEnd"/>
      <w:r w:rsidRPr="000B35F6">
        <w:rPr>
          <w:sz w:val="24"/>
        </w:rPr>
        <w:t xml:space="preserve"> nagodbi pa je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 ovršna isprava ako je tražbina koja se prema njoj treba ispuniti dospjela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Ovršnog zakona - NN br. 112/12 dalje: OZ). Dospijeće tražbine dokazuje se zapisnikom o nagodbi (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nagodbom) sukladno odredbi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OZ. Na temelju nagodbe koja je postala ovršna u jednom dijelu ovrha se može odrediti samo u odnosu na taj dio (čl.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4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ind w:firstLine="708"/>
        <w:rPr>
          <w:sz w:val="24"/>
        </w:rPr>
      </w:pPr>
      <w:r w:rsidRPr="000B35F6">
        <w:rPr>
          <w:sz w:val="24"/>
        </w:rPr>
        <w:t xml:space="preserve">Iz navedenih općih pravila o ovršnosti ovršnih isprava proizlazi da se potvrda ovršnosti sukladno odredbi čl. 36 st. 1 OZ daje samo u slučaju sudskih i upravnih odluka, a ne i u slučaju kada je ovršna isprava sudska, u konkretnom slučaju, </w:t>
      </w:r>
      <w:proofErr w:type="spellStart"/>
      <w:r w:rsidRPr="000B35F6">
        <w:rPr>
          <w:sz w:val="24"/>
        </w:rPr>
        <w:t>predstečajna</w:t>
      </w:r>
      <w:proofErr w:type="spellEnd"/>
      <w:r w:rsidRPr="000B35F6">
        <w:rPr>
          <w:sz w:val="24"/>
        </w:rPr>
        <w:t xml:space="preserve"> nagodba. Od ovih općih pravila o ovršnosti pojedinih kategorija ovršnih isprava ne odstupa niti odredba čl. 209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kojom je propisano da će Financijska agencija postupiti po zahtjevu ovrhovoditelja ako on izravno zatraži prisilnu naplatu tražbine na temelju ovršne odluke i nagodbe domaćeg suda koje glase na ispunjenje određene novčane tražbine i koje imaju potvrdu ovršnosti. Dospijeće tražbine iz sudske odluke dokazuje se potvrdom ovršnosti te odluke (čl.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OZ), a dospijeće tražbine utvrđene </w:t>
      </w:r>
      <w:proofErr w:type="spellStart"/>
      <w:r w:rsidRPr="000B35F6">
        <w:rPr>
          <w:sz w:val="24"/>
        </w:rPr>
        <w:t>predstečajnom</w:t>
      </w:r>
      <w:proofErr w:type="spellEnd"/>
      <w:r w:rsidRPr="000B35F6">
        <w:rPr>
          <w:sz w:val="24"/>
        </w:rPr>
        <w:t xml:space="preserve"> nagodbom dokazuje se zapisnikom o nagodbi (odnosno samom nagodbom,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OZ). 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EC59A9" w:rsidR="00750685" w:rsidRPr="000B35F6">
      <w:pPr>
        <w:pStyle w:val="Tijeloteksta"/>
        <w:ind w:firstLine="708"/>
        <w:rPr>
          <w:bCs/>
          <w:sz w:val="24"/>
        </w:rPr>
      </w:pPr>
      <w:r w:rsidRPr="000B35F6">
        <w:rPr>
          <w:sz w:val="24"/>
        </w:rPr>
        <w:t xml:space="preserve">Slijedom navedenog, vjerovnik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 čija je tražbina utvrđena ne može dospjelost tražbine dokazivati izdavanje</w:t>
      </w:r>
      <w:r w:rsidR="00151980" w:rsidRPr="000B35F6">
        <w:rPr>
          <w:sz w:val="24"/>
        </w:rPr>
        <w:t>m</w:t>
      </w:r>
      <w:r w:rsidRPr="000B35F6">
        <w:rPr>
          <w:sz w:val="24"/>
        </w:rPr>
        <w:t xml:space="preserve"> potvrde ovršnosti </w:t>
      </w:r>
      <w:proofErr w:type="spellStart"/>
      <w:r w:rsidRPr="000B35F6">
        <w:rPr>
          <w:sz w:val="24"/>
        </w:rPr>
        <w:t>predstečajne</w:t>
      </w:r>
      <w:proofErr w:type="spellEnd"/>
      <w:r w:rsidRPr="000B35F6">
        <w:rPr>
          <w:sz w:val="24"/>
        </w:rPr>
        <w:t xml:space="preserve"> nagodbe, te je valjalo sukladno čl. 27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te čl. 36</w:t>
      </w:r>
      <w:r w:rsidR="00A629D9">
        <w:rPr>
          <w:sz w:val="24"/>
        </w:rPr>
        <w:t>.</w:t>
      </w:r>
      <w:r w:rsidRPr="000B35F6">
        <w:rPr>
          <w:sz w:val="24"/>
        </w:rPr>
        <w:t xml:space="preserve"> st. 1</w:t>
      </w:r>
      <w:r w:rsidR="00A629D9">
        <w:rPr>
          <w:sz w:val="24"/>
        </w:rPr>
        <w:t>.</w:t>
      </w:r>
      <w:r w:rsidRPr="000B35F6">
        <w:rPr>
          <w:sz w:val="24"/>
        </w:rPr>
        <w:t xml:space="preserve"> i 2</w:t>
      </w:r>
      <w:r w:rsidR="00A629D9">
        <w:rPr>
          <w:sz w:val="24"/>
        </w:rPr>
        <w:t>.</w:t>
      </w:r>
      <w:r w:rsidRPr="000B35F6">
        <w:rPr>
          <w:sz w:val="24"/>
        </w:rPr>
        <w:t xml:space="preserve"> OZ odlučiti kao u izreci.</w:t>
      </w:r>
    </w:p>
    <w:p w:rsidRDefault="00EC59A9" w:rsidP="00EC59A9" w:rsidR="00EC59A9" w:rsidRPr="000B35F6">
      <w:pPr>
        <w:pStyle w:val="Tijeloteksta"/>
        <w:ind w:firstLine="708"/>
        <w:rPr>
          <w:bCs/>
          <w:sz w:val="24"/>
        </w:rPr>
      </w:pPr>
    </w:p>
    <w:p w:rsidRDefault="00750685" w:rsidP="00750685" w:rsidR="00750685" w:rsidRPr="000B35F6">
      <w:pPr>
        <w:pStyle w:val="Tijeloteksta"/>
        <w:jc w:val="center"/>
        <w:rPr>
          <w:sz w:val="24"/>
        </w:rPr>
      </w:pPr>
      <w:r w:rsidRPr="000B35F6">
        <w:rPr>
          <w:sz w:val="24"/>
        </w:rPr>
        <w:t xml:space="preserve">U Osijeku </w:t>
      </w:r>
      <w:r w:rsidR="001E2657">
        <w:rPr>
          <w:sz w:val="24"/>
        </w:rPr>
        <w:t>10. listopada</w:t>
      </w:r>
      <w:r w:rsidRPr="000B35F6">
        <w:rPr>
          <w:sz w:val="24"/>
        </w:rPr>
        <w:t xml:space="preserve"> 2016. g.</w:t>
      </w: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="001E2657">
        <w:rPr>
          <w:sz w:val="24"/>
        </w:rPr>
        <w:tab/>
      </w:r>
      <w:r w:rsidR="001E2657">
        <w:rPr>
          <w:sz w:val="24"/>
        </w:rPr>
        <w:tab/>
      </w:r>
      <w:r w:rsidR="001E2657">
        <w:rPr>
          <w:sz w:val="24"/>
        </w:rPr>
        <w:tab/>
      </w:r>
      <w:r w:rsidRPr="000B35F6">
        <w:rPr>
          <w:sz w:val="24"/>
        </w:rPr>
        <w:t xml:space="preserve">STEČAJNA SUTKINJA </w:t>
      </w:r>
    </w:p>
    <w:p w:rsidRDefault="00750685" w:rsidP="00750685" w:rsidR="00750685" w:rsidRPr="000B35F6">
      <w:pPr>
        <w:pStyle w:val="Tijeloteksta"/>
        <w:rPr>
          <w:sz w:val="24"/>
        </w:rPr>
      </w:pP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</w:r>
      <w:r w:rsidRPr="000B35F6">
        <w:rPr>
          <w:sz w:val="24"/>
        </w:rPr>
        <w:tab/>
        <w:t xml:space="preserve">                        Nada Roso</w:t>
      </w:r>
    </w:p>
    <w:p w:rsidRDefault="00750685" w:rsidP="00750685" w:rsidR="00750685" w:rsidRPr="000B35F6"/>
    <w:p w:rsidRDefault="00750685" w:rsidP="00750685" w:rsidR="00750685" w:rsidRPr="000B35F6"/>
    <w:p w:rsidRDefault="00151980" w:rsidP="00750685" w:rsidR="00151980" w:rsidRPr="000B35F6"/>
    <w:p w:rsidRDefault="001E2657" w:rsidP="00750685" w:rsidR="00151980" w:rsidRPr="000B35F6">
      <w:r w:rsidRPr="000B35F6">
        <w:t>Zapisničar: Danijela Špeletić</w:t>
      </w:r>
    </w:p>
    <w:p w:rsidRDefault="00151980" w:rsidP="00750685" w:rsidR="00151980" w:rsidRPr="000B35F6"/>
    <w:p w:rsidRDefault="00151980" w:rsidP="00750685" w:rsidR="00151980" w:rsidRPr="000B35F6"/>
    <w:p w:rsidRDefault="00750685" w:rsidP="00750685" w:rsidR="00750685" w:rsidRPr="000B35F6">
      <w:pPr>
        <w:jc w:val="both"/>
      </w:pPr>
      <w:r w:rsidRPr="000B35F6">
        <w:t>POUKA O PRAVNOM LIJEKU:</w:t>
      </w:r>
    </w:p>
    <w:p w:rsidRDefault="00750685" w:rsidP="00750685" w:rsidR="00750685" w:rsidRPr="000B35F6">
      <w:pPr>
        <w:jc w:val="both"/>
      </w:pPr>
      <w:r w:rsidRPr="000B35F6">
        <w:t>Protiv ovog rješenja nezadovoljna stranka može izjaviti žalbu Visokom trgovačkom sudu Republike Hrvatske u Zagrebu u roku od 8 dana u 3 primjerka putem ovog suda.</w:t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  <w:r w:rsidRPr="000B35F6">
        <w:t>DNA:</w:t>
      </w:r>
    </w:p>
    <w:p w:rsidRDefault="00750685" w:rsidP="00750685" w:rsidR="001E2657" w:rsidRPr="001E2657">
      <w:pPr>
        <w:numPr>
          <w:ilvl w:val="0"/>
          <w:numId w:val="9"/>
        </w:numPr>
        <w:jc w:val="both"/>
      </w:pPr>
      <w:r w:rsidRPr="000B35F6">
        <w:t xml:space="preserve">vjerovnik </w:t>
      </w:r>
      <w:r w:rsidR="001E2657">
        <w:rPr>
          <w:rStyle w:val="Naglaeno"/>
          <w:b w:val="false"/>
        </w:rPr>
        <w:t xml:space="preserve">Osijek-Koteks d.d. Osijek, </w:t>
      </w:r>
      <w:proofErr w:type="spellStart"/>
      <w:r w:rsidR="001E2657">
        <w:rPr>
          <w:rStyle w:val="Naglaeno"/>
          <w:b w:val="false"/>
        </w:rPr>
        <w:t>Šamačka</w:t>
      </w:r>
      <w:proofErr w:type="spellEnd"/>
      <w:r w:rsidR="001E2657">
        <w:rPr>
          <w:rStyle w:val="Naglaeno"/>
          <w:b w:val="false"/>
        </w:rPr>
        <w:t xml:space="preserve"> 11</w:t>
      </w:r>
      <w:r w:rsidR="001E2657" w:rsidRPr="001E2657">
        <w:rPr>
          <w:bCs/>
        </w:rPr>
        <w:t xml:space="preserve"> </w:t>
      </w:r>
      <w:r w:rsidR="00830C18">
        <w:rPr>
          <w:bCs/>
        </w:rPr>
        <w:t xml:space="preserve">uz </w:t>
      </w:r>
      <w:proofErr w:type="spellStart"/>
      <w:r w:rsidR="00830C18">
        <w:rPr>
          <w:bCs/>
        </w:rPr>
        <w:t>rj</w:t>
      </w:r>
      <w:proofErr w:type="spellEnd"/>
      <w:r w:rsidR="00830C18">
        <w:rPr>
          <w:bCs/>
        </w:rPr>
        <w:t>. od 30.1.2016.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1E2657">
        <w:rPr>
          <w:bCs/>
        </w:rPr>
        <w:t>e-</w:t>
      </w:r>
      <w:proofErr w:type="spellStart"/>
      <w:r w:rsidRPr="001E2657">
        <w:rPr>
          <w:bCs/>
        </w:rPr>
        <w:t>ogl</w:t>
      </w:r>
      <w:proofErr w:type="spellEnd"/>
      <w:r w:rsidRPr="001E2657">
        <w:rPr>
          <w:bCs/>
        </w:rPr>
        <w:t>. pl.</w:t>
      </w:r>
    </w:p>
    <w:p w:rsidRDefault="00750685" w:rsidP="00750685" w:rsidR="00750685" w:rsidRPr="000B35F6">
      <w:pPr>
        <w:numPr>
          <w:ilvl w:val="0"/>
          <w:numId w:val="9"/>
        </w:numPr>
        <w:jc w:val="both"/>
      </w:pPr>
      <w:r w:rsidRPr="000B35F6">
        <w:t>k-</w:t>
      </w:r>
      <w:r w:rsidR="001E2657">
        <w:t>10.11.</w:t>
      </w:r>
    </w:p>
    <w:p w:rsidRDefault="00750685" w:rsidP="00750685" w:rsidR="00750685" w:rsidRPr="000B35F6">
      <w:pPr>
        <w:jc w:val="both"/>
      </w:pPr>
      <w:r w:rsidRPr="000B35F6">
        <w:tab/>
      </w:r>
      <w:r w:rsidRPr="000B35F6">
        <w:tab/>
      </w:r>
      <w:r w:rsidRPr="000B35F6">
        <w:tab/>
      </w:r>
      <w:r w:rsidRPr="000B35F6">
        <w:tab/>
      </w: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>
      <w:pPr>
        <w:jc w:val="both"/>
      </w:pPr>
    </w:p>
    <w:p w:rsidRDefault="00750685" w:rsidP="00750685" w:rsidR="00750685" w:rsidRPr="000B35F6"/>
    <w:p w:rsidRDefault="00750685" w:rsidP="00750685" w:rsidR="00750685" w:rsidRPr="000B35F6"/>
    <w:p w:rsidRDefault="006D3C3F" w:rsidP="00750685" w:rsidR="006D3C3F" w:rsidRPr="000B35F6"/>
    <w:sectPr w:rsidSect="00606835" w:rsidR="006D3C3F" w:rsidRPr="000B35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054" w:rsidR="003C2054">
      <w:r>
        <w:separator/>
      </w:r>
    </w:p>
  </w:endnote>
  <w:endnote w:id="0" w:type="continuationSeparator">
    <w:p w:rsidRDefault="003C2054" w:rsidR="003C2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054" w:rsidR="003C2054">
      <w:r>
        <w:separator/>
      </w:r>
    </w:p>
  </w:footnote>
  <w:footnote w:id="0" w:type="continuationSeparator">
    <w:p w:rsidRDefault="003C2054" w:rsidR="003C2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9902C1">
      <w:t xml:space="preserve">6 </w:t>
    </w:r>
    <w:proofErr w:type="spellStart"/>
    <w:r w:rsidR="009902C1">
      <w:t>Stpn</w:t>
    </w:r>
    <w:proofErr w:type="spellEnd"/>
    <w:r w:rsidR="009902C1">
      <w:t>-9/14-25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proofErr w:type="spellStart"/>
    <w:r w:rsidR="00CA752E">
      <w:t>St</w:t>
    </w:r>
    <w:r w:rsidR="001F104C">
      <w:t>pn</w:t>
    </w:r>
    <w:proofErr w:type="spellEnd"/>
    <w:r w:rsidR="00CA752E">
      <w:t>-</w:t>
    </w:r>
    <w:r w:rsidR="009902C1">
      <w:t>9</w:t>
    </w:r>
    <w:r w:rsidR="0039407D">
      <w:t>/</w:t>
    </w:r>
    <w:r w:rsidR="009902C1">
      <w:t>14-25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4D7C"/>
    <w:rsid w:val="000900DB"/>
    <w:rsid w:val="00090344"/>
    <w:rsid w:val="00090BC8"/>
    <w:rsid w:val="00091C60"/>
    <w:rsid w:val="00093500"/>
    <w:rsid w:val="00097240"/>
    <w:rsid w:val="00097321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657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C49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8FF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054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0B9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C18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3C97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02C1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D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4D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4D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D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D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D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4D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4D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D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D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ožujka 2014.</izvorni_sadrzaj>
    <derivirana_varijabla naziv="DomainObject.Predmet.DatumArhiviranja_1">5. ožujka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2014.</izvorni_sadrzaj>
    <derivirana_varijabla naziv="DomainObject.Predmet.DatumOsnivanja_1">13.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2014.</izvorni_sadrzaj>
    <derivirana_varijabla naziv="DomainObject.Predmet.DatumRjesavanja_1">30. siječnja 2014.</derivirana_varijabla>
  </DomainObject.Predmet.DatumRjesavanja>
  <DomainObject.Predmet.DatumRokaCuvanja>
    <izvorni_sadrzaj>5. ožujka 2024.</izvorni_sadrzaj>
    <derivirana_varijabla naziv="DomainObject.Predmet.DatumRokaCuvanja_1">5. ožujka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ožujka 2014.</izvorni_sadrzaj>
    <derivirana_varijabla naziv="DomainObject.Predmet.DatumZatvaranja_1">5. ožujka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hr.ibm.icms.common.model.sluzbeneosobe.Referada@79677967[id=5780, dbStatus=null, naziv=6. Referada, oznaka=null, sudac=null] &lt;-hr.ibm.icms.common.model.sluzbeneosobe.Referada@79677967[status dodjele: =false]</izvorni_sadrzaj>
    <derivirana_varijabla naziv="DomainObject.Predmet.MjestoCuvanja_1">hr.ibm.icms.common.model.sluzbeneosobe.Referada@79677967[id=5780, dbStatus=null, naziv=6. Referada, oznaka=null, sudac=null] &lt;-hr.ibm.icms.common.model.sluzbeneosobe.Referada@79677967[status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Stpn-9/2014</izvorni_sadrzaj>
    <derivirana_varijabla naziv="DomainObject.Predmet.OznakaBroj_1">Stpn-9/2014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BONUS d.o.o. za unutarnju i vanjsku trgovinu</izvorni_sadrzaj>
    <derivirana_varijabla naziv="DomainObject.Predmet.StrankaFormated_1">  BONUS d.o.o. za unutarnju i vanjsku trgovinu</derivirana_varijabla>
  </DomainObject.Predmet.StrankaFormated>
  <DomainObject.Predmet.StrankaFormatedOIB>
    <izvorni_sadrzaj>  BONUS d.o.o. za unutarnju i vanjsku trgovinu, OIB 41395224452</izvorni_sadrzaj>
    <derivirana_varijabla naziv="DomainObject.Predmet.StrankaFormatedOIB_1">  BONUS d.o.o. za unutarnju i vanjsku trgovinu, OIB 41395224452</derivirana_varijabla>
  </DomainObject.Predmet.StrankaFormatedOIB>
  <DomainObject.Predmet.StrankaFormatedWithAdress>
    <izvorni_sadrzaj> BONUS d.o.o. za unutarnju i vanjsku trgovinu, Hrvoja Vukčića Hrvatinića 100/A, Vinkovci</izvorni_sadrzaj>
    <derivirana_varijabla naziv="DomainObject.Predmet.StrankaFormatedWithAdress_1"> BONUS d.o.o. za unutarnju i vanjsku trgovinu, Hrvoja Vukčića Hrvatinića 100/A, Vinkovci</derivirana_varijabla>
  </DomainObject.Predmet.StrankaFormatedWithAdress>
  <DomainObject.Predmet.StrankaFormatedWithAdressOIB>
    <izvorni_sadrzaj> BONUS d.o.o. za unutarnju i vanjsku trgovinu, OIB 41395224452, Hrvoja Vukčića Hrvatinića 100/A, Vinkovci</izvorni_sadrzaj>
    <derivirana_varijabla naziv="DomainObject.Predmet.StrankaFormatedWithAdressOIB_1"> BONUS d.o.o. za unutarnju i vanjsku trgovinu, OIB 41395224452, Hrvoja Vukčića Hrvatinića 100/A, Vinkovci</derivirana_varijabla>
  </DomainObject.Predmet.StrankaFormatedWithAdressOIB>
  <DomainObject.Predmet.StrankaWithAdress>
    <izvorni_sadrzaj>BONUS d.o.o. za unutarnju i vanjsku trgovinu Hrvoja Vukčića Hrvatinića 100/A,Vinkovci</izvorni_sadrzaj>
    <derivirana_varijabla naziv="DomainObject.Predmet.StrankaWithAdress_1">BONUS d.o.o. za unutarnju i vanjsku trgovinu Hrvoja Vukčića Hrvatinića 100/A,Vinkovci</derivirana_varijabla>
  </DomainObject.Predmet.StrankaWithAdress>
  <DomainObject.Predmet.StrankaWithAdressOIB>
    <izvorni_sadrzaj>BONUS d.o.o. za unutarnju i vanjsku trgovinu, OIB 41395224452, Hrvoja Vukčića Hrvatinića 100/A,Vinkovci</izvorni_sadrzaj>
    <derivirana_varijabla naziv="DomainObject.Predmet.StrankaWithAdressOIB_1">BONUS d.o.o. za unutarnju i vanjsku trgovinu, OIB 41395224452, Hrvoja Vukčića Hrvatinića 100/A,Vinkovci</derivirana_varijabla>
  </DomainObject.Predmet.StrankaWithAdressOIB>
  <DomainObject.Predmet.StrankaNazivFormated>
    <izvorni_sadrzaj>BONUS d.o.o. za unutarnju i vanjsku trgovinu</izvorni_sadrzaj>
    <derivirana_varijabla naziv="DomainObject.Predmet.StrankaNazivFormated_1">BONUS d.o.o. za unutarnju i vanjsku trgovinu</derivirana_varijabla>
  </DomainObject.Predmet.StrankaNazivFormated>
  <DomainObject.Predmet.StrankaNazivFormatedOIB>
    <izvorni_sadrzaj>BONUS d.o.o. za unutarnju i vanjsku trgovinu, OIB 41395224452</izvorni_sadrzaj>
    <derivirana_varijabla naziv="DomainObject.Predmet.StrankaNazivFormatedOIB_1">BONUS d.o.o. za unutarnju i vanjsku trgovinu, OIB 41395224452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BONUS d.o.o. za unutarnju i vanjsku trgovinu</item>
    </izvorni_sadrzaj>
    <derivirana_varijabla naziv="DomainObject.Predmet.StrankaListFormated_1">
      <item>BONUS d.o.o. za unutarnju i vanjsku trgovinu</item>
    </derivirana_varijabla>
  </DomainObject.Predmet.StrankaListFormated>
  <DomainObject.Predmet.StrankaListFormatedOIB>
    <izvorni_sadrzaj>
      <item>BONUS d.o.o. za unutarnju i vanjsku trgovinu, OIB 41395224452</item>
    </izvorni_sadrzaj>
    <derivirana_varijabla naziv="DomainObject.Predmet.StrankaListFormatedOIB_1">
      <item>BONUS d.o.o. za unutarnju i vanjsku trgovinu, OIB 41395224452</item>
    </derivirana_varijabla>
  </DomainObject.Predmet.StrankaListFormatedOIB>
  <DomainObject.Predmet.StrankaListFormatedWithAdress>
    <izvorni_sadrzaj>
      <item>BONUS d.o.o. za unutarnju i vanjsku trgovinu, Hrvoja Vukčića Hrvatinića 100/A, Vinkovci</item>
    </izvorni_sadrzaj>
    <derivirana_varijabla naziv="DomainObject.Predmet.StrankaListFormatedWithAdress_1">
      <item>BONUS d.o.o. za unutarnju i vanjsku trgovinu, Hrvoja Vukčića Hrvatinića 100/A, Vinkovci</item>
    </derivirana_varijabla>
  </DomainObject.Predmet.StrankaListFormatedWithAdress>
  <DomainObject.Predmet.StrankaListFormatedWithAdressOIB>
    <izvorni_sadrzaj>
      <item>BONUS d.o.o. za unutarnju i vanjsku trgovinu, OIB 41395224452, Hrvoja Vukčića Hrvatinića 100/A, Vinkovci</item>
    </izvorni_sadrzaj>
    <derivirana_varijabla naziv="DomainObject.Predmet.StrankaListFormatedWithAdressOIB_1">
      <item>BONUS d.o.o. za unutarnju i vanjsku trgovinu, OIB 41395224452, Hrvoja Vukčića Hrvatinića 100/A, Vinkovci</item>
    </derivirana_varijabla>
  </DomainObject.Predmet.StrankaListFormatedWithAdressOIB>
  <DomainObject.Predmet.StrankaListNazivFormated>
    <izvorni_sadrzaj>
      <item>BONUS d.o.o. za unutarnju i vanjsku trgovinu</item>
    </izvorni_sadrzaj>
    <derivirana_varijabla naziv="DomainObject.Predmet.StrankaListNazivFormated_1">
      <item>BONUS d.o.o. za unutarnju i vanjsku trgovinu</item>
    </derivirana_varijabla>
  </DomainObject.Predmet.StrankaListNazivFormated>
  <DomainObject.Predmet.StrankaListNazivFormatedOIB>
    <izvorni_sadrzaj>
      <item>BONUS d.o.o. za unutarnju i vanjsku trgovinu, OIB 41395224452</item>
    </izvorni_sadrzaj>
    <derivirana_varijabla naziv="DomainObject.Predmet.StrankaListNazivFormatedOIB_1">
      <item>BONUS d.o.o. za unutarnju i vanjsku trgovinu, OIB 41395224452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BONUS d.o.o. za unutarnju i vanjsku trgovinu</izvorni_sadrzaj>
    <derivirana_varijabla naziv="DomainObject.Predmet.StrankaIDrugi_1">BONUS d.o.o. za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BONUS d.o.o. za unutarnju i vanjsku trgovinu, OIB 41395224452, Hrvoja Vukčića Hrvatinića 100/A, Vinkovci</izvorni_sadrzaj>
    <derivirana_varijabla naziv="DomainObject.Predmet.StrankaIDrugiAdressOIB_1">BONUS d.o.o. za unutarnju i vanjsku trgovinu, OIB 41395224452, Hrvoja Vukčića Hrvatinića 100/A,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2014.</izvorni_sadrzaj>
    <derivirana_varijabla naziv="DomainObject.Predmet.OdlukaRjesenje.DatumDonosenjaOdluke_1">30. siječnja 2014.</derivirana_varijabla>
  </DomainObject.Predmet.OdlukaRjesenje.DatumDonosenjaOdluke>
  <DomainObject.Predmet.OdlukaRjesenje.DatumPravomocnosti>
    <izvorni_sadrzaj>20. veljače 2014.</izvorni_sadrzaj>
    <derivirana_varijabla naziv="DomainObject.Predmet.OdlukaRjesenje.DatumPravomocnosti_1">20. veljače 2014.</derivirana_varijabla>
  </DomainObject.Predmet.OdlukaRjesenje.DatumPravomocnosti>
  <DomainObject.Predmet.OdlukaRjesenje.Oznaka>
    <izvorni_sadrzaj>Stpn-9/2014-5</izvorni_sadrzaj>
    <derivirana_varijabla naziv="DomainObject.Predmet.OdlukaRjesenje.Oznaka_1">Stpn-9/2014-5</derivirana_varijabla>
  </DomainObject.Predmet.OdlukaRjesenje.Oznaka>
  <DomainObject.Predmet.SudioniciListNaziv>
    <izvorni_sadrzaj>
      <item>BONUS d.o.o. za unutarnju i vanjsku trgovinu</item>
    </izvorni_sadrzaj>
    <derivirana_varijabla naziv="DomainObject.Predmet.SudioniciListNaziv_1">
      <item>BONUS d.o.o. za unutarnju i vanjsku trgovinu</item>
    </derivirana_varijabla>
  </DomainObject.Predmet.SudioniciListNaziv>
  <DomainObject.Predmet.SudioniciListAdressOIB>
    <izvorni_sadrzaj>
      <item>BONUS d.o.o. za unutarnju i vanjsku trgovinu, OIB 41395224452, Hrvoja Vukčića Hrvatinića 100/A,Vinkovci</item>
    </izvorni_sadrzaj>
    <derivirana_varijabla naziv="DomainObject.Predmet.SudioniciListAdressOIB_1">
      <item>BONUS d.o.o. za unutarnju i vanjsku trgovinu, OIB 41395224452, Hrvoja Vukčića Hrvatinića 100/A,Vinkovci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41395224452</item>
    </izvorni_sadrzaj>
    <derivirana_varijabla naziv="DomainObject.Predmet.SudioniciListNazivOIB_1">
      <item>, OIB 41395224452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7F544-F1A4-4649-985B-220CD0816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654</properties:Words>
  <properties:Characters>3712</properties:Characters>
  <properties:Lines>106</properties:Lines>
  <properties:Paragraphs>26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2016-04-12T06:07:00Z</cp:lastPrinted>
  <dcterms:modified xmlns:xsi="http://www.w3.org/2001/XMLSchema-instance" xsi:type="dcterms:W3CDTF">2016-10-10T10:21:00Z</dcterms:modified>
  <cp:revision>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