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0606" w14:paraId="525060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3245E7">
        <w:rPr>
          <w:rFonts w:hAnsi="Times New Roman" w:ascii="Times New Roman"/>
        </w:rPr>
        <w:t xml:space="preserve">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F47717">
        <w:rPr>
          <w:rFonts w:hAnsi="Times New Roman" w:ascii="Times New Roman"/>
        </w:rPr>
        <w:t>5777/2016-69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196BF5" w:rsidR="00196BF5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196BF5" w:rsidRPr="006C626A">
        <w:rPr>
          <w:rFonts w:hAnsi="Times New Roman" w:ascii="Times New Roman"/>
        </w:rPr>
        <w:t xml:space="preserve">Trgovački sud u Zagrebu, Stalna služba u Karlovcu, po sucu Vesni Fundurulić Perišin, u stečajnom postupku nad </w:t>
      </w:r>
      <w:r w:rsidR="00F47717">
        <w:rPr>
          <w:rFonts w:hAnsi="Times New Roman" w:ascii="Times New Roman"/>
        </w:rPr>
        <w:t xml:space="preserve">dužnikom </w:t>
      </w:r>
      <w:r w:rsidR="00F47717" w:rsidRPr="00F47717">
        <w:rPr>
          <w:rFonts w:hAnsi="Times New Roman" w:ascii="Times New Roman"/>
        </w:rPr>
        <w:t>MARE LIBERUM d.o.o. u stečaju, Sveti Ivan Zelina, Zagrebačka 163, OIB:19108190699</w:t>
      </w:r>
      <w:r w:rsidR="00196BF5" w:rsidRPr="006C626A">
        <w:rPr>
          <w:rFonts w:hAnsi="Times New Roman" w:ascii="Times New Roman"/>
        </w:rPr>
        <w:t xml:space="preserve">, </w:t>
      </w:r>
      <w:r w:rsidR="00F47717">
        <w:rPr>
          <w:rFonts w:hAnsi="Times New Roman" w:ascii="Times New Roman"/>
        </w:rPr>
        <w:t>17. srpnja</w:t>
      </w:r>
      <w:r w:rsidR="00196BF5" w:rsidRPr="006C626A">
        <w:rPr>
          <w:rFonts w:hAnsi="Times New Roman" w:ascii="Times New Roman"/>
        </w:rPr>
        <w:t xml:space="preserve"> 2019.,</w:t>
      </w:r>
    </w:p>
    <w:p w:rsidRDefault="00196BF5" w:rsidP="00196BF5" w:rsidR="00196BF5" w:rsidRPr="001A1A01">
      <w:pPr>
        <w:jc w:val="both"/>
        <w:rPr>
          <w:rFonts w:hAnsi="Times New Roman" w:ascii="Times New Roman"/>
        </w:rPr>
      </w:pPr>
    </w:p>
    <w:p w:rsidRDefault="00196BF5" w:rsidP="00196BF5" w:rsidR="00196BF5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   j e</w:t>
      </w: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>
      <w:pPr>
        <w:pStyle w:val="Tijeloteksta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FE257A">
        <w:rPr>
          <w:rFonts w:hAnsi="Times New Roman" w:ascii="Times New Roman"/>
        </w:rPr>
        <w:t xml:space="preserve">U stečajnom postupku prodaje se imovina stečajnog dužnika </w:t>
      </w:r>
      <w:r w:rsidR="00F47717" w:rsidRPr="00F47717">
        <w:rPr>
          <w:rFonts w:hAnsi="Times New Roman" w:ascii="Times New Roman"/>
        </w:rPr>
        <w:t>MARE LIBERUM d.o.o. u stečaju, Sveti Ivan Zelina, Zagrebačka 163, OIB:19108190699</w:t>
      </w:r>
      <w:r w:rsidRPr="006D2266">
        <w:rPr>
          <w:rFonts w:hAnsi="Times New Roman" w:ascii="Times New Roman"/>
        </w:rPr>
        <w:t>, uz odgovarajuću primjenu pravila ovršnog postupka o ovrsi na nekretnini</w:t>
      </w:r>
      <w:r>
        <w:rPr>
          <w:rFonts w:hAnsi="Times New Roman" w:ascii="Times New Roman"/>
        </w:rPr>
        <w:t xml:space="preserve"> i to:</w:t>
      </w:r>
    </w:p>
    <w:p w:rsidRDefault="00F47717" w:rsidP="00F47717" w:rsidR="00F47717" w:rsidRPr="00F47717">
      <w:pPr>
        <w:pStyle w:val="Tijeloteksta"/>
        <w:ind w:firstLine="72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- nekretnina</w:t>
      </w:r>
      <w:r w:rsidR="00196BF5">
        <w:rPr>
          <w:rFonts w:eastAsia="Times New Roman" w:hAnsi="Times New Roman" w:ascii="Times New Roman"/>
          <w:lang w:eastAsia="hr-HR"/>
        </w:rPr>
        <w:t xml:space="preserve"> </w:t>
      </w:r>
      <w:r>
        <w:rPr>
          <w:rFonts w:eastAsia="Times New Roman" w:hAnsi="Times New Roman" w:ascii="Times New Roman"/>
          <w:lang w:eastAsia="hr-HR"/>
        </w:rPr>
        <w:t>upisana</w:t>
      </w:r>
      <w:r w:rsidRPr="00F47717">
        <w:rPr>
          <w:rFonts w:eastAsia="Times New Roman" w:hAnsi="Times New Roman" w:ascii="Times New Roman"/>
          <w:lang w:eastAsia="hr-HR"/>
        </w:rPr>
        <w:t xml:space="preserve"> u zemljišnim knjigama Općinskog suda u Sesvetama, Zemljišnoknjižni odjel Vrbovec, i to: kč.br. 4213, luka (put, dvorište, kuća i gospodarska zgrada), površine 3136 m2, upisana u zk. ul. 3411, k.o. 337854, Vrbovec 1.</w:t>
      </w:r>
    </w:p>
    <w:p w:rsidRDefault="00196BF5" w:rsidP="00F47717" w:rsidR="00196BF5" w:rsidRPr="003245E7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Pr="001A1A01">
        <w:rPr>
          <w:rFonts w:hAnsi="Times New Roman" w:ascii="Times New Roman"/>
        </w:rPr>
        <w:t>nekretni</w:t>
      </w:r>
      <w:r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opisa</w:t>
      </w:r>
      <w:r>
        <w:rPr>
          <w:rFonts w:hAnsi="Times New Roman" w:ascii="Times New Roman"/>
        </w:rPr>
        <w:t>noj</w:t>
      </w:r>
      <w:r w:rsidRPr="001A1A01">
        <w:rPr>
          <w:rFonts w:hAnsi="Times New Roman" w:ascii="Times New Roman"/>
        </w:rPr>
        <w:t xml:space="preserve"> pod točkom I. upisano je raz</w:t>
      </w:r>
      <w:r>
        <w:rPr>
          <w:rFonts w:hAnsi="Times New Roman" w:ascii="Times New Roman"/>
        </w:rPr>
        <w:t xml:space="preserve">lučno pravo </w:t>
      </w:r>
      <w:r w:rsidRPr="003E6EF7">
        <w:rPr>
          <w:rFonts w:hAnsi="Times New Roman" w:ascii="Times New Roman"/>
        </w:rPr>
        <w:t xml:space="preserve">vjerovnika </w:t>
      </w:r>
      <w:r w:rsidR="00F47717" w:rsidRPr="00F47717">
        <w:rPr>
          <w:rFonts w:hAnsi="Times New Roman" w:ascii="Times New Roman"/>
        </w:rPr>
        <w:t>EOS MATRIX d.o.o., Zagreb, Horvatova 82, ŠPINA d.o.o., Poreč, M. Vlašića 43A, REPUBLIKA HRVATSKA, Min. fi</w:t>
      </w:r>
      <w:r w:rsidR="00F47717">
        <w:rPr>
          <w:rFonts w:hAnsi="Times New Roman" w:ascii="Times New Roman"/>
        </w:rPr>
        <w:t>nancija, Porezna uprava Vrbovec i</w:t>
      </w:r>
      <w:r w:rsidR="00F47717" w:rsidRPr="00F47717">
        <w:rPr>
          <w:rFonts w:hAnsi="Times New Roman" w:ascii="Times New Roman"/>
        </w:rPr>
        <w:t xml:space="preserve"> VB LEASING d.o.o., Zagreb, Horvatova 82.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III.Nekretnina iz toč. I. ovog zaključka prodavati će se elektroničkom javnom dražbom koju će provesti Financijska agencija (dalje Agencija).</w:t>
      </w:r>
    </w:p>
    <w:p w:rsidRDefault="00196BF5" w:rsidP="00196BF5" w:rsidR="00196BF5">
      <w:pPr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Uvjeti prodaje: </w:t>
      </w:r>
    </w:p>
    <w:p w:rsidRDefault="00196BF5" w:rsidP="00196BF5" w:rsidR="00196BF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utvrđena vrijednost nekretnine iznosi</w:t>
      </w:r>
      <w:r w:rsidRPr="001F1E4D">
        <w:rPr>
          <w:rFonts w:hAnsi="Times New Roman" w:ascii="Times New Roman"/>
        </w:rPr>
        <w:t xml:space="preserve"> </w:t>
      </w:r>
      <w:r w:rsidR="00F47717">
        <w:rPr>
          <w:rFonts w:hAnsi="Times New Roman" w:ascii="Times New Roman"/>
        </w:rPr>
        <w:t>232.000,00</w:t>
      </w:r>
      <w:r>
        <w:rPr>
          <w:rFonts w:hAnsi="Times New Roman" w:ascii="Times New Roman"/>
        </w:rPr>
        <w:t xml:space="preserve"> kn, </w:t>
      </w:r>
    </w:p>
    <w:p w:rsidRDefault="00196BF5" w:rsidP="00196BF5" w:rsidR="00196BF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minimalna cijena: (cijena ispod koje se nekretnina ne može prodati)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 kn,</w:t>
      </w:r>
    </w:p>
    <w:p w:rsidRDefault="00196BF5" w:rsidP="00196BF5" w:rsidR="00196BF5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   prvi razlučni vjerovnik u prednosnom redu može izjaviti da kupuje nekretninu i da stavlja u prijeboj svoju tražbinu s protutražbinom stečajnog dužnika po osnovi cijene u visini utvrđene vrijednosti nekretnine,</w:t>
      </w:r>
    </w:p>
    <w:p w:rsidRDefault="00196BF5" w:rsidP="00196BF5" w:rsidR="00196BF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    jamčevina iznosi 10 % utvrđene vrijednosti,</w:t>
      </w:r>
    </w:p>
    <w:p w:rsidRDefault="00196BF5" w:rsidP="00196BF5" w:rsidR="00196BF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  dražbeni korak iznosi 2.000,00 kn,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 rok u kojem je kupac dužan položiti kupovninu – razliku između jamčevine   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postignute cijene kupac je dužan položiti u roku od 30 dana od pravomoćnosti 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rješenja o dosudi,</w:t>
      </w:r>
    </w:p>
    <w:p w:rsidRDefault="00196BF5" w:rsidP="00196BF5" w:rsidR="00196BF5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196BF5" w:rsidP="00196BF5" w:rsidR="00196BF5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8.   Ako kupac koji je ponudio  višu cijenu u roku od 30 dana od dana pravomoćnosti  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rješenja o dosudi ne položi kupovninu, nekretnina će se dosuditi kupcima koji su 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ponudili nižu cijenu prema veličini ponuđene cijene. U tom slučaju sud će donijeti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posebno rješenje o dosudi svakom sljedećem kupcu koji je ispunio uvjete da mu se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nekretnina dosudi, u kojem će odrediti rok za polaganje nekretnina. Sud će u tom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rješenju najprije oglasiti nevažećim dosudu kupcu koji je ponudio višu cijenu.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VI.Nalaže se stečajnom upravitelju dostaviti Agenciji na obrascu propisanom  Pravilnikom o načinu i postupku provedbe prodaja nekretnina i pokretnina u ovršnom postupku ("Narodne novine" broj 156/14, 1/19) zahtjev za prodaju nekretnine u stečajnom postupku elektroničkom javnom dražbom sa podacima sukladno ovom zaključku.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stranici e-Oglasna ploča ovog suda.</w:t>
      </w:r>
    </w:p>
    <w:p w:rsidRDefault="00196BF5" w:rsidP="00196BF5" w:rsidR="00196BF5">
      <w:pPr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104/17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Pravomoćnim rješ</w:t>
      </w:r>
      <w:r w:rsidR="00F47717">
        <w:rPr>
          <w:rFonts w:hAnsi="Times New Roman" w:ascii="Times New Roman"/>
        </w:rPr>
        <w:t>enjem poslovni broj gornji od 11</w:t>
      </w:r>
      <w:r>
        <w:rPr>
          <w:rFonts w:hAnsi="Times New Roman" w:ascii="Times New Roman"/>
        </w:rPr>
        <w:t>. ožujka 2019. sud je odredio prodaju u stečajnom postupku nekretnine u vlasništvu stečajnog dužnika opisane u toč. I. ovog zaključka.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247. st. 3. SZ-a propisano je kako zaključkom o prodaji sud utvrđuje vrijednost nekretnine, način prodaje i uvjete prodaje. Vrijednost nekretnine utvrđena je temeljem procjene </w:t>
      </w:r>
      <w:r w:rsidR="00F47717">
        <w:rPr>
          <w:rFonts w:hAnsi="Times New Roman" w:ascii="Times New Roman"/>
        </w:rPr>
        <w:t>stalnog sudskog vještaka</w:t>
      </w:r>
      <w:r w:rsidR="00F47717" w:rsidRPr="00F47717">
        <w:rPr>
          <w:rFonts w:hAnsi="Times New Roman" w:ascii="Times New Roman"/>
        </w:rPr>
        <w:t xml:space="preserve"> za graditeljstvo i procjenu nekretnina Lana Čengija, dipl. ing. građ. </w:t>
      </w:r>
      <w:r w:rsidR="00F47717">
        <w:rPr>
          <w:rFonts w:hAnsi="Times New Roman" w:ascii="Times New Roman"/>
        </w:rPr>
        <w:t>(toč. IV.1.)</w:t>
      </w:r>
      <w:r>
        <w:rPr>
          <w:rFonts w:hAnsi="Times New Roman" w:ascii="Times New Roman"/>
        </w:rPr>
        <w:t>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55/16, 73/17, dalje –OZ-a).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je tijelo stečajnog postupka sa zadaćom unovčavanja imovine stečajnog dužnika sukladno odredbi čl. 89. st. 1. toč. 9. SZ-a, te u smislu čl. 2. Pravilnika isti </w:t>
      </w:r>
    </w:p>
    <w:p w:rsidRDefault="00196BF5" w:rsidP="00196BF5" w:rsidR="00196B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je nadležno tijelo koje Agenciji dostavlja zahtjev za prodaju i ostala pismena radi prodaja</w:t>
      </w:r>
    </w:p>
    <w:p w:rsidRDefault="00196BF5" w:rsidP="00196BF5" w:rsidR="00196B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slijedom čega je odlučeno kao pod toč. VI. zaključka. </w:t>
      </w:r>
    </w:p>
    <w:p w:rsidRDefault="00196BF5" w:rsidP="00196BF5" w:rsidR="00196BF5" w:rsidRPr="001A1A01">
      <w:pPr>
        <w:jc w:val="both"/>
        <w:rPr>
          <w:rFonts w:hAnsi="Times New Roman" w:ascii="Times New Roman"/>
        </w:rPr>
      </w:pPr>
    </w:p>
    <w:p w:rsidRDefault="00196BF5" w:rsidP="00196BF5" w:rsidR="00196BF5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F47717">
        <w:rPr>
          <w:rFonts w:hAnsi="Times New Roman" w:ascii="Times New Roman"/>
        </w:rPr>
        <w:t>17. srpnja</w:t>
      </w:r>
      <w:r>
        <w:rPr>
          <w:rFonts w:hAnsi="Times New Roman" w:ascii="Times New Roman"/>
        </w:rPr>
        <w:t xml:space="preserve"> 2019.</w:t>
      </w: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196BF5" w:rsidP="00196BF5" w:rsidR="00196BF5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115E6C">
        <w:rPr>
          <w:rFonts w:hAnsi="Times New Roman" w:ascii="Times New Roman"/>
        </w:rPr>
        <w:t>, v.r.</w:t>
      </w:r>
    </w:p>
    <w:p w:rsidRDefault="00115E6C" w:rsidP="00196BF5" w:rsidR="00115E6C">
      <w:pPr>
        <w:jc w:val="right"/>
        <w:rPr>
          <w:rFonts w:hAnsi="Times New Roman" w:ascii="Times New Roman"/>
        </w:rPr>
      </w:pPr>
    </w:p>
    <w:p w:rsidRDefault="00115E6C" w:rsidP="008C5BAA" w:rsidR="00115E6C" w:rsidRPr="00115E6C">
      <w:pPr>
        <w:jc w:val="right"/>
        <w:rPr>
          <w:rFonts w:hAnsi="Times New Roman" w:ascii="Times New Roman"/>
        </w:rPr>
      </w:pPr>
      <w:r w:rsidRPr="00115E6C">
        <w:rPr>
          <w:rFonts w:hAnsi="Times New Roman" w:ascii="Times New Roman"/>
        </w:rPr>
        <w:t>Za točnost otpravka-ovlašteni službenik:</w:t>
      </w:r>
    </w:p>
    <w:p w:rsidRDefault="00115E6C" w:rsidP="008C5BAA" w:rsidR="00115E6C">
      <w:pPr>
        <w:jc w:val="right"/>
      </w:pPr>
      <w:r w:rsidRPr="00115E6C">
        <w:rPr>
          <w:rFonts w:hAnsi="Times New Roman" w:ascii="Times New Roman"/>
        </w:rPr>
        <w:t>Gordana Cvitković</w:t>
      </w:r>
    </w:p>
    <w:p w:rsidRDefault="00115E6C" w:rsidP="00196BF5" w:rsidR="00115E6C">
      <w:pPr>
        <w:jc w:val="right"/>
        <w:rPr>
          <w:rFonts w:hAnsi="Times New Roman" w:ascii="Times New Roman"/>
        </w:rPr>
      </w:pPr>
    </w:p>
    <w:p w:rsidRDefault="00196BF5" w:rsidP="00196BF5" w:rsidR="00196BF5">
      <w:pPr>
        <w:jc w:val="right"/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>
        <w:rPr>
          <w:rFonts w:hAnsi="Times New Roman" w:ascii="Times New Roman"/>
        </w:rPr>
        <w:t>zaključka nije dopuštena žalba (čl. 11. st. 9. SZ-a).</w:t>
      </w:r>
    </w:p>
    <w:p w:rsidRDefault="00196BF5" w:rsidP="00196BF5" w:rsidR="00196BF5" w:rsidRPr="001A1A01">
      <w:pPr>
        <w:jc w:val="both"/>
        <w:rPr>
          <w:rFonts w:hAnsi="Times New Roman" w:ascii="Times New Roman"/>
        </w:rPr>
      </w:pPr>
    </w:p>
    <w:p w:rsidRDefault="00196BF5" w:rsidP="00196BF5" w:rsidR="00196BF5" w:rsidRPr="001A1A01">
      <w:pPr>
        <w:jc w:val="both"/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3422B3" w:rsidP="00196BF5" w:rsidR="003422B3" w:rsidRPr="001A1A01">
      <w:pPr>
        <w:jc w:val="both"/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6D2266" w:rsidP="004A4BE0" w:rsidR="0060670C">
        <w:pPr>
          <w:jc w:val="right"/>
        </w:pPr>
        <w:r>
          <w:t xml:space="preserve">  </w:t>
        </w:r>
        <w:r w:rsidR="00200FA9">
          <w:fldChar w:fldCharType="begin"/>
        </w:r>
        <w:r w:rsidR="00200FA9">
          <w:instrText>PAGE   \* MERGEFORMAT</w:instrText>
        </w:r>
        <w:r w:rsidR="00200FA9">
          <w:fldChar w:fldCharType="separate"/>
        </w:r>
        <w:r w:rsidR="00115E6C">
          <w:rPr>
            <w:noProof/>
          </w:rPr>
          <w:t>3</w:t>
        </w:r>
        <w:r w:rsidR="00200FA9">
          <w:fldChar w:fldCharType="end"/>
        </w:r>
        <w:r w:rsidR="00A77FC6" w:rsidRPr="00324B43">
          <w:t xml:space="preserve">                    </w:t>
        </w:r>
        <w:r>
          <w:t xml:space="preserve">            </w:t>
        </w:r>
        <w:r w:rsidR="00A77FC6" w:rsidRPr="00324B43">
          <w:t xml:space="preserve">            </w:t>
        </w:r>
        <w:r w:rsidR="00F47717" w:rsidRPr="00F47717">
          <w:rPr>
            <w:rFonts w:hAnsi="Times New Roman" w:ascii="Times New Roman"/>
          </w:rPr>
          <w:t>3  St-5777/2016-69</w:t>
        </w:r>
      </w:p>
    </w:sdtContent>
  </w:sdt>
  <w:p w:rsidRDefault="00115E6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72CBA"/>
    <w:rsid w:val="0008007B"/>
    <w:rsid w:val="00085D57"/>
    <w:rsid w:val="00092E8E"/>
    <w:rsid w:val="00096468"/>
    <w:rsid w:val="000A302D"/>
    <w:rsid w:val="000C0195"/>
    <w:rsid w:val="000C5BAC"/>
    <w:rsid w:val="000E3302"/>
    <w:rsid w:val="000F3C7C"/>
    <w:rsid w:val="001026AF"/>
    <w:rsid w:val="00106925"/>
    <w:rsid w:val="00115E6C"/>
    <w:rsid w:val="00122AE5"/>
    <w:rsid w:val="0012509A"/>
    <w:rsid w:val="00132BEB"/>
    <w:rsid w:val="00181C25"/>
    <w:rsid w:val="0019399D"/>
    <w:rsid w:val="00196BF5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245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92EAD"/>
    <w:rsid w:val="004A4BE0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2266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B0403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20B1E"/>
    <w:rsid w:val="00D42E48"/>
    <w:rsid w:val="00DB05E4"/>
    <w:rsid w:val="00DB4F5E"/>
    <w:rsid w:val="00DF10B0"/>
    <w:rsid w:val="00DF3EE8"/>
    <w:rsid w:val="00E1148F"/>
    <w:rsid w:val="00E20004"/>
    <w:rsid w:val="00E216C4"/>
    <w:rsid w:val="00E24197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47717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3245E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E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3245E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E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5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St-5777/2016</izvorni_sadrzaj>
    <derivirana_varijabla naziv="DomainObject.Predmet.OznakaBroj_1">St-5777/2016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LIBERUM d.o.o.</izvorni_sadrzaj>
    <derivirana_varijabla naziv="DomainObject.Predmet.ProtustrankaFormated_1">  MARE LIBERUM d.o.o.</derivirana_varijabla>
  </DomainObject.Predmet.ProtustrankaFormated>
  <DomainObject.Predmet.ProtustrankaFormatedOIB>
    <izvorni_sadrzaj>  MARE LIBERUM d.o.o., OIB 19108190699</izvorni_sadrzaj>
    <derivirana_varijabla naziv="DomainObject.Predmet.ProtustrankaFormatedOIB_1">  MARE LIBERUM d.o.o., OIB 19108190699</derivirana_varijabla>
  </DomainObject.Predmet.ProtustrankaFormatedOIB>
  <DomainObject.Predmet.ProtustrankaFormatedWithAdress>
    <izvorni_sadrzaj> MARE LIBERUM d.o.o., Zagrebačka 163, 10380 Sveti Ivan Zelina</izvorni_sadrzaj>
    <derivirana_varijabla naziv="DomainObject.Predmet.ProtustrankaFormatedWithAdress_1"> MARE LIBERUM d.o.o., Zagrebačka 163, 10380 Sveti Ivan Zelina</derivirana_varijabla>
  </DomainObject.Predmet.ProtustrankaFormatedWithAdress>
  <DomainObject.Predmet.ProtustrankaFormatedWithAdressOIB>
    <izvorni_sadrzaj> MARE LIBERUM d.o.o., OIB 19108190699, Zagrebačka 163, 10380 Sveti Ivan Zelina</izvorni_sadrzaj>
    <derivirana_varijabla naziv="DomainObject.Predmet.ProtustrankaFormatedWithAdressOIB_1"> MARE LIBERUM d.o.o., OIB 19108190699, Zagrebačka 163, 10380 Sveti Ivan Zelina</derivirana_varijabla>
  </DomainObject.Predmet.ProtustrankaFormatedWithAdressOIB>
  <DomainObject.Predmet.ProtustrankaWithAdress>
    <izvorni_sadrzaj>MARE LIBERUM d.o.o. Zagrebačka 163, 10380 Sveti Ivan Zelina</izvorni_sadrzaj>
    <derivirana_varijabla naziv="DomainObject.Predmet.ProtustrankaWithAdress_1">MARE LIBERUM d.o.o. Zagrebačka 163, 10380 Sveti Ivan Zelina</derivirana_varijabla>
  </DomainObject.Predmet.ProtustrankaWithAdress>
  <DomainObject.Predmet.ProtustrankaWithAdressOIB>
    <izvorni_sadrzaj>MARE LIBERUM d.o.o., OIB 19108190699, Zagrebačka 163, 10380 Sveti Ivan Zelina</izvorni_sadrzaj>
    <derivirana_varijabla naziv="DomainObject.Predmet.ProtustrankaWithAdressOIB_1">MARE LIBERUM d.o.o., OIB 19108190699, Zagrebačka 163, 10380 Sveti Ivan Zelina</derivirana_varijabla>
  </DomainObject.Predmet.ProtustrankaWithAdressOIB>
  <DomainObject.Predmet.ProtustrankaNazivFormated>
    <izvorni_sadrzaj>MARE LIBERUM d.o.o.</izvorni_sadrzaj>
    <derivirana_varijabla naziv="DomainObject.Predmet.ProtustrankaNazivFormated_1">MARE LIBERUM d.o.o.</derivirana_varijabla>
  </DomainObject.Predmet.ProtustrankaNazivFormated>
  <DomainObject.Predmet.ProtustrankaNazivFormatedOIB>
    <izvorni_sadrzaj>MARE LIBERUM d.o.o., OIB 19108190699</izvorni_sadrzaj>
    <derivirana_varijabla naziv="DomainObject.Predmet.ProtustrankaNazivFormatedOIB_1">MARE LIBERUM d.o.o., OIB 19108190699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MARE LIBERUM d.o.o.</item>
    </izvorni_sadrzaj>
    <derivirana_varijabla naziv="DomainObject.Predmet.ProtuStrankaListFormated_1">
      <item>MARE LIBERUM d.o.o.</item>
    </derivirana_varijabla>
  </DomainObject.Predmet.ProtuStrankaListFormated>
  <DomainObject.Predmet.ProtuStrankaListFormatedOIB>
    <izvorni_sadrzaj>
      <item>MARE LIBERUM d.o.o., OIB 19108190699</item>
    </izvorni_sadrzaj>
    <derivirana_varijabla naziv="DomainObject.Predmet.ProtuStrankaListFormatedOIB_1">
      <item>MARE LIBERUM d.o.o., OIB 19108190699</item>
    </derivirana_varijabla>
  </DomainObject.Predmet.ProtuStrankaListFormatedOIB>
  <DomainObject.Predmet.ProtuStrankaListFormatedWithAdress>
    <izvorni_sadrzaj>
      <item>MARE LIBERUM d.o.o., Zagrebačka 163, 10380 Sveti Ivan Zelina</item>
    </izvorni_sadrzaj>
    <derivirana_varijabla naziv="DomainObject.Predmet.ProtuStrankaListFormatedWithAdress_1">
      <item>MARE LIBERUM d.o.o., Zagrebačka 163, 10380 Sveti Ivan Zelina</item>
    </derivirana_varijabla>
  </DomainObject.Predmet.ProtuStrankaListFormatedWithAdress>
  <DomainObject.Predmet.ProtuStrankaListFormatedWithAdressOIB>
    <izvorni_sadrzaj>
      <item>MARE LIBERUM d.o.o., OIB 19108190699, Zagrebačka 163, 10380 Sveti Ivan Zelina</item>
    </izvorni_sadrzaj>
    <derivirana_varijabla naziv="DomainObject.Predmet.ProtuStrankaListFormatedWithAdressOIB_1">
      <item>MARE LIBERUM d.o.o., OIB 19108190699, Zagrebačka 163, 10380 Sveti Ivan Zelina</item>
    </derivirana_varijabla>
  </DomainObject.Predmet.ProtuStrankaListFormatedWithAdressOIB>
  <DomainObject.Predmet.ProtuStrankaListNazivFormated>
    <izvorni_sadrzaj>
      <item>MARE LIBERUM d.o.o.</item>
    </izvorni_sadrzaj>
    <derivirana_varijabla naziv="DomainObject.Predmet.ProtuStrankaListNazivFormated_1">
      <item>MARE LIBERUM d.o.o.</item>
    </derivirana_varijabla>
  </DomainObject.Predmet.ProtuStrankaListNazivFormated>
  <DomainObject.Predmet.ProtuStrankaListNazivFormatedOIB>
    <izvorni_sadrzaj>
      <item>MARE LIBERUM d.o.o., OIB 19108190699</item>
    </izvorni_sadrzaj>
    <derivirana_varijabla naziv="DomainObject.Predmet.ProtuStrankaListNazivFormatedOIB_1">
      <item>MARE LIBERUM d.o.o., OIB 19108190699</item>
    </derivirana_varijabla>
  </DomainObject.Predmet.ProtuStrankaListNazivFormatedOIB>
  <DomainObject.Predmet.OstaliListFormated>
    <izvorni_sadrzaj>
      <item>Iva Dragišić</item>
      <item>Katja Jajaš</item>
    </izvorni_sadrzaj>
    <derivirana_varijabla naziv="DomainObject.Predmet.OstaliListFormated_1">
      <item>Iva Dragišić</item>
      <item>Katja Jajaš</item>
    </derivirana_varijabla>
  </DomainObject.Predmet.OstaliListFormated>
  <DomainObject.Predmet.OstaliListFormatedOIB>
    <izvorni_sadrzaj>
      <item>Iva Dragišić, OIB 76195486520</item>
      <item>Katja Jajaš</item>
    </izvorni_sadrzaj>
    <derivirana_varijabla naziv="DomainObject.Predmet.OstaliListFormatedOIB_1">
      <item>Iva Dragišić, OIB 76195486520</item>
      <item>Katja Jajaš</item>
    </derivirana_varijabla>
  </DomainObject.Predmet.OstaliListFormatedOIB>
  <DomainObject.Predmet.OstaliListFormatedWithAdress>
    <izvorni_sadrzaj>
      <item>Iva Dragišić, Srebrnjak 138, 10000 Zagreb</item>
      <item>Katja Jajaš, Trg 128. brigade Hrvatske vojske 4, 51000 Rijeka</item>
    </izvorni_sadrzaj>
    <derivirana_varijabla naziv="DomainObject.Predmet.OstaliListFormatedWithAdress_1">
      <item>Iva Dragišić, Srebrnjak 138, 10000 Zagreb</item>
      <item>Katja Jajaš, Trg 128. brigade Hrvatske vojske 4, 51000 Rijeka</item>
    </derivirana_varijabla>
  </DomainObject.Predmet.OstaliListFormatedWithAdress>
  <DomainObject.Predmet.OstaliListFormatedWithAdressOIB>
    <izvorni_sadrzaj>
      <item>Iva Dragišić, OIB 76195486520, Srebrnjak 138, 10000 Zagreb</item>
      <item>Katja Jajaš, Trg 128. brigade Hrvatske vojske 4, 51000 Rijeka</item>
    </izvorni_sadrzaj>
    <derivirana_varijabla naziv="DomainObject.Predmet.OstaliListFormatedWithAdressOIB_1">
      <item>Iva Dragišić, OIB 76195486520, Srebrnjak 138, 10000 Zagreb</item>
      <item>Katja Jajaš, Trg 128. brigade Hrvatske vojske 4, 51000 Rijeka</item>
    </derivirana_varijabla>
  </DomainObject.Predmet.OstaliListFormatedWithAdressOIB>
  <DomainObject.Predmet.OstaliListNazivFormated>
    <izvorni_sadrzaj>
      <item>Iva Dragišić</item>
      <item>Katja Jajaš</item>
    </izvorni_sadrzaj>
    <derivirana_varijabla naziv="DomainObject.Predmet.OstaliListNazivFormated_1">
      <item>Iva Dragišić</item>
      <item>Katja Jajaš</item>
    </derivirana_varijabla>
  </DomainObject.Predmet.OstaliListNazivFormated>
  <DomainObject.Predmet.OstaliListNazivFormatedOIB>
    <izvorni_sadrzaj>
      <item>Iva Dragišić, OIB 76195486520</item>
      <item>Katja Jajaš</item>
    </izvorni_sadrzaj>
    <derivirana_varijabla naziv="DomainObject.Predmet.OstaliListNazivFormatedOIB_1">
      <item>Iva Dragišić, OIB 76195486520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 LIBERUM d.o.o.</izvorni_sadrzaj>
    <derivirana_varijabla naziv="DomainObject.Predmet.ProtustrankaIDrugi_1">MARE LIBERUM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MARE LIBERUM d.o.o., OIB 19108190699, Zagrebačka 163, 10380 Sveti Ivan Zelina</izvorni_sadrzaj>
    <derivirana_varijabla naziv="DomainObject.Predmet.ProtustrankaIDrugiAdressOIB_1">MARE LIBERUM d.o.o., OIB 19108190699,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LIBERUM d.o.o.</item>
      <item>FINA Regionalni centar Zagreb</item>
      <item>Iva Dragišić</item>
      <item>Katja Jajaš</item>
      <item>ERSTE&amp;STEIERMÄRKISCHE BANKA dioničko društvo</item>
    </izvorni_sadrzaj>
    <derivirana_varijabla naziv="DomainObject.Predmet.SudioniciListNaziv_1">
      <item>MARE LIBERUM d.o.o.</item>
      <item>FINA Regionalni centar Zagreb</item>
      <item>Iva Dragišić</item>
      <item>Katja Jajaš</item>
      <item>ERSTE&amp;STEIERMÄRKISCHE BANKA dioničko društvo</item>
    </derivirana_varijabla>
  </DomainObject.Predmet.SudioniciListNaziv>
  <DomainObject.Predmet.SudioniciListAdressOIB>
    <izvorni_sadrzaj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izvorni_sadrzaj>
    <derivirana_varijabla naziv="DomainObject.Predmet.SudioniciListAdressOIB_1"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19108190699</item>
      <item>, OIB 85821130368</item>
      <item>, OIB 76195486520</item>
      <item>, OIB null</item>
      <item>, OIB 23057039320</item>
    </izvorni_sadrzaj>
    <derivirana_varijabla naziv="DomainObject.Predmet.SudioniciListNazivOIB_1">
      <item>, OIB 19108190699</item>
      <item>, OIB 85821130368</item>
      <item>, OIB 76195486520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St-5777/2016-65</izvorni_sadrzaj>
    <derivirana_varijabla naziv="DomainObject.PredzadnjaOdlukaIzPredmeta.Oznaka_1">St-5777/2016-65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8E59C-61F6-43EA-A3C2-219392A2B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4363</properties:Characters>
  <properties:Lines>113</properties:Lines>
  <properties:Paragraphs>56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2019-07-17T09:41:00Z</dcterms:created>
  <dc:creator>Gordana Grčić</dc:creator>
  <cp:lastModifiedBy>Gordana Cvitković</cp:lastModifiedBy>
  <cp:lastPrinted>2019-07-17T12:31:00Z</cp:lastPrinted>
  <dcterms:modified xmlns:xsi="http://www.w3.org/2001/XMLSchema-instance" xsi:type="dcterms:W3CDTF">2019-07-17T12:31:00Z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(St-5777-2016 zaključak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