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8ab39" w14:paraId="0b8ab39" w:rsidRDefault="0096056A" w:rsidP="0096056A" w:rsidR="0096056A">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96056A" w:rsidP="0096056A" w:rsidR="0096056A" w:rsidRPr="00D21A2C"/>
    <w:p w:rsidRDefault="0096056A" w:rsidP="0096056A" w:rsidR="0096056A" w:rsidRPr="00B82754">
      <w:pPr>
        <w:ind w:hanging="720" w:left="360"/>
        <w:rPr>
          <w:b/>
        </w:rPr>
      </w:pPr>
      <w:r w:rsidRPr="00B82754">
        <w:rPr>
          <w:b/>
        </w:rPr>
        <w:t xml:space="preserve">     REPUBLIKA HRVATSKA</w:t>
      </w:r>
    </w:p>
    <w:p w:rsidRDefault="0096056A" w:rsidP="0096056A" w:rsidR="0096056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6056A" w:rsidP="00AF210C" w:rsidR="00AF210C">
      <w:pPr>
        <w:ind w:hanging="720" w:left="360"/>
      </w:pPr>
      <w:r w:rsidRPr="00B82754">
        <w:rPr>
          <w:sz w:val="22"/>
          <w:szCs w:val="22"/>
        </w:rPr>
        <w:t xml:space="preserve">   </w:t>
      </w:r>
      <w:r>
        <w:rPr>
          <w:sz w:val="22"/>
          <w:szCs w:val="22"/>
        </w:rPr>
        <w:t xml:space="preserve"> </w:t>
      </w:r>
      <w:r w:rsidRPr="00B82754">
        <w:rPr>
          <w:sz w:val="22"/>
          <w:szCs w:val="22"/>
        </w:rPr>
        <w:t xml:space="preserve"> </w:t>
      </w:r>
    </w:p>
    <w:p w:rsidRDefault="00CA147A" w:rsidP="00AF210C" w:rsidR="00CA147A"/>
    <w:p w:rsidRDefault="00E05986" w:rsidP="00AF210C" w:rsidR="00E05986" w:rsidRPr="00A56185"/>
    <w:p w:rsidRDefault="00AF210C" w:rsidP="00AF210C" w:rsidR="00AF210C" w:rsidRPr="00A56185">
      <w:pPr>
        <w:jc w:val="center"/>
      </w:pPr>
      <w:r w:rsidRPr="00A56185">
        <w:t>Z A K L J U Č A K</w:t>
      </w:r>
    </w:p>
    <w:p w:rsidRDefault="00AF210C" w:rsidP="00AF210C" w:rsidR="00AF210C" w:rsidRPr="00A56185">
      <w:pPr>
        <w:jc w:val="both"/>
      </w:pPr>
    </w:p>
    <w:p w:rsidRDefault="0052094C" w:rsidP="0052094C" w:rsidR="0052094C">
      <w:pPr>
        <w:pStyle w:val="Tijeloteksta"/>
        <w:rPr>
          <w:b/>
          <w:lang w:eastAsia="en-US" w:val="en-US"/>
        </w:rPr>
      </w:pPr>
    </w:p>
    <w:p w:rsidRDefault="00E05986" w:rsidP="0052094C" w:rsidR="00E05986">
      <w:pPr>
        <w:pStyle w:val="Tijeloteksta"/>
        <w:rPr>
          <w:b/>
          <w:lang w:eastAsia="en-US" w:val="en-US"/>
        </w:rPr>
      </w:pPr>
    </w:p>
    <w:p w:rsidRDefault="0052094C" w:rsidP="0052094C" w:rsidR="0052094C">
      <w:pPr>
        <w:pStyle w:val="Tijeloteksta"/>
        <w:ind w:firstLine="720"/>
      </w:pPr>
      <w:r>
        <w:t xml:space="preserve">Trgovački sud u Osijeku, po sucu pojedincu Jadranki Herman kao stečajnom sucu, u stečajnom postupku nad </w:t>
      </w:r>
      <w:r w:rsidRPr="002504AE">
        <w:t>dužnikom KAMEN PROJEKT d.o.o. za građevinarstvo, u stečaju,  Starovalpovački put 72, Belišće, MBS: 030096735, OIB: 76356217849</w:t>
      </w:r>
      <w:r>
        <w:t xml:space="preserve">,  dana 27. srpnja  2018.    </w:t>
      </w:r>
    </w:p>
    <w:p w:rsidRDefault="00AF210C" w:rsidP="00F85237" w:rsidR="00AF210C">
      <w:pPr>
        <w:ind w:firstLine="708"/>
        <w:jc w:val="both"/>
      </w:pPr>
      <w:r w:rsidRPr="00A56185">
        <w:t xml:space="preserve">      </w:t>
      </w:r>
    </w:p>
    <w:p w:rsidRDefault="00E05986" w:rsidP="00F85237" w:rsidR="00E05986" w:rsidRPr="00A56185">
      <w:pPr>
        <w:ind w:firstLine="708"/>
        <w:jc w:val="both"/>
      </w:pPr>
    </w:p>
    <w:p w:rsidRDefault="00AF210C" w:rsidP="00AF210C" w:rsidR="00AF210C">
      <w:pPr>
        <w:jc w:val="center"/>
      </w:pPr>
      <w:r w:rsidRPr="00A56185">
        <w:t>z a k l j u č i o    j e</w:t>
      </w:r>
    </w:p>
    <w:p w:rsidRDefault="004571BF" w:rsidP="004571BF" w:rsidR="004571BF">
      <w:pPr>
        <w:rPr>
          <w:b/>
        </w:rPr>
      </w:pPr>
    </w:p>
    <w:p w:rsidRDefault="008459B4" w:rsidP="004571BF" w:rsidR="008459B4">
      <w:pPr>
        <w:rPr>
          <w:b/>
        </w:rPr>
      </w:pPr>
    </w:p>
    <w:p w:rsidRDefault="00E05986" w:rsidP="004571BF" w:rsidR="00E05986">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52094C" w:rsidRPr="002504AE">
        <w:t>KAMEN PROJEKT d.o.o. za građevinarstvo, u stečaju,  Starovalpovački put 72, Belišće, MBS: 030096735, OIB: 76356217849</w:t>
      </w:r>
      <w:r w:rsidR="00F85237">
        <w:t>, i</w:t>
      </w:r>
      <w:r w:rsidR="00444C08">
        <w:t xml:space="preserve"> to :</w:t>
      </w:r>
    </w:p>
    <w:p w:rsidRDefault="0052094C" w:rsidP="0052094C" w:rsidR="0052094C">
      <w:pPr>
        <w:pStyle w:val="Tijeloteksta"/>
        <w:rPr>
          <w:bCs/>
        </w:rPr>
      </w:pPr>
    </w:p>
    <w:p w:rsidRDefault="0052094C" w:rsidP="0052094C" w:rsidR="0052094C">
      <w:pPr>
        <w:pStyle w:val="Odlomakpopisa"/>
        <w:numPr>
          <w:ilvl w:val="0"/>
          <w:numId w:val="17"/>
        </w:numPr>
        <w:jc w:val="both"/>
      </w:pPr>
      <w:r>
        <w:t xml:space="preserve">Upisanih u zk.ul. 927 k.o. Bistrinci k.č.br. 791 u naravi oranica u selu, sa 645 m2.                                                     </w:t>
      </w:r>
    </w:p>
    <w:p w:rsidRDefault="0052094C" w:rsidP="0052094C" w:rsidR="0052094C">
      <w:pPr>
        <w:ind w:left="1065"/>
        <w:jc w:val="both"/>
      </w:pPr>
      <w:r>
        <w:t>Na navedenim nekretninama upisano je razlučno pravo u korist razlučnog vjerovnika Republika Hrvatska  Ministarstvo financija Porezna uprava.</w:t>
      </w:r>
    </w:p>
    <w:p w:rsidRDefault="0052094C" w:rsidP="0052094C" w:rsidR="0052094C">
      <w:pPr>
        <w:jc w:val="both"/>
      </w:pPr>
    </w:p>
    <w:p w:rsidRDefault="0052094C" w:rsidP="0052094C" w:rsidR="0052094C" w:rsidRPr="008570E3">
      <w:pPr>
        <w:pStyle w:val="Odlomakpopisa"/>
        <w:numPr>
          <w:ilvl w:val="0"/>
          <w:numId w:val="17"/>
        </w:numPr>
        <w:jc w:val="both"/>
        <w:rPr>
          <w:color w:val="000000"/>
        </w:rPr>
      </w:pPr>
      <w:r>
        <w:rPr>
          <w:color w:val="000000"/>
        </w:rPr>
        <w:t xml:space="preserve">Upisanih u zk.ul. 3569  k.o. Valpovo  k.č.br. 2814/17 u naravi oranica sa 1000 m2.                     </w:t>
      </w:r>
    </w:p>
    <w:p w:rsidRDefault="0052094C" w:rsidP="00E843A3" w:rsidR="0052094C" w:rsidRPr="00E843A3">
      <w:pPr>
        <w:pStyle w:val="Odlomakpopisa"/>
        <w:ind w:left="1065"/>
        <w:jc w:val="both"/>
      </w:pPr>
      <w:r>
        <w:t>Na navedenim nekretninama upisano je razlučno pravo u korist razlučnog vjerovnika Republika Hrvatska  Ministarstvo financija Porezna uprava.</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r w:rsidR="00460655">
        <w:t xml:space="preserve">  45.800,00</w:t>
      </w:r>
      <w:r w:rsidR="00F85237">
        <w:t xml:space="preserve"> </w:t>
      </w:r>
      <w:r w:rsidR="00E368BA">
        <w:t>kn,</w:t>
      </w:r>
    </w:p>
    <w:p w:rsidRDefault="006143EE" w:rsidP="006143EE" w:rsidR="006143EE">
      <w:pPr>
        <w:pStyle w:val="Odlomakpopisa"/>
        <w:numPr>
          <w:ilvl w:val="0"/>
          <w:numId w:val="12"/>
        </w:numPr>
        <w:jc w:val="both"/>
      </w:pPr>
      <w:r>
        <w:t>pod točkom I 2</w:t>
      </w:r>
      <w:r w:rsidRPr="006143EE">
        <w:t xml:space="preserve">. ovog zaključka iznosi </w:t>
      </w:r>
      <w:r w:rsidR="00460655">
        <w:t>154.000,0</w:t>
      </w:r>
      <w:r>
        <w:t>0</w:t>
      </w:r>
      <w:r w:rsidR="00460655">
        <w:t xml:space="preserve"> kn.</w:t>
      </w:r>
      <w:r w:rsidRPr="006143EE">
        <w:t xml:space="preserve"> </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05986" w:rsidP="00E67B91" w:rsidR="00E05986">
      <w:pPr>
        <w:ind w:firstLine="360"/>
        <w:jc w:val="both"/>
      </w:pPr>
    </w:p>
    <w:p w:rsidRDefault="00E05986" w:rsidP="00E67B91" w:rsidR="00E05986">
      <w:pPr>
        <w:ind w:firstLine="360"/>
        <w:jc w:val="both"/>
      </w:pPr>
    </w:p>
    <w:p w:rsidRDefault="00E05986" w:rsidP="00E67B91" w:rsidR="00E05986">
      <w:pPr>
        <w:ind w:firstLine="360"/>
        <w:jc w:val="both"/>
      </w:pPr>
    </w:p>
    <w:p w:rsidRDefault="00E05986" w:rsidP="00E67B91" w:rsidR="00E05986">
      <w:pPr>
        <w:ind w:firstLine="360"/>
        <w:jc w:val="both"/>
      </w:pPr>
    </w:p>
    <w:p w:rsidRDefault="00E05986" w:rsidP="00E67B91" w:rsidR="00E05986">
      <w:pPr>
        <w:ind w:firstLine="360"/>
        <w:jc w:val="both"/>
      </w:pPr>
    </w:p>
    <w:p w:rsidRDefault="00E05986" w:rsidP="00E67B91" w:rsidR="00E05986">
      <w:pPr>
        <w:ind w:firstLine="360"/>
        <w:jc w:val="both"/>
      </w:pPr>
    </w:p>
    <w:p w:rsidRDefault="00E05986" w:rsidP="00E67B91" w:rsidR="00E05986">
      <w:pPr>
        <w:ind w:firstLine="360"/>
        <w:jc w:val="both"/>
      </w:pPr>
    </w:p>
    <w:p w:rsidRDefault="00E67B91" w:rsidP="00E05986"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w:t>
      </w:r>
      <w:r w:rsidR="00E843A3">
        <w:t xml:space="preserve"> </w:t>
      </w:r>
      <w:r>
        <w:t xml:space="preserve">Od </w:t>
      </w:r>
      <w:r w:rsidR="00E843A3">
        <w:t xml:space="preserve"> </w:t>
      </w:r>
      <w:r>
        <w:t xml:space="preserve">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05986" w:rsidP="00E67B91" w:rsidR="00E05986">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460655" w:rsidR="00CA147A">
      <w:pPr>
        <w:ind w:left="1068"/>
        <w:jc w:val="both"/>
      </w:pPr>
      <w:r>
        <w:t xml:space="preserve">- na prvoj dražbi ispod </w:t>
      </w:r>
      <w:r w:rsidR="00460655">
        <w:t xml:space="preserve"> 34.350,00</w:t>
      </w:r>
      <w:r w:rsidR="00023B99">
        <w:t xml:space="preserve"> </w:t>
      </w:r>
      <w:r>
        <w:t xml:space="preserve"> kn</w:t>
      </w:r>
      <w:r w:rsidR="00460655">
        <w:t>,</w:t>
      </w:r>
      <w:r w:rsidR="009F443F">
        <w:t xml:space="preserve">  odnosno ¾ </w:t>
      </w:r>
      <w:r w:rsidR="009F443F" w:rsidRPr="009F443F">
        <w:t>utvrđene vrijednosti nekretnina iz točke II ovog zaključka,</w:t>
      </w:r>
    </w:p>
    <w:p w:rsidRDefault="00023B99" w:rsidP="008459B4" w:rsidR="00023B99">
      <w:pPr>
        <w:ind w:left="1068"/>
        <w:jc w:val="both"/>
      </w:pPr>
      <w:r>
        <w:t>- na drugoj dražbi ispo</w:t>
      </w:r>
      <w:r w:rsidR="00460655">
        <w:t>d 22.900,00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460655">
        <w:t xml:space="preserve"> 11.450,00</w:t>
      </w:r>
      <w:r w:rsidR="009F443F">
        <w:t xml:space="preserve"> kn</w:t>
      </w:r>
      <w:r w:rsidR="00460655">
        <w:t>,</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w:t>
      </w:r>
      <w:r w:rsidR="001204FE">
        <w:t xml:space="preserve"> na prvoj dražbi ispod 115.500,00 kn</w:t>
      </w:r>
      <w:r>
        <w:t xml:space="preserve">,  odnosno ¾ </w:t>
      </w:r>
      <w:r w:rsidRPr="009F443F">
        <w:t>utvrđene vrijednosti nekretnina iz točke II ovog zaključka,</w:t>
      </w:r>
    </w:p>
    <w:p w:rsidRDefault="00D254D4" w:rsidP="00D254D4" w:rsidR="00D254D4">
      <w:pPr>
        <w:ind w:left="1068"/>
        <w:jc w:val="both"/>
      </w:pPr>
      <w:r>
        <w:t>-</w:t>
      </w:r>
      <w:r w:rsidR="001204FE">
        <w:t xml:space="preserve"> na drugoj dražbi ispod 77.000,00 kn</w:t>
      </w:r>
      <w:r>
        <w:t xml:space="preserve">, odnosno ½ </w:t>
      </w:r>
      <w:r w:rsidRPr="009F443F">
        <w:t xml:space="preserve"> utvrđene vrijednosti nekretnina iz točke II ovog zaključka,</w:t>
      </w:r>
    </w:p>
    <w:p w:rsidRDefault="00D254D4" w:rsidP="00D254D4" w:rsidR="00D254D4">
      <w:pPr>
        <w:ind w:left="1068"/>
        <w:jc w:val="both"/>
      </w:pPr>
      <w:r>
        <w:t xml:space="preserve">- na trećoj dražbi ispod </w:t>
      </w:r>
      <w:r w:rsidR="001204FE">
        <w:t>38.500,00</w:t>
      </w:r>
      <w:r>
        <w:t xml:space="preserve"> kn odnosno 1/4  utvrđene vrijednosti nekretnina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1204FE">
        <w:t>e u točkama I-1. i</w:t>
      </w:r>
      <w:r w:rsidR="0012415D">
        <w:t xml:space="preserve"> I-2</w:t>
      </w:r>
      <w:r w:rsidR="001204FE">
        <w:t>. p</w:t>
      </w:r>
      <w:r>
        <w:t>rodaju</w:t>
      </w:r>
      <w:r w:rsidR="00F97AB9">
        <w:t xml:space="preserve"> se</w:t>
      </w:r>
      <w:r>
        <w:t xml:space="preserve"> po početnoj cijeni od 1,00 kn.</w:t>
      </w:r>
    </w:p>
    <w:p w:rsidRDefault="003F6842" w:rsidP="003F6842" w:rsidR="003F6842">
      <w:pPr>
        <w:pStyle w:val="Odlomakpopisa"/>
        <w:ind w:left="1068"/>
        <w:jc w:val="both"/>
      </w:pPr>
    </w:p>
    <w:p w:rsidRDefault="00E67B91" w:rsidP="001204FE"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05986" w:rsidP="003F6842" w:rsidR="00E05986">
      <w:pPr>
        <w:jc w:val="both"/>
      </w:pPr>
    </w:p>
    <w:p w:rsidRDefault="00E05986" w:rsidP="003F6842" w:rsidR="00E05986">
      <w:pPr>
        <w:jc w:val="both"/>
      </w:pPr>
    </w:p>
    <w:p w:rsidRDefault="00E05986" w:rsidP="003F6842" w:rsidR="00E05986">
      <w:pPr>
        <w:jc w:val="both"/>
      </w:pPr>
    </w:p>
    <w:p w:rsidRDefault="00E05986" w:rsidP="003F6842" w:rsidR="00E05986">
      <w:pPr>
        <w:jc w:val="both"/>
      </w:pPr>
    </w:p>
    <w:p w:rsidRDefault="00E05986" w:rsidP="003F6842" w:rsidR="00E05986">
      <w:pPr>
        <w:jc w:val="both"/>
      </w:pPr>
    </w:p>
    <w:p w:rsidRDefault="00E05986" w:rsidP="003F6842" w:rsidR="00E05986">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w:t>
      </w:r>
      <w:r w:rsidR="001204FE">
        <w:t>ma I-1. i I-2.</w:t>
      </w:r>
      <w:r w:rsidR="00E67B91">
        <w:t xml:space="preserve"> ovog zaključka prodaju se po načelu "viđeno – kupljeno", te se neće priznati naknadne pritužbe na pravne ili materijalne nedostatke istih.</w:t>
      </w:r>
    </w:p>
    <w:p w:rsidRDefault="003F6842" w:rsidP="003F6842" w:rsidR="003F6842">
      <w:pPr>
        <w:jc w:val="both"/>
      </w:pPr>
    </w:p>
    <w:p w:rsidRDefault="00E67B91" w:rsidP="00E05986"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1204FE" w:rsidR="008742E0">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E05986" w:rsidP="003F6842" w:rsidR="00E05986">
      <w:pPr>
        <w:jc w:val="both"/>
      </w:pPr>
    </w:p>
    <w:p w:rsidRDefault="00E05986" w:rsidP="003F6842" w:rsidR="00E05986">
      <w:pPr>
        <w:jc w:val="both"/>
      </w:pPr>
    </w:p>
    <w:p w:rsidRDefault="00E05986" w:rsidP="003F6842" w:rsidR="00E05986">
      <w:pPr>
        <w:jc w:val="both"/>
      </w:pPr>
    </w:p>
    <w:p w:rsidRDefault="00E05986" w:rsidP="003F6842" w:rsidR="00E05986">
      <w:pPr>
        <w:jc w:val="both"/>
      </w:pPr>
    </w:p>
    <w:p w:rsidRDefault="00E05986" w:rsidP="003F6842" w:rsidR="00E05986">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12415D">
        <w:t>Filip Babić dipl.</w:t>
      </w:r>
      <w:r w:rsidR="00CA147A">
        <w:t xml:space="preserve"> oec. iz Osijeka             </w:t>
      </w:r>
      <w:r w:rsidR="00D72129">
        <w:t xml:space="preserve"> broj mobitela 09825</w:t>
      </w:r>
      <w:r w:rsidR="00CA147A">
        <w:t>2585</w:t>
      </w:r>
      <w:r w:rsidR="00D72129">
        <w:t>.</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w:t>
      </w:r>
      <w:r w:rsidR="00E05986">
        <w:t xml:space="preserve">27. srpanj 2018. </w:t>
      </w:r>
      <w:r w:rsidR="00096629">
        <w:t xml:space="preserve">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E05986" w:rsidP="004571BF" w:rsidR="00E05986">
      <w:pPr>
        <w:pStyle w:val="Tijeloteksta"/>
        <w:jc w:val="left"/>
      </w:pP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CA147A" w:rsidP="00CA147A" w:rsidR="00CA147A">
      <w:pPr>
        <w:pStyle w:val="Tijeloteksta"/>
        <w:numPr>
          <w:ilvl w:val="0"/>
          <w:numId w:val="10"/>
        </w:numPr>
        <w:jc w:val="left"/>
      </w:pPr>
      <w:r>
        <w:t>Stečajni upravitelj Filip Babić</w:t>
      </w:r>
    </w:p>
    <w:p w:rsidRDefault="00CA147A" w:rsidP="00CA147A" w:rsidR="00CA147A">
      <w:pPr>
        <w:pStyle w:val="Tijeloteksta"/>
        <w:numPr>
          <w:ilvl w:val="0"/>
          <w:numId w:val="10"/>
        </w:numPr>
        <w:jc w:val="left"/>
      </w:pPr>
      <w:r>
        <w:t xml:space="preserve">razlučni vjerovnik RH MF Porezna uprava </w:t>
      </w:r>
      <w:r w:rsidR="001204FE">
        <w:t>po ŽDO Osijek</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A147A">
        <w:t>tečajnom postupku, i zk. izvatke</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E843A3">
        <w:t>27/10</w:t>
      </w:r>
    </w:p>
    <w:sectPr w:rsidSect="00E843A3" w:rsidR="00C326EC">
      <w:headerReference w:type="default" r:id="rId11"/>
      <w:pgSz w:code="9" w:h="16838" w:w="11906"/>
      <w:pgMar w:gutter="0" w:footer="709" w:header="709" w:left="1704" w:bottom="851" w:right="1418"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736180">
          <w:rPr>
            <w:noProof/>
          </w:rPr>
          <w:t>4</w:t>
        </w:r>
        <w:r>
          <w:fldChar w:fldCharType="end"/>
        </w:r>
      </w:p>
    </w:sdtContent>
  </w:sdt>
  <w:p w:rsidRDefault="008459B4" w:rsidR="008459B4">
    <w:pPr>
      <w:pStyle w:val="Zaglavlje"/>
    </w:pPr>
  </w:p>
  <w:p w:rsidRDefault="008459B4" w:rsidR="008459B4">
    <w:pPr>
      <w:pStyle w:val="Zaglavlje"/>
    </w:pPr>
  </w:p>
  <w:p w:rsidRDefault="00AF210C" w:rsidP="008459B4" w:rsidR="008459B4">
    <w:pPr>
      <w:pStyle w:val="Zaglavlje"/>
      <w:jc w:val="right"/>
    </w:pPr>
    <w:r>
      <w:t>13</w:t>
    </w:r>
    <w:r w:rsidR="0052094C">
      <w:t xml:space="preserve"> St-474/16-53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19F434F"/>
    <w:multiLevelType w:val="hybridMultilevel"/>
    <w:tmpl w:val="3A3A4B0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9">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855291E"/>
    <w:multiLevelType w:val="hybridMultilevel"/>
    <w:tmpl w:val="674EB9D4"/>
    <w:lvl w:tplc="CC7EA45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2"/>
  </w:num>
  <w:num w:numId="2">
    <w:abstractNumId w:val="5"/>
  </w:num>
  <w:num w:numId="3">
    <w:abstractNumId w:val="15"/>
  </w:num>
  <w:num w:numId="4">
    <w:abstractNumId w:val="3"/>
  </w:num>
  <w:num w:numId="5">
    <w:abstractNumId w:val="1"/>
  </w:num>
  <w:num w:numId="6">
    <w:abstractNumId w:val="13"/>
  </w:num>
  <w:num w:numId="7">
    <w:abstractNumId w:val="6"/>
  </w:num>
  <w:num w:numId="8">
    <w:abstractNumId w:val="11"/>
  </w:num>
  <w:num w:numId="9">
    <w:abstractNumId w:val="10"/>
  </w:num>
  <w:num w:numId="10">
    <w:abstractNumId w:val="0"/>
  </w:num>
  <w:num w:numId="11">
    <w:abstractNumId w:val="7"/>
  </w:num>
  <w:num w:numId="12">
    <w:abstractNumId w:val="16"/>
  </w:num>
  <w:num w:numId="13">
    <w:abstractNumId w:val="2"/>
  </w:num>
  <w:num w:numId="14">
    <w:abstractNumId w:val="4"/>
  </w:num>
  <w:num w:numId="15">
    <w:abstractNumId w:val="8"/>
  </w:num>
  <w:num w:numId="16">
    <w:abstractNumId w:val="9"/>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4FE"/>
    <w:rsid w:val="00120DBC"/>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D02B1"/>
    <w:rsid w:val="003F064D"/>
    <w:rsid w:val="003F6842"/>
    <w:rsid w:val="00410DAA"/>
    <w:rsid w:val="0041638D"/>
    <w:rsid w:val="00421D71"/>
    <w:rsid w:val="00442E7C"/>
    <w:rsid w:val="00444C08"/>
    <w:rsid w:val="00457175"/>
    <w:rsid w:val="004571BF"/>
    <w:rsid w:val="00460655"/>
    <w:rsid w:val="004638F5"/>
    <w:rsid w:val="0046632E"/>
    <w:rsid w:val="004826B8"/>
    <w:rsid w:val="00482F57"/>
    <w:rsid w:val="0048747B"/>
    <w:rsid w:val="004B21C1"/>
    <w:rsid w:val="004C3969"/>
    <w:rsid w:val="004D5A26"/>
    <w:rsid w:val="004E466C"/>
    <w:rsid w:val="004F5FE8"/>
    <w:rsid w:val="00514483"/>
    <w:rsid w:val="0052094C"/>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36180"/>
    <w:rsid w:val="00766D29"/>
    <w:rsid w:val="0077329E"/>
    <w:rsid w:val="0078009A"/>
    <w:rsid w:val="00796AED"/>
    <w:rsid w:val="007A4540"/>
    <w:rsid w:val="00802268"/>
    <w:rsid w:val="00814537"/>
    <w:rsid w:val="00817C66"/>
    <w:rsid w:val="008459B4"/>
    <w:rsid w:val="00860129"/>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97782"/>
    <w:rsid w:val="00DA4636"/>
    <w:rsid w:val="00DF508C"/>
    <w:rsid w:val="00E05986"/>
    <w:rsid w:val="00E23AF8"/>
    <w:rsid w:val="00E26872"/>
    <w:rsid w:val="00E368BA"/>
    <w:rsid w:val="00E42F4D"/>
    <w:rsid w:val="00E50D20"/>
    <w:rsid w:val="00E60C19"/>
    <w:rsid w:val="00E67B91"/>
    <w:rsid w:val="00E843A3"/>
    <w:rsid w:val="00E96356"/>
    <w:rsid w:val="00EA028A"/>
    <w:rsid w:val="00EA5B1A"/>
    <w:rsid w:val="00ED4C16"/>
    <w:rsid w:val="00F36B85"/>
    <w:rsid w:val="00F44208"/>
    <w:rsid w:val="00F46E60"/>
    <w:rsid w:val="00F65B43"/>
    <w:rsid w:val="00F73514"/>
    <w:rsid w:val="00F82537"/>
    <w:rsid w:val="00F83779"/>
    <w:rsid w:val="00F85237"/>
    <w:rsid w:val="00F97AB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736180"/>
    <w:rPr>
      <w:color w:val="808080"/>
      <w:bdr w:space="0" w:sz="0" w:color="auto" w:val="none"/>
      <w:shd w:fill="auto" w:color="auto" w:val="clear"/>
    </w:rPr>
  </w:style>
  <w:style w:customStyle="true" w:styleId="eSPISCCParagraphDefaultFont" w:type="character">
    <w:name w:val="eSPIS_CC_Paragraph Default Font"/>
    <w:basedOn w:val="Naglaeno"/>
    <w:rsid w:val="0073618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36180"/>
    <w:rPr>
      <w:b/>
      <w:bCs/>
      <w:bdr w:space="0" w:sz="0" w:color="auto" w:val="none"/>
      <w:shd w:fill="FFFFCC" w:color="auto" w:val="clear"/>
      <w:lang w:val="hr-HR"/>
    </w:rPr>
  </w:style>
  <w:style w:customStyle="true" w:styleId="PozadinaSvijetloCrvena" w:type="character">
    <w:name w:val="Pozadina_SvijetloCrvena"/>
    <w:basedOn w:val="eSPISCCParagraphDefaultFont"/>
    <w:rsid w:val="0073618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3618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736180"/>
    <w:rPr>
      <w:color w:val="808080"/>
      <w:bdr w:color="auto" w:space="0" w:sz="0" w:val="none"/>
      <w:shd w:color="auto" w:fill="auto" w:val="clear"/>
    </w:rPr>
  </w:style>
  <w:style w:customStyle="1" w:styleId="eSPISCCParagraphDefaultFont" w:type="character">
    <w:name w:val="eSPIS_CC_Paragraph Default Font"/>
    <w:basedOn w:val="Naglaeno"/>
    <w:rsid w:val="0073618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36180"/>
    <w:rPr>
      <w:b/>
      <w:bCs/>
      <w:bdr w:color="auto" w:space="0" w:sz="0" w:val="none"/>
      <w:shd w:color="auto" w:fill="FFFFCC" w:val="clear"/>
      <w:lang w:val="hr-HR"/>
    </w:rPr>
  </w:style>
  <w:style w:customStyle="1" w:styleId="PozadinaSvijetloCrvena" w:type="character">
    <w:name w:val="Pozadina_SvijetloCrvena"/>
    <w:basedOn w:val="eSPISCCParagraphDefaultFont"/>
    <w:rsid w:val="0073618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3618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St-474/2016</izvorni_sadrzaj>
    <derivirana_varijabla naziv="DomainObject.Predmet.OznakaBroj_1">St-474/2016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 PROJEKT d.o.o. za građevinarstvo</izvorni_sadrzaj>
    <derivirana_varijabla naziv="DomainObject.Predmet.ProtustrankaFormated_1">  KAMEN PROJEKT d.o.o. za građevinarstvo</derivirana_varijabla>
  </DomainObject.Predmet.ProtustrankaFormated>
  <DomainObject.Predmet.ProtustrankaFormatedOIB>
    <izvorni_sadrzaj>  KAMEN PROJEKT d.o.o. za građevinarstvo, OIB 76356217849</izvorni_sadrzaj>
    <derivirana_varijabla naziv="DomainObject.Predmet.ProtustrankaFormatedOIB_1">  KAMEN PROJEKT d.o.o. za građevinarstvo, OIB 76356217849</derivirana_varijabla>
  </DomainObject.Predmet.ProtustrankaFormatedOIB>
  <DomainObject.Predmet.ProtustrankaFormatedWithAdress>
    <izvorni_sadrzaj> KAMEN PROJEKT d.o.o. za građevinarstvo, Starovalpovački put 72, 31551 Belišće</izvorni_sadrzaj>
    <derivirana_varijabla naziv="DomainObject.Predmet.ProtustrankaFormatedWithAdress_1"> KAMEN PROJEKT d.o.o. za građevinarstvo, Starovalpovački put 72, 31551 Belišće</derivirana_varijabla>
  </DomainObject.Predmet.ProtustrankaFormatedWithAdress>
  <DomainObject.Predmet.ProtustrankaFormatedWithAdressOIB>
    <izvorni_sadrzaj> KAMEN PROJEKT d.o.o. za građevinarstvo, OIB 76356217849, Starovalpovački put 72, 31551 Belišće</izvorni_sadrzaj>
    <derivirana_varijabla naziv="DomainObject.Predmet.ProtustrankaFormatedWithAdressOIB_1"> KAMEN PROJEKT d.o.o. za građevinarstvo, OIB 76356217849, Starovalpovački put 72, 31551 Belišće</derivirana_varijabla>
  </DomainObject.Predmet.ProtustrankaFormatedWithAdressOIB>
  <DomainObject.Predmet.ProtustrankaWithAdress>
    <izvorni_sadrzaj>KAMEN PROJEKT d.o.o. za građevinarstvo Starovalpovački put 72, 31551 Belišće</izvorni_sadrzaj>
    <derivirana_varijabla naziv="DomainObject.Predmet.ProtustrankaWithAdress_1">KAMEN PROJEKT d.o.o. za građevinarstvo Starovalpovački put 72, 31551 Belišće</derivirana_varijabla>
  </DomainObject.Predmet.ProtustrankaWithAdress>
  <DomainObject.Predmet.ProtustrankaWithAdressOIB>
    <izvorni_sadrzaj>KAMEN PROJEKT d.o.o. za građevinarstvo, OIB 76356217849, Starovalpovački put 72, 31551 Belišće</izvorni_sadrzaj>
    <derivirana_varijabla naziv="DomainObject.Predmet.ProtustrankaWithAdressOIB_1">KAMEN PROJEKT d.o.o. za građevinarstvo, OIB 76356217849, Starovalpovački put 72, 31551 Belišće</derivirana_varijabla>
  </DomainObject.Predmet.ProtustrankaWithAdressOIB>
  <DomainObject.Predmet.ProtustrankaNazivFormated>
    <izvorni_sadrzaj>KAMEN PROJEKT d.o.o. za građevinarstvo</izvorni_sadrzaj>
    <derivirana_varijabla naziv="DomainObject.Predmet.ProtustrankaNazivFormated_1">KAMEN PROJEKT d.o.o. za građevinarstvo</derivirana_varijabla>
  </DomainObject.Predmet.ProtustrankaNazivFormated>
  <DomainObject.Predmet.ProtustrankaNazivFormatedOIB>
    <izvorni_sadrzaj>KAMEN PROJEKT d.o.o. za građevinarstvo, OIB 76356217849</izvorni_sadrzaj>
    <derivirana_varijabla naziv="DomainObject.Predmet.ProtustrankaNazivFormatedOIB_1">KAMEN PROJEKT d.o.o. za građevinarstvo, OIB 76356217849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KAMEN PROJEKT d.o.o. za građevinarstvo</item>
    </izvorni_sadrzaj>
    <derivirana_varijabla naziv="DomainObject.Predmet.ProtuStrankaListFormated_1">
      <item>KAMEN PROJEKT d.o.o. za građevinarstvo</item>
    </derivirana_varijabla>
  </DomainObject.Predmet.ProtuStrankaListFormated>
  <DomainObject.Predmet.ProtuStrankaListFormatedOIB>
    <izvorni_sadrzaj>
      <item>KAMEN PROJEKT d.o.o. za građevinarstvo, OIB 76356217849</item>
    </izvorni_sadrzaj>
    <derivirana_varijabla naziv="DomainObject.Predmet.ProtuStrankaListFormatedOIB_1">
      <item>KAMEN PROJEKT d.o.o. za građevinarstvo, OIB 76356217849</item>
    </derivirana_varijabla>
  </DomainObject.Predmet.ProtuStrankaListFormatedOIB>
  <DomainObject.Predmet.ProtuStrankaListFormatedWithAdress>
    <izvorni_sadrzaj>
      <item>KAMEN PROJEKT d.o.o. za građevinarstvo, Starovalpovački put 72, 31551 Belišće</item>
    </izvorni_sadrzaj>
    <derivirana_varijabla naziv="DomainObject.Predmet.ProtuStrankaListFormatedWithAdress_1">
      <item>KAMEN PROJEKT d.o.o. za građevinarstvo, Starovalpovački put 72, 31551 Belišće</item>
    </derivirana_varijabla>
  </DomainObject.Predmet.ProtuStrankaListFormatedWithAdress>
  <DomainObject.Predmet.ProtuStrankaListFormatedWithAdressOIB>
    <izvorni_sadrzaj>
      <item>KAMEN PROJEKT d.o.o. za građevinarstvo, OIB 76356217849, Starovalpovački put 72, 31551 Belišće</item>
    </izvorni_sadrzaj>
    <derivirana_varijabla naziv="DomainObject.Predmet.ProtuStrankaListFormatedWithAdressOIB_1">
      <item>KAMEN PROJEKT d.o.o. za građevinarstvo, OIB 76356217849, Starovalpovački put 72, 31551 Belišće</item>
    </derivirana_varijabla>
  </DomainObject.Predmet.ProtuStrankaListFormatedWithAdressOIB>
  <DomainObject.Predmet.ProtuStrankaListNazivFormated>
    <izvorni_sadrzaj>
      <item>KAMEN PROJEKT d.o.o. za građevinarstvo</item>
    </izvorni_sadrzaj>
    <derivirana_varijabla naziv="DomainObject.Predmet.ProtuStrankaListNazivFormated_1">
      <item>KAMEN PROJEKT d.o.o. za građevinarstvo</item>
    </derivirana_varijabla>
  </DomainObject.Predmet.ProtuStrankaListNazivFormated>
  <DomainObject.Predmet.ProtuStrankaListNazivFormatedOIB>
    <izvorni_sadrzaj>
      <item>KAMEN PROJEKT d.o.o. za građevinarstvo, OIB 76356217849</item>
    </izvorni_sadrzaj>
    <derivirana_varijabla naziv="DomainObject.Predmet.ProtuStrankaListNazivFormatedOIB_1">
      <item>KAMEN PROJEKT d.o.o. za građevinarstvo, OIB 76356217849</item>
    </derivirana_varijabla>
  </DomainObject.Predmet.ProtuStrankaListNazivFormatedOIB>
  <DomainObject.Predmet.OstaliListFormated>
    <izvorni_sadrzaj>
      <item>Ivan Sopek</item>
      <item>ŽDO GUO OSIJEK</item>
      <item>Željko Ferenčić</item>
    </izvorni_sadrzaj>
    <derivirana_varijabla naziv="DomainObject.Predmet.OstaliListFormated_1">
      <item>Ivan Sopek</item>
      <item>ŽDO GUO OSIJEK</item>
      <item>Željko Ferenčić</item>
    </derivirana_varijabla>
  </DomainObject.Predmet.OstaliListFormated>
  <DomainObject.Predmet.OstaliListFormatedOIB>
    <izvorni_sadrzaj>
      <item>Ivan Sopek, OIB 48350838753</item>
      <item>ŽDO GUO OSIJEK</item>
      <item>Željko Ferenčić, OIB 73873182459</item>
    </izvorni_sadrzaj>
    <derivirana_varijabla naziv="DomainObject.Predmet.OstaliListFormatedOIB_1">
      <item>Ivan Sopek, OIB 48350838753</item>
      <item>ŽDO GUO OSIJEK</item>
      <item>Željko Ferenčić, OIB 73873182459</item>
    </derivirana_varijabla>
  </DomainObject.Predmet.OstaliListFormatedOIB>
  <DomainObject.Predmet.OstaliListFormatedWithAdress>
    <izvorni_sadrzaj>
      <item>Ivan Sopek, Kralja Tomislava 43, 31551 Belišće</item>
      <item>ŽDO GUO OSIJEK</item>
      <item>Željko Ferenčić, Velebitska 95, 32000 Vukovar</item>
    </izvorni_sadrzaj>
    <derivirana_varijabla naziv="DomainObject.Predmet.OstaliListFormatedWithAdress_1">
      <item>Ivan Sopek, Kralja Tomislava 43, 31551 Belišće</item>
      <item>ŽDO GUO OSIJEK</item>
      <item>Željko Ferenčić, Velebitska 95, 32000 Vukovar</item>
    </derivirana_varijabla>
  </DomainObject.Predmet.OstaliListFormatedWithAdress>
  <DomainObject.Predmet.OstaliListFormatedWithAdressOIB>
    <izvorni_sadrzaj>
      <item>Ivan Sopek, OIB 48350838753, Kralja Tomislava 43, 31551 Belišće</item>
      <item>ŽDO GUO OSIJEK</item>
      <item>Željko Ferenčić, OIB 73873182459, Velebitska 95, 32000 Vukovar</item>
    </izvorni_sadrzaj>
    <derivirana_varijabla naziv="DomainObject.Predmet.OstaliListFormatedWithAdressOIB_1">
      <item>Ivan Sopek, OIB 48350838753, Kralja Tomislava 43, 31551 Belišće</item>
      <item>ŽDO GUO OSIJEK</item>
      <item>Željko Ferenčić, OIB 73873182459, Velebitska 95, 32000 Vukovar</item>
    </derivirana_varijabla>
  </DomainObject.Predmet.OstaliListFormatedWithAdressOIB>
  <DomainObject.Predmet.OstaliListNazivFormated>
    <izvorni_sadrzaj>
      <item>Ivan Sopek</item>
      <item>ŽDO GUO OSIJEK</item>
      <item>Željko Ferenčić</item>
    </izvorni_sadrzaj>
    <derivirana_varijabla naziv="DomainObject.Predmet.OstaliListNazivFormated_1">
      <item>Ivan Sopek</item>
      <item>ŽDO GUO OSIJEK</item>
      <item>Željko Ferenčić</item>
    </derivirana_varijabla>
  </DomainObject.Predmet.OstaliListNazivFormated>
  <DomainObject.Predmet.OstaliListNazivFormatedOIB>
    <izvorni_sadrzaj>
      <item>Ivan Sopek, OIB 48350838753</item>
      <item>ŽDO GUO OSIJEK</item>
      <item>Željko Ferenčić, OIB 73873182459</item>
    </izvorni_sadrzaj>
    <derivirana_varijabla naziv="DomainObject.Predmet.OstaliListNazivFormatedOIB_1">
      <item>Ivan Sopek, OIB 48350838753</item>
      <item>ŽDO GUO OSIJEK</item>
      <item>Željko Ferenčić, OIB 73873182459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KAMEN PROJEKT d.o.o. za građevinarstvo</izvorni_sadrzaj>
    <derivirana_varijabla naziv="DomainObject.Predmet.ProtustrankaIDrugi_1">KAMEN PROJEKT d.o.o. za građevinarstvo</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KAMEN PROJEKT d.o.o. za građevinarstvo, OIB 76356217849, Starovalpovački put 72, 31551 Belišće</izvorni_sadrzaj>
    <derivirana_varijabla naziv="DomainObject.Predmet.ProtustrankaIDrugiAdressOIB_1">KAMEN PROJEKT d.o.o. za građevinarstvo, OIB 76356217849, Starovalpovački put 72,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 PROJEKT d.o.o. za građevinarstvo</item>
      <item>REPUBLIKA HRVATSKA MINISTARSTVO FINANCIJA</item>
      <item>Ivan Sopek</item>
      <item>ŽDO GUO OSIJEK</item>
      <item>Željko Ferenčić</item>
    </izvorni_sadrzaj>
    <derivirana_varijabla naziv="DomainObject.Predmet.SudioniciListNaziv_1">
      <item>KAMEN PROJEKT d.o.o. za građevinarstvo</item>
      <item>REPUBLIKA HRVATSKA MINISTARSTVO FINANCIJA</item>
      <item>Ivan Sopek</item>
      <item>ŽDO GUO OSIJEK</item>
      <item>Željko Ferenčić</item>
    </derivirana_varijabla>
  </DomainObject.Predmet.SudioniciListNaziv>
  <DomainObject.Predmet.SudioniciListAdressOIB>
    <izvorni_sadrzaj>
      <item>KAMEN PROJEKT d.o.o. za građevinarstvo, OIB 76356217849, Starovalpovački put 72,31551 Belišće</item>
      <item>REPUBLIKA HRVATSKA MINISTARSTVO FINANCIJA, OIB 52634238587</item>
      <item>Ivan Sopek, OIB 48350838753, Kralja Tomislava 43,31551 Belišće</item>
      <item>ŽDO GUO OSIJEK</item>
      <item>Željko Ferenčić, OIB 73873182459, Velebitska 95,32000 Vukovar</item>
    </izvorni_sadrzaj>
    <derivirana_varijabla naziv="DomainObject.Predmet.SudioniciListAdressOIB_1">
      <item>KAMEN PROJEKT d.o.o. za građevinarstvo, OIB 76356217849, Starovalpovački put 72,31551 Belišće</item>
      <item>REPUBLIKA HRVATSKA MINISTARSTVO FINANCIJA, OIB 52634238587</item>
      <item>Ivan Sopek, OIB 48350838753, Kralja Tomislava 43,31551 Belišće</item>
      <item>ŽDO GUO OSIJEK</item>
      <item>Željko Ferenčić, OIB 73873182459, Velebitska 95,32000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76356217849</item>
      <item>, OIB 52634238587</item>
      <item>, OIB 48350838753</item>
      <item>, OIB null</item>
      <item>, OIB 73873182459</item>
    </izvorni_sadrzaj>
    <derivirana_varijabla naziv="DomainObject.Predmet.SudioniciListNazivOIB_1">
      <item>, OIB 76356217849</item>
      <item>, OIB 52634238587</item>
      <item>, OIB 48350838753</item>
      <item>, OIB null</item>
      <item>, OIB 73873182459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044042-86E8-4C0D-A573-FEB3338E2B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1070</properties:Words>
  <properties:Characters>5840</properties:Characters>
  <properties:Lines>178</properties:Lines>
  <properties:Paragraphs>51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2018-07-27T07:18:00Z</dcterms:created>
  <dc:creator>Korisnik</dc:creator>
  <cp:lastModifiedBy>Maja Kocijan</cp:lastModifiedBy>
  <cp:lastPrinted>2018-07-27T07:28:00Z</cp:lastPrinted>
  <dcterms:modified xmlns:xsi="http://www.w3.org/2001/XMLSchema-instance" xsi:type="dcterms:W3CDTF">2018-07-27T07:48:00Z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4</vt:i4>
  </prop:property>
</prop:Properties>
</file>