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42690" w14:paraId="a442690" w:rsidRDefault="004E6527" w:rsidP="004E6527" w:rsidR="004E6527">
      <w:pPr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>OPĆINSKI SUD U OSIJEKU</w:t>
      </w:r>
    </w:p>
    <w:p w:rsidRDefault="004E6527" w:rsidP="004E6527" w:rsidR="004E6527">
      <w:pPr>
        <w:jc w:val="both"/>
        <w:rPr>
          <w:bCs/>
        </w:rPr>
      </w:pPr>
      <w:r>
        <w:rPr>
          <w:bCs/>
        </w:rPr>
        <w:t>O S I J E K</w:t>
      </w:r>
    </w:p>
    <w:p w:rsidRDefault="004E6527" w:rsidP="004E6527" w:rsidR="004E6527">
      <w:pPr>
        <w:jc w:val="both"/>
        <w:rPr>
          <w:bCs/>
        </w:rPr>
      </w:pPr>
      <w:r>
        <w:rPr>
          <w:bCs/>
        </w:rPr>
        <w:t>Europske avenije 7</w:t>
      </w:r>
    </w:p>
    <w:p w:rsidRDefault="001430C4" w:rsidP="00AC6BFF" w:rsidR="004E6527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4E6527">
        <w:rPr>
          <w:bCs/>
        </w:rPr>
        <w:tab/>
      </w:r>
      <w:r w:rsidR="00100FF5">
        <w:rPr>
          <w:bCs/>
        </w:rPr>
        <w:t xml:space="preserve">   </w:t>
      </w:r>
      <w:r w:rsidR="004E6527">
        <w:rPr>
          <w:bCs/>
        </w:rPr>
        <w:t>4</w:t>
      </w:r>
      <w:r w:rsidR="00A34B22">
        <w:rPr>
          <w:bCs/>
        </w:rPr>
        <w:t>.</w:t>
      </w:r>
      <w:r>
        <w:rPr>
          <w:bCs/>
        </w:rPr>
        <w:t xml:space="preserve"> </w:t>
      </w:r>
      <w:proofErr w:type="spellStart"/>
      <w:r w:rsidR="00195478">
        <w:rPr>
          <w:bCs/>
        </w:rPr>
        <w:t>Sp</w:t>
      </w:r>
      <w:proofErr w:type="spellEnd"/>
      <w:r w:rsidR="00195478">
        <w:rPr>
          <w:bCs/>
        </w:rPr>
        <w:t>-7/2016-2</w:t>
      </w:r>
    </w:p>
    <w:p w:rsidRDefault="004E6527" w:rsidP="004E6527" w:rsidR="004E6527">
      <w:pPr>
        <w:ind w:firstLine="708"/>
        <w:jc w:val="both"/>
        <w:rPr>
          <w:bCs/>
        </w:rPr>
      </w:pPr>
    </w:p>
    <w:p w:rsidRDefault="001430C4" w:rsidP="004E6527" w:rsidR="001430C4">
      <w:pPr>
        <w:ind w:firstLine="708"/>
        <w:jc w:val="both"/>
        <w:rPr>
          <w:bCs/>
        </w:rPr>
      </w:pPr>
    </w:p>
    <w:p w:rsidRDefault="001430C4" w:rsidP="004E6527" w:rsidR="001430C4">
      <w:pPr>
        <w:ind w:firstLine="708"/>
        <w:jc w:val="both"/>
        <w:rPr>
          <w:bCs/>
        </w:rPr>
      </w:pPr>
    </w:p>
    <w:p w:rsidRDefault="0091521E" w:rsidP="0091521E" w:rsidR="004E6527">
      <w:pPr>
        <w:ind w:firstLine="708"/>
        <w:jc w:val="center"/>
      </w:pPr>
      <w:r>
        <w:t>MLADEN VUKMIROVIĆ</w:t>
      </w:r>
    </w:p>
    <w:p w:rsidRDefault="0091521E" w:rsidP="004E6527" w:rsidR="0091521E">
      <w:pPr>
        <w:ind w:firstLine="708"/>
        <w:jc w:val="both"/>
      </w:pPr>
    </w:p>
    <w:p w:rsidRDefault="0091521E" w:rsidP="004E6527" w:rsidR="0091521E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OSIJEK</w:t>
      </w:r>
    </w:p>
    <w:p w:rsidRDefault="0091521E" w:rsidP="004E6527" w:rsidR="0091521E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Vij. I. Meštrovića 86</w:t>
      </w:r>
    </w:p>
    <w:p w:rsidRDefault="0091521E" w:rsidP="004E6527" w:rsidR="0091521E">
      <w:pPr>
        <w:ind w:firstLine="708"/>
        <w:jc w:val="both"/>
      </w:pPr>
    </w:p>
    <w:p w:rsidRDefault="0091521E" w:rsidP="004E6527" w:rsidR="0091521E">
      <w:pPr>
        <w:ind w:firstLine="708"/>
        <w:jc w:val="both"/>
      </w:pPr>
    </w:p>
    <w:p w:rsidRDefault="0091521E" w:rsidP="004E6527" w:rsidR="0091521E">
      <w:pPr>
        <w:ind w:firstLine="708"/>
        <w:jc w:val="both"/>
        <w:rPr>
          <w:b/>
          <w:bCs/>
          <w:u w:val="single"/>
        </w:rPr>
      </w:pPr>
    </w:p>
    <w:p w:rsidRDefault="00AC6BFF" w:rsidP="004E6527" w:rsidR="00AC6BFF">
      <w:pPr>
        <w:ind w:firstLine="708"/>
        <w:jc w:val="both"/>
        <w:rPr>
          <w:b/>
          <w:bCs/>
          <w:u w:val="single"/>
        </w:rPr>
      </w:pPr>
    </w:p>
    <w:p w:rsidRDefault="000D414B" w:rsidP="004E6527" w:rsidR="004E6527">
      <w:pPr>
        <w:jc w:val="both"/>
      </w:pPr>
      <w:r>
        <w:rPr>
          <w:bCs/>
        </w:rPr>
        <w:tab/>
      </w:r>
      <w:r w:rsidR="004E6527">
        <w:rPr>
          <w:bCs/>
        </w:rPr>
        <w:t xml:space="preserve">Kod ovoga suda u tijeku je postupak </w:t>
      </w:r>
      <w:r w:rsidR="004E6527">
        <w:t xml:space="preserve">u pravnoj stvari </w:t>
      </w:r>
      <w:r w:rsidR="0091521E">
        <w:t xml:space="preserve">predlagatelja – potrošača Mladena Vukmirovića, OIB: </w:t>
      </w:r>
      <w:r w:rsidR="000A0A72" w:rsidRPr="000A0A72">
        <w:t>73820358370</w:t>
      </w:r>
      <w:r w:rsidR="00A9457F">
        <w:t>, iz Osijeka, Vij. I. Meštrovića 86,</w:t>
      </w:r>
      <w:r w:rsidR="001430C4">
        <w:t xml:space="preserve"> radi </w:t>
      </w:r>
      <w:r w:rsidR="00A9457F">
        <w:t>stečaja potrošača.</w:t>
      </w:r>
    </w:p>
    <w:p w:rsidRDefault="00A53C45" w:rsidP="00A53C45" w:rsidR="00A53C45">
      <w:pPr>
        <w:jc w:val="both"/>
      </w:pPr>
    </w:p>
    <w:p w:rsidRDefault="00A9457F" w:rsidP="00A53C45" w:rsidR="00A9457F">
      <w:pPr>
        <w:jc w:val="both"/>
      </w:pPr>
      <w:r>
        <w:tab/>
        <w:t xml:space="preserve">Pozivate se u roku 30 dana dostaviti rješenje Ureda državne uprave o  oslobođenju obveze uplate predujma  troškova postupka u smislu odredbe čl.  45 st. 3 Zakona o stečaju potrošača. </w:t>
      </w:r>
    </w:p>
    <w:p w:rsidRDefault="00A9457F" w:rsidP="00A53C45" w:rsidR="00A9457F">
      <w:pPr>
        <w:jc w:val="center"/>
      </w:pPr>
    </w:p>
    <w:p w:rsidRDefault="00A9457F" w:rsidP="00A53C45" w:rsidR="00A9457F">
      <w:pPr>
        <w:jc w:val="center"/>
      </w:pPr>
    </w:p>
    <w:p w:rsidRDefault="00A9457F" w:rsidP="00A53C45" w:rsidR="00A9457F">
      <w:pPr>
        <w:jc w:val="center"/>
      </w:pPr>
    </w:p>
    <w:p w:rsidRDefault="0019061B" w:rsidP="00A53C45" w:rsidR="00532AE9">
      <w:pPr>
        <w:jc w:val="center"/>
      </w:pPr>
      <w:r>
        <w:t xml:space="preserve">U Osijeku, </w:t>
      </w:r>
      <w:r w:rsidR="006B2F53">
        <w:t>2</w:t>
      </w:r>
      <w:r w:rsidR="00A9457F">
        <w:t>3</w:t>
      </w:r>
      <w:r w:rsidR="006B2F53">
        <w:t>. kolovoza</w:t>
      </w:r>
      <w:r w:rsidR="000D414B">
        <w:t xml:space="preserve"> 2016</w:t>
      </w:r>
      <w:r w:rsidR="00A53C45">
        <w:t>. godine</w:t>
      </w:r>
    </w:p>
    <w:p w:rsidRDefault="00A53C45" w:rsidP="00A53C45" w:rsidR="00A53C45">
      <w:pPr>
        <w:jc w:val="center"/>
      </w:pPr>
    </w:p>
    <w:p w:rsidRDefault="00A9457F" w:rsidP="00A53C45" w:rsidR="00A9457F">
      <w:pPr>
        <w:jc w:val="center"/>
      </w:pPr>
    </w:p>
    <w:p w:rsidRDefault="00A53C45" w:rsidP="00A53C45" w:rsidR="00A53C45">
      <w:pPr>
        <w:ind w:firstLine="708" w:left="4248"/>
        <w:jc w:val="center"/>
      </w:pPr>
      <w:r>
        <w:t xml:space="preserve">            S U D A C</w:t>
      </w:r>
    </w:p>
    <w:p w:rsidRDefault="00A53C45" w:rsidP="00A53C45" w:rsidR="00A53C45">
      <w:pPr>
        <w:ind w:firstLine="708" w:left="4956"/>
        <w:jc w:val="center"/>
      </w:pPr>
      <w:r>
        <w:t xml:space="preserve">    SANJA SUŠILOVIĆ</w:t>
      </w:r>
      <w:r w:rsidR="00A93555">
        <w:t>,v.r.</w:t>
      </w:r>
    </w:p>
    <w:p w:rsidRDefault="00A34B22" w:rsidP="00A34B22" w:rsidR="00A34B22">
      <w:pPr>
        <w:jc w:val="both"/>
        <w:rPr>
          <w:bCs/>
        </w:rPr>
      </w:pPr>
    </w:p>
    <w:p w:rsidRDefault="000A6520" w:rsidP="00A34B22" w:rsidR="00A34B22">
      <w:pPr>
        <w:jc w:val="both"/>
        <w:rPr>
          <w:bCs/>
        </w:rPr>
      </w:pPr>
      <w:r>
        <w:rPr>
          <w:bCs/>
        </w:rPr>
        <w:t>DOSTAVITI:</w:t>
      </w:r>
    </w:p>
    <w:p w:rsidRDefault="000A6520" w:rsidP="000A6520" w:rsidR="000A6520">
      <w:pPr>
        <w:pStyle w:val="Odlomakpopisa"/>
        <w:numPr>
          <w:ilvl w:val="0"/>
          <w:numId w:val="3"/>
        </w:numPr>
        <w:jc w:val="both"/>
        <w:rPr>
          <w:bCs/>
        </w:rPr>
      </w:pPr>
      <w:r>
        <w:rPr>
          <w:bCs/>
        </w:rPr>
        <w:t>predlagatelju putem e-oglasne ploče</w:t>
      </w:r>
    </w:p>
    <w:p w:rsidRDefault="000A6520" w:rsidP="000A6520" w:rsidR="000A6520" w:rsidRPr="000A6520">
      <w:pPr>
        <w:pStyle w:val="Odlomakpopisa"/>
        <w:numPr>
          <w:ilvl w:val="0"/>
          <w:numId w:val="3"/>
        </w:numPr>
        <w:jc w:val="both"/>
        <w:rPr>
          <w:bCs/>
        </w:rPr>
      </w:pPr>
      <w:r>
        <w:rPr>
          <w:bCs/>
        </w:rPr>
        <w:t xml:space="preserve">predlagatelju osobno </w:t>
      </w:r>
    </w:p>
    <w:p w:rsidRDefault="00A9457F" w:rsidP="00AC6BFF" w:rsidR="00A34B2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A34B22" w:rsidP="00A34B22" w:rsidR="00A34B22">
      <w:pPr>
        <w:jc w:val="both"/>
        <w:rPr>
          <w:bCs/>
        </w:rPr>
      </w:pPr>
    </w:p>
    <w:p w:rsidRDefault="00A93555" w:rsidP="00A34B22" w:rsidR="00A34B2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Za točnost </w:t>
      </w:r>
      <w:proofErr w:type="spellStart"/>
      <w:r>
        <w:rPr>
          <w:bCs/>
        </w:rPr>
        <w:t>otpravka</w:t>
      </w:r>
      <w:proofErr w:type="spellEnd"/>
      <w:r>
        <w:rPr>
          <w:bCs/>
        </w:rPr>
        <w:t xml:space="preserve"> – ovlašteni službenik</w:t>
      </w:r>
    </w:p>
    <w:p w:rsidRDefault="00A93555" w:rsidP="00A34B22" w:rsidR="00A93555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Ranka Đukić</w:t>
      </w:r>
    </w:p>
    <w:p w:rsidRDefault="00A34B22" w:rsidP="00A34B22" w:rsidR="00A34B22">
      <w:pPr>
        <w:jc w:val="right"/>
        <w:rPr>
          <w:bCs/>
        </w:rPr>
      </w:pPr>
      <w:r>
        <w:rPr>
          <w:bCs/>
        </w:rPr>
        <w:t xml:space="preserve"> </w:t>
      </w:r>
    </w:p>
    <w:p w:rsidRDefault="00530337" w:rsidR="00530337"/>
    <w:sectPr w:rsidR="0053033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2B7F54"/>
    <w:multiLevelType w:val="hybridMultilevel"/>
    <w:tmpl w:val="F524E96A"/>
    <w:lvl w:tplc="DE8C48D8" w:ilvl="0">
      <w:start w:val="4"/>
      <w:numFmt w:val="decimal"/>
      <w:lvlText w:val="%1"/>
      <w:lvlJc w:val="left"/>
      <w:pPr>
        <w:ind w:hanging="360" w:left="7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460"/>
      </w:pPr>
    </w:lvl>
    <w:lvl w:tentative="true" w:tplc="041A001B" w:ilvl="2">
      <w:start w:val="1"/>
      <w:numFmt w:val="lowerRoman"/>
      <w:lvlText w:val="%3."/>
      <w:lvlJc w:val="right"/>
      <w:pPr>
        <w:ind w:hanging="180" w:left="9180"/>
      </w:pPr>
    </w:lvl>
    <w:lvl w:tentative="true" w:tplc="041A000F" w:ilvl="3">
      <w:start w:val="1"/>
      <w:numFmt w:val="decimal"/>
      <w:lvlText w:val="%4."/>
      <w:lvlJc w:val="left"/>
      <w:pPr>
        <w:ind w:hanging="360" w:left="9900"/>
      </w:pPr>
    </w:lvl>
    <w:lvl w:tentative="true" w:tplc="041A0019" w:ilvl="4">
      <w:start w:val="1"/>
      <w:numFmt w:val="lowerLetter"/>
      <w:lvlText w:val="%5."/>
      <w:lvlJc w:val="left"/>
      <w:pPr>
        <w:ind w:hanging="360" w:left="10620"/>
      </w:pPr>
    </w:lvl>
    <w:lvl w:tentative="true" w:tplc="041A001B" w:ilvl="5">
      <w:start w:val="1"/>
      <w:numFmt w:val="lowerRoman"/>
      <w:lvlText w:val="%6."/>
      <w:lvlJc w:val="right"/>
      <w:pPr>
        <w:ind w:hanging="180" w:left="11340"/>
      </w:pPr>
    </w:lvl>
    <w:lvl w:tentative="true" w:tplc="041A000F" w:ilvl="6">
      <w:start w:val="1"/>
      <w:numFmt w:val="decimal"/>
      <w:lvlText w:val="%7."/>
      <w:lvlJc w:val="left"/>
      <w:pPr>
        <w:ind w:hanging="360" w:left="12060"/>
      </w:pPr>
    </w:lvl>
    <w:lvl w:tentative="true" w:tplc="041A0019" w:ilvl="7">
      <w:start w:val="1"/>
      <w:numFmt w:val="lowerLetter"/>
      <w:lvlText w:val="%8."/>
      <w:lvlJc w:val="left"/>
      <w:pPr>
        <w:ind w:hanging="360" w:left="12780"/>
      </w:pPr>
    </w:lvl>
    <w:lvl w:tentative="true" w:tplc="041A001B" w:ilvl="8">
      <w:start w:val="1"/>
      <w:numFmt w:val="lowerRoman"/>
      <w:lvlText w:val="%9."/>
      <w:lvlJc w:val="right"/>
      <w:pPr>
        <w:ind w:hanging="180" w:left="13500"/>
      </w:pPr>
    </w:lvl>
  </w:abstractNum>
  <w:abstractNum w:abstractNumId="1">
    <w:nsid w:val="42003B4D"/>
    <w:multiLevelType w:val="hybridMultilevel"/>
    <w:tmpl w:val="EB327FBC"/>
    <w:lvl w:tplc="20B87416" w:ilvl="0">
      <w:start w:val="1"/>
      <w:numFmt w:val="upperRoman"/>
      <w:lvlText w:val="%1-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073737F"/>
    <w:multiLevelType w:val="hybridMultilevel"/>
    <w:tmpl w:val="FD08AA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C45"/>
    <w:rsid w:val="00063DD7"/>
    <w:rsid w:val="000A0A72"/>
    <w:rsid w:val="000A6520"/>
    <w:rsid w:val="000D414B"/>
    <w:rsid w:val="00100FF5"/>
    <w:rsid w:val="001430C4"/>
    <w:rsid w:val="00170E78"/>
    <w:rsid w:val="0019061B"/>
    <w:rsid w:val="00195478"/>
    <w:rsid w:val="001A2C08"/>
    <w:rsid w:val="00306E58"/>
    <w:rsid w:val="003563D1"/>
    <w:rsid w:val="003D07BC"/>
    <w:rsid w:val="003F5D53"/>
    <w:rsid w:val="004E6527"/>
    <w:rsid w:val="0052228F"/>
    <w:rsid w:val="00530337"/>
    <w:rsid w:val="00532AE9"/>
    <w:rsid w:val="005A3BEF"/>
    <w:rsid w:val="006B2F53"/>
    <w:rsid w:val="007954E1"/>
    <w:rsid w:val="008F1FB5"/>
    <w:rsid w:val="00904A70"/>
    <w:rsid w:val="0091521E"/>
    <w:rsid w:val="00967A3E"/>
    <w:rsid w:val="00985297"/>
    <w:rsid w:val="00A34B22"/>
    <w:rsid w:val="00A53C45"/>
    <w:rsid w:val="00A93555"/>
    <w:rsid w:val="00A9457F"/>
    <w:rsid w:val="00AC6BFF"/>
    <w:rsid w:val="00AE1600"/>
    <w:rsid w:val="00B30C00"/>
    <w:rsid w:val="00B62AED"/>
    <w:rsid w:val="00C14981"/>
    <w:rsid w:val="00C25832"/>
    <w:rsid w:val="00CE2863"/>
    <w:rsid w:val="00D053B5"/>
    <w:rsid w:val="00D45147"/>
    <w:rsid w:val="00DD24C4"/>
    <w:rsid w:val="00ED08D9"/>
    <w:rsid w:val="00F7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3C4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53C45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53C4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F1FB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D07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07B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53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3B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3B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3B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3B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3C4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53C45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53C4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F1FB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D07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07B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53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3B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3B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3B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3B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1312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Sp-7/2016-2</izvorni_sadrzaj>
    <derivirana_varijabla naziv="DomainObject.Oznaka_1">Sp-7/2016-2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Vukmirović</izvorni_sadrzaj>
    <derivirana_varijabla naziv="DomainObject.Predmet.StrankaFormated_1">  Mladen Vukmirović</derivirana_varijabla>
  </DomainObject.Predmet.StrankaFormated>
  <DomainObject.Predmet.StrankaFormatedOIB>
    <izvorni_sadrzaj>  Mladen Vukmirović, OIB 73820358370</izvorni_sadrzaj>
    <derivirana_varijabla naziv="DomainObject.Predmet.StrankaFormatedOIB_1">  Mladen Vukmirović, OIB 73820358370</derivirana_varijabla>
  </DomainObject.Predmet.StrankaFormatedOIB>
  <DomainObject.Predmet.StrankaFormatedWithAdress>
    <izvorni_sadrzaj> Mladen Vukmirović, Vijenac Ivana Meštrovića 86, 31000 Osijek</izvorni_sadrzaj>
    <derivirana_varijabla naziv="DomainObject.Predmet.StrankaFormatedWithAdress_1"> Mladen Vukmirović, Vijenac Ivana Meštrovića 86, 31000 Osijek</derivirana_varijabla>
  </DomainObject.Predmet.StrankaFormatedWithAdress>
  <DomainObject.Predmet.StrankaFormatedWithAdressOIB>
    <izvorni_sadrzaj> Mladen Vukmirović, OIB 73820358370, Vijenac Ivana Meštrovića 86, 31000 Osijek</izvorni_sadrzaj>
    <derivirana_varijabla naziv="DomainObject.Predmet.StrankaFormatedWithAdressOIB_1"> Mladen Vukmirović, OIB 73820358370, Vijenac Ivana Meštrovića 86, 31000 Osijek</derivirana_varijabla>
  </DomainObject.Predmet.StrankaFormatedWithAdressOIB>
  <DomainObject.Predmet.StrankaWithAdress>
    <izvorni_sadrzaj>Mladen Vukmirović Vijenac Ivana Meštrovića 86,31000 Osijek</izvorni_sadrzaj>
    <derivirana_varijabla naziv="DomainObject.Predmet.StrankaWithAdress_1">Mladen Vukmirović Vijenac Ivana Meštrovića 86,31000 Osijek</derivirana_varijabla>
  </DomainObject.Predmet.StrankaWithAdress>
  <DomainObject.Predmet.StrankaWithAdressOIB>
    <izvorni_sadrzaj>Mladen Vukmirović, OIB 73820358370, Vijenac Ivana Meštrovića 86,31000 Osijek</izvorni_sadrzaj>
    <derivirana_varijabla naziv="DomainObject.Predmet.StrankaWithAdressOIB_1">Mladen Vukmirović, OIB 73820358370, Vijenac Ivana Meštrovića 86,31000 Osijek</derivirana_varijabla>
  </DomainObject.Predmet.StrankaWithAdressOIB>
  <DomainObject.Predmet.StrankaNazivFormated>
    <izvorni_sadrzaj>Mladen Vukmirović</izvorni_sadrzaj>
    <derivirana_varijabla naziv="DomainObject.Predmet.StrankaNazivFormated_1">Mladen Vukmirović</derivirana_varijabla>
  </DomainObject.Predmet.StrankaNazivFormated>
  <DomainObject.Predmet.StrankaNazivFormatedOIB>
    <izvorni_sadrzaj>Mladen Vukmirović, OIB 73820358370</izvorni_sadrzaj>
    <derivirana_varijabla naziv="DomainObject.Predmet.StrankaNazivFormatedOIB_1">Mladen Vukmirović, OIB 73820358370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Mladen Vukmirović</item>
    </izvorni_sadrzaj>
    <derivirana_varijabla naziv="DomainObject.Predmet.StrankaListFormated_1">
      <item>Mladen Vukmirović</item>
    </derivirana_varijabla>
  </DomainObject.Predmet.StrankaListFormated>
  <DomainObject.Predmet.StrankaListFormatedOIB>
    <izvorni_sadrzaj>
      <item>Mladen Vukmirović, OIB 73820358370</item>
    </izvorni_sadrzaj>
    <derivirana_varijabla naziv="DomainObject.Predmet.StrankaListFormatedOIB_1">
      <item>Mladen Vukmirović, OIB 73820358370</item>
    </derivirana_varijabla>
  </DomainObject.Predmet.StrankaListFormatedOIB>
  <DomainObject.Predmet.StrankaListFormatedWithAdress>
    <izvorni_sadrzaj>
      <item>Mladen Vukmirović, Vijenac Ivana Meštrovića 86, 31000 Osijek</item>
    </izvorni_sadrzaj>
    <derivirana_varijabla naziv="DomainObject.Predmet.StrankaListFormatedWithAdress_1">
      <item>Mladen Vukmirović, Vijenac Ivana Meštrovića 86, 31000 Osijek</item>
    </derivirana_varijabla>
  </DomainObject.Predmet.StrankaListFormatedWithAdress>
  <DomainObject.Predmet.StrankaListFormatedWithAdressOIB>
    <izvorni_sadrzaj>
      <item>Mladen Vukmirović, OIB 73820358370, Vijenac Ivana Meštrovića 86, 31000 Osijek</item>
    </izvorni_sadrzaj>
    <derivirana_varijabla naziv="DomainObject.Predmet.StrankaListFormatedWithAdressOIB_1">
      <item>Mladen Vukmirović, OIB 73820358370, Vijenac Ivana Meštrovića 86, 31000 Osijek</item>
    </derivirana_varijabla>
  </DomainObject.Predmet.StrankaListFormatedWithAdressOIB>
  <DomainObject.Predmet.StrankaListNazivFormated>
    <izvorni_sadrzaj>
      <item>Mladen Vukmirović</item>
    </izvorni_sadrzaj>
    <derivirana_varijabla naziv="DomainObject.Predmet.StrankaListNazivFormated_1">
      <item>Mladen Vukmirović</item>
    </derivirana_varijabla>
  </DomainObject.Predmet.StrankaListNazivFormated>
  <DomainObject.Predmet.StrankaListNazivFormatedOIB>
    <izvorni_sadrzaj>
      <item>Mladen Vukmirović, OIB 73820358370</item>
    </izvorni_sadrzaj>
    <derivirana_varijabla naziv="DomainObject.Predmet.StrankaListNazivFormatedOIB_1">
      <item>Mladen Vukmirović, OIB 73820358370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Sp-7/2016-2</izvorni_sadrzaj>
    <derivirana_varijabla naziv="DomainObject.PoslovniBrojDokumenta_1">Sp-7/2016-2</derivirana_varijabla>
  </DomainObject.PoslovniBrojDokumenta>
  <DomainObject.Predmet.StrankaIDrugi>
    <izvorni_sadrzaj>Mladen Vukmirović</izvorni_sadrzaj>
    <derivirana_varijabla naziv="DomainObject.Predmet.StrankaIDrugi_1">Mladen Vukmirović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Vukmirović, OIB 73820358370, Vijenac Ivana Meštrovića 86, 31000 Osijek</izvorni_sadrzaj>
    <derivirana_varijabla naziv="DomainObject.Predmet.StrankaIDrugiAdressOIB_1">Mladen Vukmirović, OIB 73820358370, Vijenac Ivana Meštrovića 86,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Vukmirović</item>
    </izvorni_sadrzaj>
    <derivirana_varijabla naziv="DomainObject.Predmet.SudioniciListNaziv_1">
      <item>Mladen Vukmirović</item>
    </derivirana_varijabla>
  </DomainObject.Predmet.SudioniciListNaziv>
  <DomainObject.Predmet.SudioniciListAdressOIB>
    <izvorni_sadrzaj>
      <item>Mladen Vukmirović, OIB 73820358370, Vijenac Ivana Meštrovića 86,31000 Osijek</item>
    </izvorni_sadrzaj>
    <derivirana_varijabla naziv="DomainObject.Predmet.SudioniciListAdressOIB_1">
      <item>Mladen Vukmirović, OIB 73820358370, Vijenac Ivana Meštrovića 86,31000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73820358370</item>
    </izvorni_sadrzaj>
    <derivirana_varijabla naziv="DomainObject.Predmet.SudioniciListNazivOIB_1">
      <item>, OIB 73820358370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105</properties:Words>
  <properties:Characters>562</properties:Characters>
  <properties:Lines>39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2016-08-23T07:15:00Z</dcterms:created>
  <dc:creator>Sanela Maričić</dc:creator>
  <cp:lastModifiedBy>Sanela Maričić</cp:lastModifiedBy>
  <cp:lastPrinted>2016-08-23T07:24:00Z</cp:lastPrinted>
  <dcterms:modified xmlns:xsi="http://www.w3.org/2001/XMLSchema-instance" xsi:type="dcterms:W3CDTF">2016-08-23T07:25:00Z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Sp-7/2016-2 / Odluka - Dopis</vt:lpwstr>
  </prop:property>
  <prop:property name="CC_coloring" pid="5" fmtid="{D5CDD505-2E9C-101B-9397-08002B2CF9AE}">
    <vt:bool>false</vt:bool>
  </prop:property>
</prop:Properties>
</file>