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d866" w14:paraId="0c9d866" w:rsidRDefault="0064647C" w:rsidP="0064647C" w:rsidR="0064647C">
      <w:pPr>
        <w15:collapsed w:val="false"/>
      </w:pPr>
      <w:bookmarkStart w:name="_GoBack" w:id="0"/>
      <w:bookmarkEnd w:id="0"/>
    </w:p>
    <w:p w:rsidRDefault="004D009B" w:rsidP="0064647C" w:rsidR="0064647C"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F0D" w:rsidP="0064647C" w:rsidR="009D3F0D"/>
    <w:p w:rsidRDefault="009D3F0D" w:rsidP="0064647C" w:rsidR="009D3F0D"/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REPUBLIKA HRVATSKA                                                                   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TRGOVAČKI SUD U OSIJEKU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 xml:space="preserve">STALNA SLUŽBA U SLAVONSKOM BRODU                        </w:t>
      </w:r>
      <w:r w:rsidR="009729A3">
        <w:rPr>
          <w:b/>
        </w:rPr>
        <w:t>Broj:7/ St-</w:t>
      </w:r>
      <w:r w:rsidR="002F0397">
        <w:rPr>
          <w:b/>
        </w:rPr>
        <w:t>654</w:t>
      </w:r>
      <w:r w:rsidRPr="0064647C">
        <w:rPr>
          <w:b/>
        </w:rPr>
        <w:t>/2011-</w:t>
      </w:r>
      <w:r w:rsidR="00E61DD0">
        <w:rPr>
          <w:b/>
        </w:rPr>
        <w:t>214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Trg pobjede 13</w:t>
      </w:r>
    </w:p>
    <w:p w:rsidRDefault="0064647C" w:rsidP="0064647C" w:rsidR="0064647C" w:rsidRPr="0064647C">
      <w:pPr>
        <w:rPr>
          <w:b/>
        </w:rPr>
      </w:pPr>
      <w:r w:rsidRPr="0064647C">
        <w:rPr>
          <w:b/>
        </w:rPr>
        <w:t>SLAVONSKI BROD</w:t>
      </w:r>
    </w:p>
    <w:p w:rsidRDefault="0064647C" w:rsidP="0064647C" w:rsidR="0064647C"/>
    <w:p w:rsidRDefault="0064647C" w:rsidP="0064647C" w:rsidR="0064647C"/>
    <w:p w:rsidRDefault="0064647C" w:rsidP="009D3F0D" w:rsidR="009D3F0D">
      <w:pPr>
        <w:jc w:val="center"/>
        <w:rPr>
          <w:b/>
        </w:rPr>
      </w:pPr>
      <w:r>
        <w:rPr>
          <w:b/>
        </w:rPr>
        <w:t>R  E P U B L I K A   H R V A T S K A</w:t>
      </w:r>
    </w:p>
    <w:p w:rsidRDefault="009D3F0D" w:rsidP="009D3F0D" w:rsidR="009D3F0D">
      <w:pPr>
        <w:jc w:val="center"/>
        <w:rPr>
          <w:b/>
        </w:rPr>
      </w:pPr>
    </w:p>
    <w:p w:rsidRDefault="0064647C" w:rsidP="0064647C" w:rsidR="0064647C">
      <w:pPr>
        <w:jc w:val="center"/>
        <w:rPr>
          <w:b/>
        </w:rPr>
      </w:pPr>
      <w:r>
        <w:rPr>
          <w:b/>
        </w:rPr>
        <w:t>RJEŠENJE</w:t>
      </w:r>
    </w:p>
    <w:p w:rsidRDefault="0064647C" w:rsidP="0064647C" w:rsidR="0064647C"/>
    <w:p w:rsidRDefault="009D3F0D" w:rsidP="0064647C" w:rsidR="009D3F0D"/>
    <w:p w:rsidRDefault="0064647C" w:rsidP="00AE6EF7" w:rsidR="0064647C">
      <w:pPr>
        <w:jc w:val="both"/>
      </w:pPr>
      <w:r>
        <w:t xml:space="preserve"> </w:t>
      </w:r>
      <w:r>
        <w:tab/>
      </w:r>
      <w:r>
        <w:tab/>
      </w:r>
      <w:r w:rsidR="00AE6EF7" w:rsidRPr="00AE6EF7">
        <w:t xml:space="preserve">TRGOVAČKI SUD U OSIJEKU, STALNA SLUŽBA U </w:t>
      </w:r>
      <w:r w:rsidR="00AE6EF7">
        <w:t>SLAVONSKOM BRODU</w:t>
      </w:r>
      <w:r w:rsidR="00AE6EF7" w:rsidRPr="00AE6EF7">
        <w:t xml:space="preserve">, po stečajnoj sutkinji Mirni Vujčić, u stečajnom postupku nad stečajnim dužnikom </w:t>
      </w:r>
      <w:r w:rsidR="00EA12C7" w:rsidRPr="00EA12C7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EA12C7" w:rsidRPr="00EA12C7">
        <w:t>Slobodnica</w:t>
      </w:r>
      <w:proofErr w:type="spellEnd"/>
      <w:r w:rsidR="00EA12C7" w:rsidRPr="00EA12C7">
        <w:t xml:space="preserve"> 188, OIB 65921625689</w:t>
      </w:r>
      <w:r w:rsidR="00EA12C7">
        <w:t>,</w:t>
      </w:r>
      <w:r w:rsidRPr="002F0397">
        <w:rPr>
          <w:b/>
        </w:rPr>
        <w:t xml:space="preserve"> </w:t>
      </w:r>
      <w:r w:rsidRPr="002F0397">
        <w:t xml:space="preserve">dana </w:t>
      </w:r>
      <w:r w:rsidR="002F0397" w:rsidRPr="002F0397">
        <w:t>20</w:t>
      </w:r>
      <w:r w:rsidRPr="002F0397">
        <w:t xml:space="preserve">. </w:t>
      </w:r>
      <w:r w:rsidR="002F0397" w:rsidRPr="002F0397">
        <w:t>veljače</w:t>
      </w:r>
      <w:r w:rsidRPr="002F0397">
        <w:t xml:space="preserve"> 201</w:t>
      </w:r>
      <w:r w:rsidR="002F0397" w:rsidRPr="002F0397">
        <w:t>8</w:t>
      </w:r>
      <w:r w:rsidRPr="002F0397">
        <w:t>. godine</w:t>
      </w:r>
    </w:p>
    <w:p w:rsidRDefault="00AE6EF7" w:rsidP="00AE6EF7" w:rsidR="00AE6EF7">
      <w:pPr>
        <w:jc w:val="both"/>
      </w:pPr>
    </w:p>
    <w:p w:rsidRDefault="0064647C" w:rsidP="0064647C" w:rsidR="0064647C">
      <w:pPr>
        <w:jc w:val="center"/>
      </w:pPr>
      <w:r>
        <w:t>r i j e š i o   j e</w:t>
      </w:r>
    </w:p>
    <w:p w:rsidRDefault="005C5B63" w:rsidP="009D3F0D" w:rsidR="005C5B63"/>
    <w:p w:rsidRDefault="00F67C0D" w:rsidP="009729A3" w:rsidR="009729A3">
      <w:pPr>
        <w:ind w:firstLine="1440"/>
        <w:jc w:val="both"/>
        <w:rPr>
          <w:lang w:val="en-US"/>
        </w:rPr>
      </w:pPr>
      <w:r>
        <w:t xml:space="preserve">I </w:t>
      </w:r>
      <w:r w:rsidR="005C5B63">
        <w:t>O</w:t>
      </w:r>
      <w:r w:rsidR="0064647C">
        <w:t xml:space="preserve">dređuje se upis brisanja zabilježbe dosude </w:t>
      </w:r>
      <w:r w:rsidR="009729A3">
        <w:t xml:space="preserve">na nekretninama upisanim </w:t>
      </w:r>
      <w:r w:rsidR="009729A3" w:rsidRPr="009729A3">
        <w:rPr>
          <w:lang w:val="en-US"/>
        </w:rPr>
        <w:t xml:space="preserve">u </w:t>
      </w:r>
      <w:proofErr w:type="spellStart"/>
      <w:r w:rsidR="009729A3" w:rsidRPr="009729A3">
        <w:rPr>
          <w:lang w:val="en-US"/>
        </w:rPr>
        <w:t>zk.ul</w:t>
      </w:r>
      <w:proofErr w:type="spellEnd"/>
      <w:r w:rsidR="009729A3" w:rsidRPr="009729A3">
        <w:rPr>
          <w:lang w:val="en-US"/>
        </w:rPr>
        <w:t xml:space="preserve">. </w:t>
      </w:r>
      <w:r w:rsidR="00B61629">
        <w:rPr>
          <w:lang w:val="en-US"/>
        </w:rPr>
        <w:t>1924</w:t>
      </w:r>
      <w:r w:rsidR="009729A3" w:rsidRPr="009729A3">
        <w:rPr>
          <w:lang w:val="en-US"/>
        </w:rPr>
        <w:t xml:space="preserve"> </w:t>
      </w:r>
      <w:proofErr w:type="spellStart"/>
      <w:r w:rsidR="009729A3" w:rsidRPr="009729A3">
        <w:rPr>
          <w:lang w:val="en-US"/>
        </w:rPr>
        <w:t>k.o</w:t>
      </w:r>
      <w:proofErr w:type="spellEnd"/>
      <w:r w:rsidR="009729A3" w:rsidRPr="009729A3">
        <w:rPr>
          <w:lang w:val="en-US"/>
        </w:rPr>
        <w:t xml:space="preserve">. </w:t>
      </w:r>
      <w:proofErr w:type="spellStart"/>
      <w:r w:rsidR="00B61629">
        <w:rPr>
          <w:lang w:val="en-US"/>
        </w:rPr>
        <w:t>Slobodnica</w:t>
      </w:r>
      <w:proofErr w:type="spellEnd"/>
      <w:r w:rsidR="009729A3" w:rsidRPr="009729A3">
        <w:rPr>
          <w:lang w:val="en-US"/>
        </w:rPr>
        <w:t xml:space="preserve"> </w:t>
      </w:r>
      <w:proofErr w:type="spellStart"/>
      <w:r w:rsidR="009729A3" w:rsidRPr="009729A3">
        <w:rPr>
          <w:lang w:val="en-US"/>
        </w:rPr>
        <w:t>i</w:t>
      </w:r>
      <w:proofErr w:type="spellEnd"/>
      <w:r w:rsidR="009729A3" w:rsidRPr="009729A3">
        <w:rPr>
          <w:lang w:val="en-US"/>
        </w:rPr>
        <w:t xml:space="preserve"> to:</w:t>
      </w:r>
    </w:p>
    <w:p w:rsidRDefault="00AE6EF7" w:rsidP="009729A3" w:rsidR="00AE6EF7">
      <w:pPr>
        <w:ind w:firstLine="1440"/>
        <w:jc w:val="both"/>
        <w:rPr>
          <w:lang w:val="en-US"/>
        </w:rPr>
      </w:pPr>
    </w:p>
    <w:p w:rsidRDefault="009729A3" w:rsidP="009729A3" w:rsidR="00B61629" w:rsidRPr="009729A3">
      <w:pPr>
        <w:ind w:firstLine="1440"/>
        <w:jc w:val="both"/>
        <w:rPr>
          <w:lang w:val="en-US"/>
        </w:rPr>
      </w:pPr>
      <w:r w:rsidRPr="009729A3">
        <w:rPr>
          <w:lang w:val="en-US"/>
        </w:rPr>
        <w:t xml:space="preserve">    </w:t>
      </w:r>
      <w:proofErr w:type="gramStart"/>
      <w:r w:rsidRPr="009729A3">
        <w:rPr>
          <w:lang w:val="en-US"/>
        </w:rPr>
        <w:t>kč.br</w:t>
      </w:r>
      <w:proofErr w:type="gramEnd"/>
      <w:r w:rsidRPr="009729A3">
        <w:rPr>
          <w:lang w:val="en-US"/>
        </w:rPr>
        <w:t xml:space="preserve">. </w:t>
      </w:r>
      <w:r w:rsidR="00B61629">
        <w:rPr>
          <w:lang w:val="en-US"/>
        </w:rPr>
        <w:t xml:space="preserve">3421/14 - </w:t>
      </w:r>
      <w:proofErr w:type="spellStart"/>
      <w:r w:rsidR="00B61629">
        <w:rPr>
          <w:lang w:val="en-US"/>
        </w:rPr>
        <w:t>oranica</w:t>
      </w:r>
      <w:proofErr w:type="spellEnd"/>
      <w:r w:rsidR="00B61629">
        <w:rPr>
          <w:lang w:val="en-US"/>
        </w:rPr>
        <w:t xml:space="preserve"> </w:t>
      </w:r>
      <w:proofErr w:type="spellStart"/>
      <w:r w:rsidR="00B61629">
        <w:rPr>
          <w:lang w:val="en-US"/>
        </w:rPr>
        <w:t>selo</w:t>
      </w:r>
      <w:proofErr w:type="spellEnd"/>
      <w:r w:rsidR="00B61629">
        <w:rPr>
          <w:lang w:val="en-US"/>
        </w:rPr>
        <w:t xml:space="preserve"> </w:t>
      </w:r>
      <w:proofErr w:type="spellStart"/>
      <w:r w:rsidR="00B61629">
        <w:rPr>
          <w:lang w:val="en-US"/>
        </w:rPr>
        <w:t>sa</w:t>
      </w:r>
      <w:proofErr w:type="spellEnd"/>
      <w:r w:rsidR="00B61629">
        <w:rPr>
          <w:lang w:val="en-US"/>
        </w:rPr>
        <w:t xml:space="preserve"> 772 m2</w:t>
      </w:r>
    </w:p>
    <w:p w:rsidRDefault="009729A3" w:rsidP="00AE6EF7" w:rsidR="00AE6EF7">
      <w:pPr>
        <w:ind w:firstLine="1440"/>
        <w:jc w:val="both"/>
        <w:rPr>
          <w:lang w:val="en-US"/>
        </w:rPr>
      </w:pPr>
      <w:r w:rsidRPr="009729A3">
        <w:rPr>
          <w:lang w:val="en-US"/>
        </w:rPr>
        <w:t xml:space="preserve">    </w:t>
      </w:r>
      <w:proofErr w:type="gramStart"/>
      <w:r w:rsidRPr="009729A3">
        <w:rPr>
          <w:lang w:val="en-US"/>
        </w:rPr>
        <w:t>kč.br</w:t>
      </w:r>
      <w:proofErr w:type="gramEnd"/>
      <w:r w:rsidRPr="009729A3">
        <w:rPr>
          <w:lang w:val="en-US"/>
        </w:rPr>
        <w:t xml:space="preserve">. </w:t>
      </w:r>
      <w:r w:rsidR="00B61629">
        <w:rPr>
          <w:lang w:val="en-US"/>
        </w:rPr>
        <w:t xml:space="preserve">3421/15 – </w:t>
      </w:r>
      <w:proofErr w:type="spellStart"/>
      <w:r w:rsidR="00B61629">
        <w:rPr>
          <w:lang w:val="en-US"/>
        </w:rPr>
        <w:t>oranica</w:t>
      </w:r>
      <w:proofErr w:type="spellEnd"/>
      <w:r w:rsidR="00B61629">
        <w:rPr>
          <w:lang w:val="en-US"/>
        </w:rPr>
        <w:t xml:space="preserve"> </w:t>
      </w:r>
      <w:proofErr w:type="spellStart"/>
      <w:r w:rsidR="00B61629">
        <w:rPr>
          <w:lang w:val="en-US"/>
        </w:rPr>
        <w:t>selo</w:t>
      </w:r>
      <w:proofErr w:type="spellEnd"/>
      <w:r w:rsidR="00B61629">
        <w:rPr>
          <w:lang w:val="en-US"/>
        </w:rPr>
        <w:t xml:space="preserve"> </w:t>
      </w:r>
      <w:proofErr w:type="spellStart"/>
      <w:r w:rsidR="00B61629">
        <w:rPr>
          <w:lang w:val="en-US"/>
        </w:rPr>
        <w:t>sa</w:t>
      </w:r>
      <w:proofErr w:type="spellEnd"/>
      <w:r w:rsidR="00B61629">
        <w:rPr>
          <w:lang w:val="en-US"/>
        </w:rPr>
        <w:t xml:space="preserve"> 750 m2</w:t>
      </w:r>
      <w:r w:rsidR="004C5A68">
        <w:rPr>
          <w:lang w:val="en-US"/>
        </w:rPr>
        <w:t>,</w:t>
      </w:r>
    </w:p>
    <w:p w:rsidRDefault="004C5A68" w:rsidP="00AE6EF7" w:rsidR="004C5A68">
      <w:pPr>
        <w:ind w:firstLine="1440"/>
        <w:jc w:val="both"/>
        <w:rPr>
          <w:lang w:val="en-US"/>
        </w:rPr>
      </w:pPr>
      <w:r>
        <w:rPr>
          <w:lang w:val="en-US"/>
        </w:rPr>
        <w:t xml:space="preserve">    </w:t>
      </w:r>
      <w:proofErr w:type="spellStart"/>
      <w:proofErr w:type="gramStart"/>
      <w:r>
        <w:rPr>
          <w:lang w:val="en-US"/>
        </w:rPr>
        <w:t>odnosno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ukupno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površine</w:t>
      </w:r>
      <w:proofErr w:type="spellEnd"/>
      <w:r>
        <w:rPr>
          <w:lang w:val="en-US"/>
        </w:rPr>
        <w:t xml:space="preserve"> 1522 m2</w:t>
      </w:r>
    </w:p>
    <w:p w:rsidRDefault="00B61629" w:rsidP="00AE6EF7" w:rsidR="00B61629" w:rsidRPr="009729A3">
      <w:pPr>
        <w:ind w:firstLine="1440"/>
        <w:jc w:val="both"/>
        <w:rPr>
          <w:lang w:val="en-US"/>
        </w:rPr>
      </w:pPr>
    </w:p>
    <w:p w:rsidRDefault="00C500FB" w:rsidP="00E32EA9" w:rsidR="00FB2971">
      <w:pPr>
        <w:ind w:firstLine="1440"/>
        <w:jc w:val="both"/>
      </w:pPr>
      <w:r>
        <w:t xml:space="preserve"> </w:t>
      </w:r>
      <w:r w:rsidR="001C72A8">
        <w:t>izvršen</w:t>
      </w:r>
      <w:r>
        <w:t xml:space="preserve"> po osnovi rješenja o dosudi ovoga sud</w:t>
      </w:r>
      <w:r w:rsidR="004E0A53">
        <w:t>a</w:t>
      </w:r>
      <w:r>
        <w:t xml:space="preserve"> </w:t>
      </w:r>
      <w:proofErr w:type="spellStart"/>
      <w:r>
        <w:t>posl</w:t>
      </w:r>
      <w:proofErr w:type="spellEnd"/>
      <w:r>
        <w:t>. br. 7/St-</w:t>
      </w:r>
      <w:r w:rsidR="00B61629">
        <w:t>654</w:t>
      </w:r>
      <w:r w:rsidR="009729A3">
        <w:t>/2011-</w:t>
      </w:r>
      <w:r w:rsidR="00B61629">
        <w:t>175</w:t>
      </w:r>
      <w:r w:rsidR="009729A3">
        <w:t xml:space="preserve"> od </w:t>
      </w:r>
      <w:r w:rsidR="00B61629">
        <w:t>07. studenog</w:t>
      </w:r>
      <w:r w:rsidR="009729A3" w:rsidRPr="009729A3">
        <w:t xml:space="preserve"> 201</w:t>
      </w:r>
      <w:r w:rsidR="00B61629">
        <w:t>7</w:t>
      </w:r>
      <w:r w:rsidR="009729A3" w:rsidRPr="009729A3">
        <w:t>. godine</w:t>
      </w:r>
      <w:r w:rsidR="009729A3">
        <w:t xml:space="preserve"> </w:t>
      </w:r>
      <w:r>
        <w:t>pod brojem Z</w:t>
      </w:r>
      <w:r w:rsidR="00EA3A2F">
        <w:t>-</w:t>
      </w:r>
      <w:r w:rsidR="00B61629">
        <w:t>10963/2017</w:t>
      </w:r>
      <w:r w:rsidR="00AE6EF7">
        <w:t>.</w:t>
      </w:r>
    </w:p>
    <w:p w:rsidRDefault="00AE6EF7" w:rsidP="00E32EA9" w:rsidR="00AE6EF7">
      <w:pPr>
        <w:ind w:firstLine="1440"/>
        <w:jc w:val="both"/>
      </w:pPr>
    </w:p>
    <w:p w:rsidRDefault="00633A32" w:rsidP="00AE6EF7" w:rsidR="00AE6EF7">
      <w:pPr>
        <w:ind w:firstLine="1440"/>
        <w:jc w:val="both"/>
      </w:pPr>
      <w:r>
        <w:t>II Upis iz točke I</w:t>
      </w:r>
      <w:r w:rsidR="004B0D1D">
        <w:t xml:space="preserve"> ovoga rješenja </w:t>
      </w:r>
      <w:r w:rsidR="003B7631">
        <w:t xml:space="preserve"> provest će Z</w:t>
      </w:r>
      <w:r>
        <w:t xml:space="preserve">emljišnoknjižni odjel Općinskog suda u </w:t>
      </w:r>
      <w:r w:rsidR="00992EF8">
        <w:t>Slavonskom Brodu, a po pravomoćnosti ovoga rješenja.</w:t>
      </w:r>
    </w:p>
    <w:p w:rsidRDefault="00992EF8" w:rsidP="00C500FB" w:rsidR="00992EF8">
      <w:pPr>
        <w:ind w:firstLine="1440"/>
      </w:pPr>
    </w:p>
    <w:p w:rsidRDefault="00992EF8" w:rsidP="00992EF8" w:rsidR="00992EF8">
      <w:pPr>
        <w:jc w:val="center"/>
      </w:pPr>
      <w:r>
        <w:t>Obrazloženje</w:t>
      </w:r>
    </w:p>
    <w:p w:rsidRDefault="009D3F0D" w:rsidP="00992EF8" w:rsidR="009D3F0D">
      <w:pPr>
        <w:jc w:val="center"/>
      </w:pPr>
    </w:p>
    <w:p w:rsidRDefault="00992EF8" w:rsidP="00E32EA9" w:rsidR="00992EF8">
      <w:pPr>
        <w:jc w:val="both"/>
      </w:pPr>
      <w:r>
        <w:tab/>
      </w:r>
      <w:r>
        <w:tab/>
      </w:r>
      <w:r w:rsidR="00B61629">
        <w:t xml:space="preserve">Damir </w:t>
      </w:r>
      <w:proofErr w:type="spellStart"/>
      <w:r w:rsidR="00B61629">
        <w:t>Zejnić</w:t>
      </w:r>
      <w:proofErr w:type="spellEnd"/>
      <w:r w:rsidR="00B61629">
        <w:t xml:space="preserve"> iz </w:t>
      </w:r>
      <w:proofErr w:type="spellStart"/>
      <w:r w:rsidR="00B61629">
        <w:t>Slobodnice</w:t>
      </w:r>
      <w:proofErr w:type="spellEnd"/>
      <w:r w:rsidR="00B61629">
        <w:t>, Posavska 39,</w:t>
      </w:r>
      <w:r w:rsidR="003469CA">
        <w:t xml:space="preserve"> predložio je</w:t>
      </w:r>
      <w:r w:rsidR="00B34DB3">
        <w:t xml:space="preserve"> sud</w:t>
      </w:r>
      <w:r w:rsidR="003469CA">
        <w:t>u</w:t>
      </w:r>
      <w:r w:rsidR="00B34DB3">
        <w:t xml:space="preserve"> izvrši</w:t>
      </w:r>
      <w:r w:rsidR="003469CA">
        <w:t>ti</w:t>
      </w:r>
      <w:r w:rsidR="00B34DB3">
        <w:t xml:space="preserve"> brisanje z</w:t>
      </w:r>
      <w:r w:rsidR="00C53466">
        <w:t>abilježbe dosude na nekretninama  navedenim</w:t>
      </w:r>
      <w:r w:rsidR="007C2EB4">
        <w:t xml:space="preserve"> </w:t>
      </w:r>
      <w:r w:rsidR="00B34DB3">
        <w:t xml:space="preserve"> u točci I izreke rješenja</w:t>
      </w:r>
      <w:r w:rsidR="007C2EB4">
        <w:t xml:space="preserve"> </w:t>
      </w:r>
      <w:r w:rsidR="00C53466">
        <w:t xml:space="preserve">upisane </w:t>
      </w:r>
      <w:r w:rsidR="00B34DB3">
        <w:t xml:space="preserve"> na temelju rješenja o dosudi ovoga suda posl.br. </w:t>
      </w:r>
      <w:r w:rsidR="007C2EB4">
        <w:t>7/St-</w:t>
      </w:r>
      <w:r w:rsidR="00B61629">
        <w:t>654</w:t>
      </w:r>
      <w:r w:rsidR="007C2EB4">
        <w:t>/2011-</w:t>
      </w:r>
      <w:r w:rsidR="00B61629">
        <w:t>175</w:t>
      </w:r>
      <w:r w:rsidR="007C2EB4">
        <w:t xml:space="preserve"> od </w:t>
      </w:r>
      <w:r w:rsidR="00B61629">
        <w:t>07</w:t>
      </w:r>
      <w:r w:rsidR="007C2EB4">
        <w:t>.</w:t>
      </w:r>
      <w:r w:rsidR="003469CA">
        <w:t xml:space="preserve"> </w:t>
      </w:r>
      <w:r w:rsidR="00B61629">
        <w:t xml:space="preserve">studenog 2017. godine. </w:t>
      </w:r>
    </w:p>
    <w:p w:rsidRDefault="007C2EB4" w:rsidP="00E32EA9" w:rsidR="000808B7">
      <w:pPr>
        <w:jc w:val="both"/>
      </w:pPr>
      <w:r>
        <w:tab/>
      </w:r>
      <w:r>
        <w:tab/>
        <w:t xml:space="preserve">Kako je rješenje o dosudi </w:t>
      </w:r>
      <w:r w:rsidR="00C53466">
        <w:t xml:space="preserve">posl.br. </w:t>
      </w:r>
      <w:r w:rsidR="00B61629" w:rsidRPr="00B61629">
        <w:t>7/St-654/2011-175 od 07.</w:t>
      </w:r>
      <w:r w:rsidR="003469CA">
        <w:t xml:space="preserve"> </w:t>
      </w:r>
      <w:r w:rsidR="00B61629" w:rsidRPr="00B61629">
        <w:t>studenog 2017. godine</w:t>
      </w:r>
      <w:r w:rsidR="00C53466">
        <w:t xml:space="preserve"> </w:t>
      </w:r>
      <w:r>
        <w:t>pravomoćno i sud izdao potvrd</w:t>
      </w:r>
      <w:r w:rsidR="009729A3">
        <w:t>u d</w:t>
      </w:r>
      <w:r w:rsidR="00B61629">
        <w:t xml:space="preserve">a je kupac </w:t>
      </w:r>
      <w:r w:rsidR="008F5250">
        <w:t xml:space="preserve">TERRA FIRMA d.d. Zagreb, </w:t>
      </w:r>
      <w:proofErr w:type="spellStart"/>
      <w:r w:rsidR="008F5250">
        <w:t>Budmanijeva</w:t>
      </w:r>
      <w:proofErr w:type="spellEnd"/>
      <w:r w:rsidR="008F5250">
        <w:t xml:space="preserve"> 3, OIB 22198253360 </w:t>
      </w:r>
      <w:r w:rsidR="00B61629">
        <w:t>uplatio</w:t>
      </w:r>
      <w:r w:rsidR="009729A3">
        <w:t xml:space="preserve"> </w:t>
      </w:r>
      <w:proofErr w:type="spellStart"/>
      <w:r w:rsidR="009729A3">
        <w:t>kupovnin</w:t>
      </w:r>
      <w:r w:rsidR="00B61629">
        <w:t>u</w:t>
      </w:r>
      <w:proofErr w:type="spellEnd"/>
      <w:r w:rsidR="008F5250">
        <w:t xml:space="preserve">, te je pravo vlasništva </w:t>
      </w:r>
      <w:r w:rsidR="00E43885">
        <w:t xml:space="preserve">i uknjiženo u zemljišnim knjigama u korist </w:t>
      </w:r>
      <w:r w:rsidR="009B0CC1">
        <w:t xml:space="preserve">ovog </w:t>
      </w:r>
      <w:r w:rsidR="00E43885">
        <w:t xml:space="preserve">kupca, </w:t>
      </w:r>
      <w:r w:rsidR="008C260E">
        <w:t xml:space="preserve">kako to proizlazi iz rješenja </w:t>
      </w:r>
      <w:r w:rsidR="006C0F90">
        <w:t>Z</w:t>
      </w:r>
      <w:r w:rsidR="003A7F85">
        <w:t>emljišnoknjižnog</w:t>
      </w:r>
      <w:r w:rsidR="006C0F90">
        <w:t xml:space="preserve"> </w:t>
      </w:r>
    </w:p>
    <w:p w:rsidRDefault="00225965" w:rsidP="000808B7" w:rsidR="00225965">
      <w:pPr>
        <w:jc w:val="right"/>
        <w:rPr>
          <w:b/>
        </w:rPr>
      </w:pPr>
    </w:p>
    <w:p w:rsidRDefault="000808B7" w:rsidP="000808B7" w:rsidR="000808B7">
      <w:pPr>
        <w:jc w:val="right"/>
        <w:rPr>
          <w:b/>
        </w:rPr>
      </w:pPr>
      <w:r w:rsidRPr="000808B7">
        <w:rPr>
          <w:b/>
        </w:rPr>
        <w:lastRenderedPageBreak/>
        <w:t>Broj:7/ St-654/2011-214</w:t>
      </w:r>
    </w:p>
    <w:p w:rsidRDefault="000808B7" w:rsidP="000808B7" w:rsidR="000808B7">
      <w:pPr>
        <w:jc w:val="right"/>
      </w:pPr>
    </w:p>
    <w:p w:rsidRDefault="006C0F90" w:rsidP="00E32EA9" w:rsidR="00FB2971">
      <w:pPr>
        <w:jc w:val="both"/>
      </w:pPr>
      <w:r>
        <w:t>odjela</w:t>
      </w:r>
      <w:r w:rsidR="009B0CC1">
        <w:t xml:space="preserve"> </w:t>
      </w:r>
      <w:r w:rsidR="003A7F85">
        <w:t>Općinskog</w:t>
      </w:r>
      <w:r>
        <w:t xml:space="preserve"> suda u Slavonskom Brodu </w:t>
      </w:r>
      <w:r w:rsidR="008C260E">
        <w:t>posl.br. Z-</w:t>
      </w:r>
      <w:r w:rsidR="00E43885">
        <w:t>10963/2017</w:t>
      </w:r>
      <w:r w:rsidR="009729A3">
        <w:t xml:space="preserve"> od </w:t>
      </w:r>
      <w:r w:rsidR="00E43885">
        <w:t>27. studenoga</w:t>
      </w:r>
      <w:r>
        <w:t xml:space="preserve"> 201</w:t>
      </w:r>
      <w:r w:rsidR="00E43885">
        <w:t>7</w:t>
      </w:r>
      <w:r>
        <w:t>. godine</w:t>
      </w:r>
      <w:r w:rsidR="008C260E">
        <w:t xml:space="preserve">, </w:t>
      </w:r>
      <w:r w:rsidR="00E43885">
        <w:t xml:space="preserve">a iz zemljišnoknjižnog izvatka za ove nekretnine proizlazi da </w:t>
      </w:r>
      <w:r w:rsidR="009B0CC1">
        <w:t xml:space="preserve">ih je potom stekao Damir </w:t>
      </w:r>
      <w:proofErr w:type="spellStart"/>
      <w:r w:rsidR="009B0CC1">
        <w:t>Zejnić</w:t>
      </w:r>
      <w:proofErr w:type="spellEnd"/>
      <w:r w:rsidR="009B0CC1">
        <w:t xml:space="preserve">, </w:t>
      </w:r>
      <w:r w:rsidR="00E43885">
        <w:t xml:space="preserve">koji stoga ima pravni interes tražiti brisanje zabilježbe dosude, </w:t>
      </w:r>
      <w:r w:rsidR="009B0CC1">
        <w:t>to</w:t>
      </w:r>
      <w:r w:rsidR="008C260E">
        <w:t xml:space="preserve"> je na temelju odredbe čl. 89.st.3</w:t>
      </w:r>
      <w:r w:rsidR="00E3660C">
        <w:t>.</w:t>
      </w:r>
      <w:r w:rsidR="008C260E">
        <w:t xml:space="preserve"> Zakona o zemljišnim knjigama (NN 91/96 i dr.) odlučeno kao u izreci rješenja.</w:t>
      </w:r>
    </w:p>
    <w:p w:rsidRDefault="00FB2971" w:rsidP="00FB2971" w:rsidR="00FB2971"/>
    <w:p w:rsidRDefault="0064647C" w:rsidP="0064647C" w:rsidR="0064647C">
      <w:pPr>
        <w:ind w:firstLine="708" w:left="708"/>
      </w:pPr>
      <w:r>
        <w:t xml:space="preserve">U Slavonskom Brodu, </w:t>
      </w:r>
      <w:r w:rsidR="0050477F">
        <w:t>20. veljače</w:t>
      </w:r>
      <w:r>
        <w:t xml:space="preserve">  201</w:t>
      </w:r>
      <w:r w:rsidR="0050477F">
        <w:t>8</w:t>
      </w:r>
      <w:r>
        <w:t>. godine</w:t>
      </w:r>
    </w:p>
    <w:p w:rsidRDefault="0064647C" w:rsidP="0064647C" w:rsidR="0064647C"/>
    <w:p w:rsidRDefault="0064647C" w:rsidP="0064647C" w:rsidR="0064647C"/>
    <w:p w:rsidRDefault="0064647C" w:rsidP="0064647C" w:rsidR="0064647C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3F19">
        <w:t xml:space="preserve"> </w:t>
      </w:r>
      <w:r>
        <w:t>Stečajna sutkinja:</w:t>
      </w:r>
    </w:p>
    <w:p w:rsidRDefault="0064647C" w:rsidP="0064647C" w:rsidR="0064647C">
      <w:r>
        <w:t xml:space="preserve">                                                                                                  Mirna Vujčić</w:t>
      </w:r>
    </w:p>
    <w:p w:rsidRDefault="00167922" w:rsidP="00066CF8" w:rsidR="00066CF8">
      <w:pPr>
        <w:ind w:firstLine="708" w:left="3540"/>
      </w:pPr>
      <w:r>
        <w:t xml:space="preserve"> </w:t>
      </w:r>
    </w:p>
    <w:p w:rsidRDefault="00167922" w:rsidP="00167922" w:rsidR="00167922">
      <w:pPr>
        <w:ind w:firstLine="708" w:left="4956"/>
      </w:pPr>
    </w:p>
    <w:p w:rsidRDefault="00B602D5" w:rsidP="009729A3" w:rsidR="00B602D5">
      <w:r>
        <w:t xml:space="preserve">                                                                           </w:t>
      </w:r>
    </w:p>
    <w:p w:rsidRDefault="0064647C" w:rsidP="0064647C" w:rsidR="0064647C"/>
    <w:p w:rsidRDefault="009D3F0D" w:rsidP="006C0F90" w:rsidR="009D3F0D">
      <w:pPr>
        <w:rPr>
          <w:b/>
          <w:sz w:val="20"/>
          <w:szCs w:val="20"/>
        </w:rPr>
      </w:pPr>
    </w:p>
    <w:p w:rsidRDefault="00B602D5" w:rsidP="006C0F90" w:rsidR="00B602D5">
      <w:pPr>
        <w:rPr>
          <w:b/>
          <w:sz w:val="20"/>
          <w:szCs w:val="20"/>
        </w:rPr>
      </w:pPr>
    </w:p>
    <w:p w:rsidRDefault="00B602D5" w:rsidP="006C0F90" w:rsidR="00B602D5">
      <w:pPr>
        <w:rPr>
          <w:b/>
          <w:sz w:val="20"/>
          <w:szCs w:val="20"/>
        </w:rPr>
      </w:pP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>NAPUTAK O PRAVNOM LIJEKU</w:t>
      </w: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>Protiv ovog rješenja dopuštena je žalba u roku od osam dana</w:t>
      </w: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 xml:space="preserve"> po isteku osmog dana od dana objave rješenja na mrežnoj stranici</w:t>
      </w:r>
    </w:p>
    <w:p w:rsidRDefault="00AE6EF7" w:rsidP="00AE6EF7" w:rsidR="00AE6EF7" w:rsidRPr="00AE6EF7">
      <w:pPr>
        <w:rPr>
          <w:sz w:val="20"/>
          <w:szCs w:val="20"/>
        </w:rPr>
      </w:pPr>
      <w:r w:rsidRPr="00AE6EF7">
        <w:rPr>
          <w:sz w:val="20"/>
          <w:szCs w:val="20"/>
        </w:rPr>
        <w:t xml:space="preserve"> e-Oglasna ploča sudova. Žalba se podnosi  Visokom trgovačkom </w:t>
      </w:r>
    </w:p>
    <w:p w:rsidRDefault="00AE6EF7" w:rsidP="00AE6EF7" w:rsidR="003A7F85" w:rsidRPr="00AE6EF7">
      <w:r w:rsidRPr="00AE6EF7">
        <w:rPr>
          <w:sz w:val="20"/>
          <w:szCs w:val="20"/>
        </w:rPr>
        <w:t>sudu u Zagrebu  putem ovoga suda  u tri  primjerka.</w:t>
      </w:r>
    </w:p>
    <w:p w:rsidRDefault="0064647C" w:rsidP="0064647C" w:rsidR="0064647C"/>
    <w:p w:rsidRDefault="0064647C" w:rsidP="0064647C" w:rsidR="0064647C"/>
    <w:p w:rsidRDefault="00B602D5" w:rsidP="0064647C" w:rsidR="00B602D5"/>
    <w:p w:rsidRDefault="00B602D5" w:rsidP="0064647C" w:rsidR="00B602D5"/>
    <w:p w:rsidRDefault="0064647C" w:rsidP="0064647C" w:rsidR="0064647C"/>
    <w:p w:rsidRDefault="0064647C" w:rsidP="0064647C" w:rsidR="0064647C">
      <w:r>
        <w:t>DNA:</w:t>
      </w:r>
    </w:p>
    <w:p w:rsidRDefault="00AE6EF7" w:rsidP="0064647C" w:rsidR="00AE6EF7">
      <w:r>
        <w:t xml:space="preserve">1. </w:t>
      </w:r>
      <w:r w:rsidR="009D3F0D">
        <w:t>R</w:t>
      </w:r>
      <w:r w:rsidR="003A7F85">
        <w:t xml:space="preserve">ješenje nepravomoćno </w:t>
      </w:r>
    </w:p>
    <w:p w:rsidRDefault="00AE6EF7" w:rsidP="0064647C" w:rsidR="00AE6EF7">
      <w:r>
        <w:t>2.  Rješenje objaviti na mrežnoj stranici e-Oglasna ploča sudova te dostaviti neposredno</w:t>
      </w:r>
    </w:p>
    <w:p w:rsidRDefault="00AE6EF7" w:rsidP="0064647C" w:rsidR="00AE6EF7">
      <w:r>
        <w:t xml:space="preserve">   -</w:t>
      </w:r>
      <w:r w:rsidR="0064647C">
        <w:t xml:space="preserve"> </w:t>
      </w:r>
      <w:r>
        <w:t xml:space="preserve">  s</w:t>
      </w:r>
      <w:r w:rsidR="0064647C">
        <w:t>tečajnom upravitelju</w:t>
      </w:r>
      <w:r>
        <w:t xml:space="preserve"> </w:t>
      </w:r>
      <w:r w:rsidR="00E43885">
        <w:t>Krešimiru Tomac</w:t>
      </w:r>
      <w:r w:rsidR="0064647C">
        <w:t xml:space="preserve">  </w:t>
      </w:r>
    </w:p>
    <w:p w:rsidRDefault="00AE6EF7" w:rsidP="0064647C" w:rsidR="00AE6EF7">
      <w:r>
        <w:t xml:space="preserve">   -</w:t>
      </w:r>
      <w:r w:rsidR="0064647C">
        <w:t xml:space="preserve"> </w:t>
      </w:r>
      <w:r>
        <w:t xml:space="preserve">  </w:t>
      </w:r>
      <w:r w:rsidR="003A7F85">
        <w:t>kupc</w:t>
      </w:r>
      <w:r>
        <w:t>u</w:t>
      </w:r>
      <w:r w:rsidR="003A7F85">
        <w:t xml:space="preserve"> </w:t>
      </w:r>
      <w:r w:rsidR="00E43885">
        <w:t xml:space="preserve">TERRA FIRMA d.d. </w:t>
      </w:r>
    </w:p>
    <w:p w:rsidRDefault="00E43885" w:rsidP="0064647C" w:rsidR="00E43885">
      <w:r>
        <w:t xml:space="preserve">   - predlagatelju Damiru </w:t>
      </w:r>
      <w:proofErr w:type="spellStart"/>
      <w:r>
        <w:t>Zejnić</w:t>
      </w:r>
      <w:proofErr w:type="spellEnd"/>
    </w:p>
    <w:p w:rsidRDefault="00AE6EF7" w:rsidP="0064647C" w:rsidR="003A7F85">
      <w:r>
        <w:t xml:space="preserve">   -  </w:t>
      </w:r>
      <w:r w:rsidR="003A7F85">
        <w:t>Općinskom sudu u Slavonskom Brodu po pravomoćnosti uz dopis</w:t>
      </w:r>
    </w:p>
    <w:p w:rsidRDefault="00AE6EF7" w:rsidP="0064647C" w:rsidR="0064647C">
      <w:r>
        <w:t xml:space="preserve">   </w:t>
      </w:r>
    </w:p>
    <w:p w:rsidRDefault="0064647C" w:rsidP="0064647C" w:rsidR="0064647C">
      <w:r>
        <w:t xml:space="preserve">   </w:t>
      </w:r>
    </w:p>
    <w:p w:rsidRDefault="0064647C" w:rsidP="0064647C" w:rsidR="0064647C"/>
    <w:sectPr w:rsidR="0064647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DAD" w:rsidP="00F03539" w:rsidR="00755DAD">
      <w:r>
        <w:separator/>
      </w:r>
    </w:p>
  </w:endnote>
  <w:endnote w:id="0" w:type="continuationSeparator">
    <w:p w:rsidRDefault="00755DAD" w:rsidP="00F03539" w:rsidR="00755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DAD" w:rsidP="00F03539" w:rsidR="00755DAD">
      <w:r>
        <w:separator/>
      </w:r>
    </w:p>
  </w:footnote>
  <w:footnote w:id="0" w:type="continuationSeparator">
    <w:p w:rsidRDefault="00755DAD" w:rsidP="00F03539" w:rsidR="00755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922" w:rsidR="00167922">
    <w:pPr>
      <w:pStyle w:val="Zaglavlje"/>
      <w:jc w:val="center"/>
    </w:pPr>
  </w:p>
  <w:p w:rsidRDefault="00F03539" w:rsidR="00F035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47C"/>
    <w:rsid w:val="00066CF8"/>
    <w:rsid w:val="000808B7"/>
    <w:rsid w:val="00167922"/>
    <w:rsid w:val="001C72A8"/>
    <w:rsid w:val="00225965"/>
    <w:rsid w:val="00285AB1"/>
    <w:rsid w:val="002F0397"/>
    <w:rsid w:val="003469CA"/>
    <w:rsid w:val="00383C00"/>
    <w:rsid w:val="003A7F85"/>
    <w:rsid w:val="003B7631"/>
    <w:rsid w:val="004B0D1D"/>
    <w:rsid w:val="004C5A68"/>
    <w:rsid w:val="004D009B"/>
    <w:rsid w:val="004E0A53"/>
    <w:rsid w:val="0050477F"/>
    <w:rsid w:val="00521AD5"/>
    <w:rsid w:val="005C5B63"/>
    <w:rsid w:val="00633A32"/>
    <w:rsid w:val="0064647C"/>
    <w:rsid w:val="006A2735"/>
    <w:rsid w:val="006C0F90"/>
    <w:rsid w:val="00755DAD"/>
    <w:rsid w:val="007C2EB4"/>
    <w:rsid w:val="008A048D"/>
    <w:rsid w:val="008C260E"/>
    <w:rsid w:val="008F4897"/>
    <w:rsid w:val="008F5250"/>
    <w:rsid w:val="00943A1B"/>
    <w:rsid w:val="009729A3"/>
    <w:rsid w:val="00992EF8"/>
    <w:rsid w:val="009B0CC1"/>
    <w:rsid w:val="009D3F0D"/>
    <w:rsid w:val="00A463D9"/>
    <w:rsid w:val="00AE6EF7"/>
    <w:rsid w:val="00B34DB3"/>
    <w:rsid w:val="00B55875"/>
    <w:rsid w:val="00B602D5"/>
    <w:rsid w:val="00B61629"/>
    <w:rsid w:val="00C500FB"/>
    <w:rsid w:val="00C53466"/>
    <w:rsid w:val="00E32EA9"/>
    <w:rsid w:val="00E3660C"/>
    <w:rsid w:val="00E43885"/>
    <w:rsid w:val="00E61DD0"/>
    <w:rsid w:val="00E80F60"/>
    <w:rsid w:val="00EA12C7"/>
    <w:rsid w:val="00EA3A2F"/>
    <w:rsid w:val="00F03539"/>
    <w:rsid w:val="00F67C0D"/>
    <w:rsid w:val="00F83F19"/>
    <w:rsid w:val="00FB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85A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03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03539"/>
    <w:rPr>
      <w:sz w:val="24"/>
      <w:szCs w:val="24"/>
    </w:rPr>
  </w:style>
  <w:style w:styleId="Podnoje" w:type="paragraph">
    <w:name w:val="footer"/>
    <w:basedOn w:val="Normal"/>
    <w:link w:val="PodnojeChar"/>
    <w:rsid w:val="00F03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03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85A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03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03539"/>
    <w:rPr>
      <w:sz w:val="24"/>
      <w:szCs w:val="24"/>
    </w:rPr>
  </w:style>
  <w:style w:styleId="Podnoje" w:type="paragraph">
    <w:name w:val="footer"/>
    <w:basedOn w:val="Normal"/>
    <w:link w:val="PodnojeChar"/>
    <w:rsid w:val="00F03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03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85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2217</properties:Characters>
  <properties:Lines>86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2018-02-20T07:59:00Z</dcterms:created>
  <dc:creator>alet</dc:creator>
  <cp:lastModifiedBy>wsadmin</cp:lastModifiedBy>
  <cp:lastPrinted>2018-02-20T08:20:00Z</cp:lastPrinted>
  <dcterms:modified xmlns:xsi="http://www.w3.org/2001/XMLSchema-instance" xsi:type="dcterms:W3CDTF">2018-02-20T08:31:00Z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St-654-2011-20.02.2018.rješenje o upisu brisanja zabilježbe dosude-docx.docx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