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577e3" w14:paraId="a8577e3" w:rsidRDefault="00FF0436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F0436" w:rsidP="00FF0436" w:rsidR="00AE649C">
      <w:pPr>
        <w:pStyle w:val="NormaleSPIS"/>
        <w:spacing w:after="0"/>
      </w:pPr>
      <w:r>
        <w:t xml:space="preserve">       Republika Hrvatska</w:t>
      </w:r>
    </w:p>
    <w:p w:rsidRDefault="00FF0436" w:rsidP="00FF0436" w:rsidR="00FF0436">
      <w:pPr>
        <w:pStyle w:val="NormaleSPIS"/>
        <w:spacing w:after="0"/>
      </w:pPr>
      <w:r>
        <w:t xml:space="preserve">     Trgovački sud u Bjelovaru</w:t>
      </w:r>
    </w:p>
    <w:p w:rsidRDefault="00FF0436" w:rsidP="00FF0436" w:rsidR="00FF0436">
      <w:pPr>
        <w:pStyle w:val="NormaleSPIS"/>
        <w:spacing w:after="0"/>
      </w:pPr>
      <w:r>
        <w:t>Bjelovar, Šetalište dr.I.Lebovića 42.</w:t>
      </w:r>
    </w:p>
    <w:p w:rsidRDefault="00FF0436" w:rsidP="00FF0436" w:rsidR="00FF0436">
      <w:pPr>
        <w:pStyle w:val="NormaleSPIS"/>
        <w:jc w:val="right"/>
        <w:rPr>
          <w:noProof/>
        </w:rPr>
      </w:pPr>
      <w:r>
        <w:rPr>
          <w:noProof/>
        </w:rPr>
        <w:t>Poslovni broj:7 St-227/2017-34</w:t>
      </w:r>
    </w:p>
    <w:p w:rsidRDefault="00FF0436" w:rsidP="00FF0436" w:rsidR="00FF0436">
      <w:pPr>
        <w:jc w:val="center"/>
        <w:outlineLvl w:val="0"/>
        <w:rPr>
          <w:noProof/>
        </w:rPr>
      </w:pPr>
      <w:r>
        <w:rPr>
          <w:noProof/>
        </w:rPr>
        <w:t xml:space="preserve">R E P U B L I K A  H R V A T S K A                 </w:t>
      </w:r>
    </w:p>
    <w:p w:rsidRDefault="00FF0436" w:rsidP="00FF0436" w:rsidR="00FF0436">
      <w:pPr>
        <w:jc w:val="center"/>
        <w:outlineLvl w:val="0"/>
        <w:rPr>
          <w:noProof/>
        </w:rPr>
      </w:pPr>
      <w:r>
        <w:rPr>
          <w:noProof/>
        </w:rPr>
        <w:t>R J E Š E N J E</w:t>
      </w:r>
    </w:p>
    <w:p w:rsidRDefault="00FF0436" w:rsidP="00FF0436" w:rsidR="00FF0436">
      <w:pPr>
        <w:ind w:firstLine="720" w:right="-483"/>
        <w:jc w:val="both"/>
        <w:rPr>
          <w:noProof/>
        </w:rPr>
      </w:pPr>
      <w:r>
        <w:rPr>
          <w:noProof/>
        </w:rPr>
        <w:t>Trgovački sud u Bjelovaru, po stečajnom sucu Tomislavu Mrazoviću, u stečajnom predmetu nad dužnikom NEVEN d.o.o. za proizvodnju, trgovinu i usluge u stečaju iz Stanića 9, OIB 38380581836, 3. listopada 2018.</w:t>
      </w:r>
    </w:p>
    <w:p w:rsidRDefault="00FF0436" w:rsidP="00FF0436" w:rsidR="00FF0436">
      <w:pPr>
        <w:jc w:val="center"/>
        <w:rPr>
          <w:noProof/>
        </w:rPr>
      </w:pPr>
      <w:r>
        <w:rPr>
          <w:noProof/>
        </w:rPr>
        <w:t>r i j e š i o   j e</w:t>
      </w:r>
    </w:p>
    <w:p w:rsidRDefault="00FF0436" w:rsidP="00FF0436" w:rsidR="00FF0436">
      <w:pPr>
        <w:pStyle w:val="Odlomakpopisa"/>
        <w:ind w:firstLine="720" w:right="-483"/>
        <w:rPr>
          <w:noProof/>
        </w:rPr>
      </w:pPr>
      <w:r>
        <w:rPr>
          <w:noProof/>
        </w:rPr>
        <w:t>1.Stečajni upravitelj Ivan Čulić iz Osijeka, Sljemenska ulica 44, OIB 28643153330, imenovan rješenjem ovog suda 7 St-227/2017-16 od 19. srpnja 2018. godine, razrješava se dužnosti stečajnog upravitelja u stečajnom pedmetu nad dužnikom NEVEN d.o.o. u stečaju iz Stanića 9.</w:t>
      </w:r>
    </w:p>
    <w:p w:rsidRDefault="00FF0436" w:rsidP="00FF0436" w:rsidR="00FF0436">
      <w:pPr>
        <w:pStyle w:val="Odlomakpopisa"/>
        <w:ind w:firstLine="720" w:right="-483"/>
        <w:rPr>
          <w:noProof/>
        </w:rPr>
      </w:pPr>
      <w:r>
        <w:rPr>
          <w:noProof/>
        </w:rPr>
        <w:t>2.Za stečajnog upravitelja imenuje se Franjo Otročak iz</w:t>
      </w:r>
      <w:r>
        <w:rPr>
          <w:rFonts w:hAnsi="Arial" w:ascii="Arial"/>
        </w:rPr>
        <w:t xml:space="preserve"> </w:t>
      </w:r>
      <w:r>
        <w:t>Virovitice, Lukač 24, OIB 42279189814</w:t>
      </w:r>
      <w:r>
        <w:rPr>
          <w:noProof/>
        </w:rPr>
        <w:t xml:space="preserve"> u stečajnom pedmetu nad dužnikom NEVEN d.o.o. u stečaju iz Stanića 9.</w:t>
      </w:r>
    </w:p>
    <w:p w:rsidRDefault="00FF0436" w:rsidP="00FF0436" w:rsidR="00FF0436">
      <w:pPr>
        <w:pStyle w:val="Odlomakpopisa"/>
        <w:ind w:firstLine="720" w:right="-483"/>
        <w:rPr>
          <w:noProof/>
        </w:rPr>
      </w:pPr>
      <w:r>
        <w:rPr>
          <w:noProof/>
        </w:rPr>
        <w:t>3.Dosadašnji stečajni upravitelj Ivan Čulić dužan je predati svoju dužnost novom stečajnom upravitelju Franji Otročaku u roku od 3 dana, te o tome dostaviti ovom sudu zapisnik o izvršenoj primopredaji.</w:t>
      </w:r>
    </w:p>
    <w:p w:rsidRDefault="00FF0436" w:rsidP="00FF0436" w:rsidR="00FF0436">
      <w:pPr>
        <w:pStyle w:val="Odlomakpopisa"/>
        <w:ind w:firstLine="720" w:right="-483"/>
        <w:rPr>
          <w:noProof/>
        </w:rPr>
      </w:pPr>
      <w:r>
        <w:rPr>
          <w:noProof/>
        </w:rPr>
        <w:t xml:space="preserve">4.Nalaže se Trgovačkom sudu u Bjelovaru da nakon pravomoćnosti ovog rješenja izvrši u svom registru upis promjene stečajnog upravitelja na način da upiše novo imenovanog stečajnog upravitelja Franju Otročaka iz Lukača 24, OIB </w:t>
      </w:r>
      <w:r>
        <w:t xml:space="preserve">42279189814, </w:t>
      </w:r>
      <w:r>
        <w:rPr>
          <w:noProof/>
        </w:rPr>
        <w:t xml:space="preserve">te da izvrši brisanje dosadašnjeg stečajnog upravitelja Ivana Čulića u stečajnom postupku koji se vodi nad dužnikom NEVEN d.o.o. u stečaju iz Stanića 9, OIB 38380581836. </w:t>
      </w:r>
    </w:p>
    <w:p w:rsidRDefault="00FF0436" w:rsidP="00FF0436" w:rsidR="00FF0436">
      <w:pPr>
        <w:jc w:val="center"/>
        <w:outlineLvl w:val="0"/>
        <w:rPr>
          <w:noProof/>
        </w:rPr>
      </w:pPr>
      <w:r>
        <w:rPr>
          <w:noProof/>
        </w:rPr>
        <w:t>Obrazloženje</w:t>
      </w:r>
    </w:p>
    <w:p w:rsidRDefault="00FF0436" w:rsidP="00FF0436" w:rsidR="00FF0436">
      <w:pPr>
        <w:ind w:firstLine="851" w:right="-483"/>
        <w:jc w:val="both"/>
        <w:rPr>
          <w:noProof/>
        </w:rPr>
      </w:pPr>
      <w:r>
        <w:rPr>
          <w:noProof/>
        </w:rPr>
        <w:t xml:space="preserve">Rješenjem ovog suda St-227/2017-16 od 19. srpnja 2018. godine u stečajnom postupku nad stečajnim dužnikom NEVEN d.o.o. u stečaju iz Stanića 9, imenovan je stečajni upravitelj Ivan Čulić iz Osijeka. </w:t>
      </w:r>
    </w:p>
    <w:p w:rsidRDefault="00FF0436" w:rsidP="00FF0436" w:rsidR="00FF0436">
      <w:pPr>
        <w:ind w:firstLine="851" w:right="-483"/>
        <w:jc w:val="both"/>
        <w:rPr>
          <w:noProof/>
        </w:rPr>
      </w:pPr>
      <w:r>
        <w:rPr>
          <w:noProof/>
        </w:rPr>
        <w:t xml:space="preserve">U tijeku stečajnog postupka stečajni upravitelj Ivan Čulić iz Osijeka pisanim podneskom zatražio je da ga se razrješi u ovom stečajnom postupku dužnosti stečajnog upravitelja, jer je imenovan za sudskog savjetnika pri Trgovačkom sudu u Osijeku, pa nije u mogućnosti nastaviti rad u ovom predmetu.   </w:t>
      </w:r>
    </w:p>
    <w:p w:rsidRDefault="00FF0436" w:rsidP="00FF0436" w:rsidR="00FF0436">
      <w:pPr>
        <w:ind w:firstLine="851" w:right="-483"/>
        <w:jc w:val="both"/>
        <w:rPr>
          <w:noProof/>
        </w:rPr>
      </w:pPr>
      <w:r>
        <w:rPr>
          <w:noProof/>
        </w:rPr>
        <w:t>Slijedom navedenog sud je, temeljem odredbe čl.91. st.5. Stečajnog zakona (Narodne novine br. 44/96, 29/99, 123/03, 82/06, 116/10, 25/12, 133/12 i 71/15, dalje: SZ) razriješio stečajnog upravitelja Ivana Čulić iz Osijeka dužnosti.</w:t>
      </w:r>
    </w:p>
    <w:p w:rsidRDefault="00FF0436" w:rsidP="00FF0436" w:rsidR="00FF0436">
      <w:pPr>
        <w:spacing w:after="0"/>
        <w:ind w:firstLine="851"/>
        <w:jc w:val="center"/>
        <w:rPr>
          <w:noProof/>
        </w:rPr>
      </w:pPr>
      <w:r>
        <w:rPr>
          <w:noProof/>
        </w:rPr>
        <w:lastRenderedPageBreak/>
        <w:t>2</w:t>
      </w:r>
    </w:p>
    <w:p w:rsidRDefault="00FF0436" w:rsidP="00FF0436" w:rsidR="00FF0436">
      <w:pPr>
        <w:ind w:firstLine="851"/>
        <w:jc w:val="right"/>
        <w:rPr>
          <w:noProof/>
        </w:rPr>
      </w:pPr>
      <w:r>
        <w:rPr>
          <w:noProof/>
        </w:rPr>
        <w:t>Poslovni broj:7 St-227/2017-34</w:t>
      </w:r>
    </w:p>
    <w:p w:rsidRDefault="00FF0436" w:rsidP="00FF0436" w:rsidR="00FF0436">
      <w:pPr>
        <w:ind w:firstLine="851" w:right="-483"/>
        <w:jc w:val="both"/>
        <w:rPr>
          <w:noProof/>
        </w:rPr>
      </w:pPr>
      <w:r>
        <w:rPr>
          <w:noProof/>
        </w:rPr>
        <w:t>Istovremeno je, sukladno čl.91. st.8. SZ-a i čl.84.st.2.SZ-a, donio odluku o imenovanju novog  stečajnog upravitelja u osobi Franji Otročaku iz Lukača.</w:t>
      </w:r>
    </w:p>
    <w:p w:rsidRDefault="00FF0436" w:rsidP="00FF0436" w:rsidR="00FF0436">
      <w:pPr>
        <w:jc w:val="center"/>
        <w:outlineLvl w:val="0"/>
        <w:rPr>
          <w:noProof/>
        </w:rPr>
      </w:pPr>
      <w:r>
        <w:rPr>
          <w:noProof/>
        </w:rPr>
        <w:t xml:space="preserve"> Bjelovar 3. listopada 2018. </w:t>
      </w:r>
    </w:p>
    <w:p w:rsidRDefault="00FF0436" w:rsidP="00FF0436" w:rsidR="00FF0436">
      <w:pPr>
        <w:spacing w:after="0"/>
        <w:ind w:firstLine="5245"/>
        <w:jc w:val="both"/>
        <w:outlineLvl w:val="0"/>
        <w:rPr>
          <w:noProof/>
        </w:rPr>
      </w:pPr>
      <w:r>
        <w:rPr>
          <w:noProof/>
        </w:rPr>
        <w:t xml:space="preserve">            S u d a c</w:t>
      </w:r>
    </w:p>
    <w:p w:rsidRDefault="00FF0436" w:rsidP="00FF0436" w:rsidR="00FF0436">
      <w:pPr>
        <w:ind w:firstLine="4678"/>
        <w:jc w:val="both"/>
        <w:outlineLvl w:val="0"/>
        <w:rPr>
          <w:noProof/>
        </w:rPr>
      </w:pPr>
      <w:bookmarkStart w:name="_GoBack" w:id="0"/>
      <w:bookmarkEnd w:id="0"/>
      <w:r>
        <w:rPr>
          <w:noProof/>
        </w:rPr>
        <w:t xml:space="preserve">           Tomislav Mrazović,v.r.</w:t>
      </w:r>
    </w:p>
    <w:p w:rsidRDefault="00FF0436" w:rsidP="00FF0436" w:rsidR="00FF0436">
      <w:pPr>
        <w:spacing w:after="0"/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  Za točnost otpravka-ovlašteni službenik</w:t>
      </w:r>
    </w:p>
    <w:p w:rsidRDefault="00FF0436" w:rsidP="00FF0436" w:rsidR="00FF0436">
      <w:pPr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           </w:t>
      </w:r>
      <w:r>
        <w:rPr>
          <w:noProof/>
        </w:rPr>
        <w:t xml:space="preserve">      </w:t>
      </w:r>
      <w:r>
        <w:rPr>
          <w:noProof/>
        </w:rPr>
        <w:t xml:space="preserve">    Jasmina Tubić</w:t>
      </w:r>
    </w:p>
    <w:p w:rsidRDefault="00FF0436" w:rsidP="00FF0436" w:rsidR="00FF0436">
      <w:pPr>
        <w:spacing w:after="0"/>
        <w:ind w:hanging="1985" w:right="-625" w:left="1985"/>
        <w:jc w:val="both"/>
        <w:rPr>
          <w:szCs w:val="20"/>
          <w:lang w:val="en-GB"/>
        </w:rPr>
      </w:pPr>
      <w:r>
        <w:t xml:space="preserve">PRAVNA POUKA: Protiv ovog rješenja dopuštena je žalba u roku od 8 dana, od dana </w:t>
      </w:r>
    </w:p>
    <w:p w:rsidRDefault="00FF0436" w:rsidP="00FF0436" w:rsidR="00FF0436">
      <w:pPr>
        <w:spacing w:after="0"/>
        <w:ind w:hanging="1985" w:left="1985"/>
        <w:jc w:val="both"/>
      </w:pPr>
      <w:r>
        <w:t xml:space="preserve">objave ovog rješenja na e-oglasnoj ploči Trgovačkog suda u Bjelovaru. Dostava se </w:t>
      </w:r>
    </w:p>
    <w:p w:rsidRDefault="00FF0436" w:rsidP="00FF0436" w:rsidR="00FF0436">
      <w:pPr>
        <w:spacing w:after="0"/>
        <w:ind w:hanging="1985" w:left="1985"/>
        <w:jc w:val="both"/>
      </w:pPr>
      <w:r>
        <w:t xml:space="preserve">smatra obavljenom istekom 8 dana, od dana objave ovog rješenja na e-oglasnoj ploči </w:t>
      </w:r>
    </w:p>
    <w:p w:rsidRDefault="00FF0436" w:rsidP="00FF0436" w:rsidR="00FF0436">
      <w:pPr>
        <w:spacing w:after="0"/>
        <w:ind w:hanging="1985" w:left="1985"/>
        <w:jc w:val="both"/>
      </w:pPr>
      <w:r>
        <w:t xml:space="preserve">suda (čl.12.st.1.SZ-a). Žalba se podnosi Visokom trgovačkom sudu Republike </w:t>
      </w:r>
    </w:p>
    <w:p w:rsidRDefault="00FF0436" w:rsidP="00FF0436" w:rsidR="00FF0436">
      <w:pPr>
        <w:ind w:hanging="1985" w:left="1985"/>
        <w:jc w:val="both"/>
      </w:pPr>
      <w:r>
        <w:t>Hrvatske, a putem ovog suda u 3 primjerka.</w:t>
      </w:r>
    </w:p>
    <w:p w:rsidRDefault="00FF0436" w:rsidP="00FF0436" w:rsidR="00FF0436">
      <w:pPr>
        <w:ind w:hanging="1985" w:left="1985"/>
        <w:jc w:val="both"/>
      </w:pPr>
    </w:p>
    <w:p w:rsidRDefault="00FF0436" w:rsidP="00FF0436" w:rsidR="00FF0436">
      <w:pPr>
        <w:jc w:val="both"/>
        <w:rPr>
          <w:rFonts w:hAnsi="Courier New" w:ascii="Courier New"/>
        </w:rPr>
      </w:pPr>
    </w:p>
    <w:sectPr w:rsidSect="0032366B" w:rsidR="00FF0436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0436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132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St-227/2017-34</izvorni_sadrzaj>
    <derivirana_varijabla naziv="DomainObject.Oznaka_1">St-227/2017-34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</izvorni_sadrzaj>
    <derivirana_varijabla naziv="DomainObject.Predmet.Broj_1">227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2017.</izvorni_sadrzaj>
    <derivirana_varijabla naziv="DomainObject.Predmet.DatumOsnivanja_1">14.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St-227/2017</izvorni_sadrzaj>
    <derivirana_varijabla naziv="DomainObject.Predmet.OznakaBroj_1">St-227/2017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NEVEN društvo s ograničenom odgovornošću za proizvodnju, trgovinu i usluge zastupanog po punomoćniku Marinko Hamonajec</izvorni_sadrzaj>
    <derivirana_varijabla naziv="DomainObject.Predmet.ProtustrankaFormated_1">  NEVEN društvo s ograničenom odgovornošću za proizvodnju, trgovinu i usluge zastupanog po punomoćniku Marinko Hamonajec</derivirana_varijabla>
  </DomainObject.Predmet.ProtustrankaFormated>
  <DomainObject.Predmet.ProtustrankaFormatedOIB>
    <izvorni_sadrzaj>  NEVEN društvo s ograničenom odgovornošću za proizvodnju, trgovinu i usluge, OIB 38380581836 zastupanog po punomoćniku Marinko Hamonajec</izvorni_sadrzaj>
    <derivirana_varijabla naziv="DomainObject.Predmet.ProtustrankaFormatedOIB_1">  NEVEN društvo s ograničenom odgovornošću za proizvodnju, trgovinu i usluge, OIB 38380581836 zastupanog po punomoćniku Marinko Hamonajec</derivirana_varijabla>
  </DomainObject.Predmet.ProtustrankaFormatedOIB>
  <DomainObject.Predmet.ProtustrankaFormatedWithAdress>
    <izvorni_sadrzaj> NEVEN društvo s ograničenom odgovornošću za proizvodnju, trgovinu i usluge, Stanići 9, 43000 Stanići zastupanog po punomoćniku Marinko Hamonajec</izvorni_sadrzaj>
    <derivirana_varijabla naziv="DomainObject.Predmet.ProtustrankaFormatedWithAdress_1"> NEVEN društvo s ograničenom odgovornošću za proizvodnju, trgovinu i usluge, Stanići 9, 43000 Stanići zastupanog po punomoćniku Marinko Hamonajec</derivirana_varijabla>
  </DomainObject.Predmet.ProtustrankaFormatedWithAdress>
  <DomainObject.Predmet.ProtustrankaFormatedWithAdressOIB>
    <izvorni_sadrzaj> NEVEN društvo s ograničenom odgovornošću za proizvodnju, trgovinu i usluge, OIB 38380581836, Stanići 9, 43000 Stanići zastupanog po punomoćniku Marinko Hamonajec</izvorni_sadrzaj>
    <derivirana_varijabla naziv="DomainObject.Predmet.ProtustrankaFormatedWithAdressOIB_1"> NEVEN društvo s ograničenom odgovornošću za proizvodnju, trgovinu i usluge, OIB 38380581836, Stanići 9, 43000 Stanići zastupanog po punomoćniku Marinko Hamonajec</derivirana_varijabla>
  </DomainObject.Predmet.ProtustrankaFormatedWithAdressOIB>
  <DomainObject.Predmet.ProtustrankaWithAdress>
    <izvorni_sadrzaj>NEVEN društvo s ograničenom odgovornošću za proizvodnju, trgovinu i usluge Stanići 9, 43000 Stanići</izvorni_sadrzaj>
    <derivirana_varijabla naziv="DomainObject.Predmet.ProtustrankaWithAdress_1">NEVEN društvo s ograničenom odgovornošću za proizvodnju, trgovinu i usluge Stanići 9, 43000 Stanići</derivirana_varijabla>
  </DomainObject.Predmet.ProtustrankaWithAdress>
  <DomainObject.Predmet.ProtustrankaWithAdressOIB>
    <izvorni_sadrzaj>NEVEN društvo s ograničenom odgovornošću za proizvodnju, trgovinu i usluge, OIB 38380581836, Stanići 9, 43000 Stanići</izvorni_sadrzaj>
    <derivirana_varijabla naziv="DomainObject.Predmet.ProtustrankaWithAdressOIB_1">NEVEN društvo s ograničenom odgovornošću za proizvodnju, trgovinu i usluge, OIB 38380581836, Stanići 9, 43000 Stanići</derivirana_varijabla>
  </DomainObject.Predmet.ProtustrankaWithAdressOIB>
  <DomainObject.Predmet.ProtustrankaNazivFormated>
    <izvorni_sadrzaj>NEVEN društvo s ograničenom odgovornošću za proizvodnju, trgovinu i usluge</izvorni_sadrzaj>
    <derivirana_varijabla naziv="DomainObject.Predmet.ProtustrankaNazivFormated_1">NEVEN društvo s ograničenom odgovornošću za proizvodnju, trgovinu i usluge</derivirana_varijabla>
  </DomainObject.Predmet.ProtustrankaNazivFormated>
  <DomainObject.Predmet.ProtustrankaNazivFormatedOIB>
    <izvorni_sadrzaj>NEVEN društvo s ograničenom odgovornošću za proizvodnju, trgovinu i usluge, OIB 38380581836</izvorni_sadrzaj>
    <derivirana_varijabla naziv="DomainObject.Predmet.ProtustrankaNazivFormatedOIB_1">NEVEN društvo s ograničenom odgovornošću za proizvodnju, trgovinu i usluge, OIB 38380581836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NEVEN društvo s ograničenom odgovornošću za proizvodnju, trgovinu i usluge zastupanog po punomoćniku Marinko Hamonajec</item>
    </izvorni_sadrzaj>
    <derivirana_varijabla naziv="DomainObject.Predmet.ProtuStrankaListFormated_1">
      <item>NEVEN društvo s ograničenom odgovornošću za proizvodnju, trgovinu i usluge zastupanog po punomoćniku Marinko Hamonajec</item>
    </derivirana_varijabla>
  </DomainObject.Predmet.ProtuStrankaListFormated>
  <DomainObject.Predmet.ProtuStrankaListFormatedOIB>
    <izvorni_sadrzaj>
      <item>NEVEN društvo s ograničenom odgovornošću za proizvodnju, trgovinu i usluge, OIB 38380581836 zastupanog po punomoćniku Marinko Hamonajec</item>
    </izvorni_sadrzaj>
    <derivirana_varijabla naziv="DomainObject.Predmet.ProtuStrankaListFormatedOIB_1">
      <item>NEVEN društvo s ograničenom odgovornošću za proizvodnju, trgovinu i usluge, OIB 38380581836 zastupanog po punomoćniku Marinko Hamonajec</item>
    </derivirana_varijabla>
  </DomainObject.Predmet.ProtuStrankaListFormatedOIB>
  <DomainObject.Predmet.ProtuStrankaListFormatedWithAdress>
    <izvorni_sadrzaj>
      <item>NEVEN društvo s ograničenom odgovornošću za proizvodnju, trgovinu i usluge, Stanići 9, 43000 Stanići zastupanog po punomoćniku Marinko Hamonajec</item>
    </izvorni_sadrzaj>
    <derivirana_varijabla naziv="DomainObject.Predmet.ProtuStrankaListFormatedWithAdress_1">
      <item>NEVEN društvo s ograničenom odgovornošću za proizvodnju, trgovinu i usluge, Stanići 9, 43000 Stanići zastupanog po punomoćniku Marinko Hamonajec</item>
    </derivirana_varijabla>
  </DomainObject.Predmet.ProtuStrankaListFormatedWithAdress>
  <DomainObject.Predmet.ProtuStrankaListFormatedWithAdressOIB>
    <izvorni_sadrzaj>
      <item>NEVEN društvo s ograničenom odgovornošću za proizvodnju, trgovinu i usluge, OIB 38380581836, Stanići 9, 43000 Stanići zastupanog po punomoćniku Marinko Hamonajec</item>
    </izvorni_sadrzaj>
    <derivirana_varijabla naziv="DomainObject.Predmet.ProtuStrankaListFormatedWithAdressOIB_1">
      <item>NEVEN društvo s ograničenom odgovornošću za proizvodnju, trgovinu i usluge, OIB 38380581836, Stanići 9, 43000 Stanići zastupanog po punomoćniku Marinko Hamonajec</item>
    </derivirana_varijabla>
  </DomainObject.Predmet.ProtuStrankaListFormatedWithAdressOIB>
  <DomainObject.Predmet.ProtuStrankaListNazivFormated>
    <izvorni_sadrzaj>
      <item>NEVEN društvo s ograničenom odgovornošću za proizvodnju, trgovinu i usluge</item>
    </izvorni_sadrzaj>
    <derivirana_varijabla naziv="DomainObject.Predmet.ProtuStrankaListNazivFormated_1">
      <item>NEVEN društvo s ograničenom odgovornošću za proizvodnju, trgovinu i usluge</item>
    </derivirana_varijabla>
  </DomainObject.Predmet.ProtuStrankaListNazivFormated>
  <DomainObject.Predmet.ProtuStrankaListNazivFormatedOIB>
    <izvorni_sadrzaj>
      <item>NEVEN društvo s ograničenom odgovornošću za proizvodnju, trgovinu i usluge, OIB 38380581836</item>
    </izvorni_sadrzaj>
    <derivirana_varijabla naziv="DomainObject.Predmet.ProtuStrankaListNazivFormatedOIB_1">
      <item>NEVEN društvo s ograničenom odgovornošću za proizvodnju, trgovinu i usluge, OIB 38380581836</item>
    </derivirana_varijabla>
  </DomainObject.Predmet.ProtuStrankaListNazivFormatedOIB>
  <DomainObject.Predmet.OstaliListFormated>
    <izvorni_sadrzaj>
      <item>Marinko Hamonajec punomoćnik sudionika u postupku NEVEN društvo s ograničenom odgovornošću za proizvodnju, trgovinu i usluge</item>
    </izvorni_sadrzaj>
    <derivirana_varijabla naziv="DomainObject.Predmet.OstaliListFormated_1">
      <item>Marinko Hamonajec punomoćnik sudionika u postupku NEVEN društvo s ograničenom odgovornošću za proizvodnju, trgovinu i usluge</item>
    </derivirana_varijabla>
  </DomainObject.Predmet.OstaliListFormated>
  <DomainObject.Predmet.OstaliListFormatedOIB>
    <izvorni_sadrzaj>
      <item>Marinko Hamonajec, OIB 69816480149 punomoćnik sudionika u postupku NEVEN društvo s ograničenom odgovornošću za proizvodnju, trgovinu i usluge</item>
    </izvorni_sadrzaj>
    <derivirana_varijabla naziv="DomainObject.Predmet.OstaliListFormatedOIB_1">
      <item>Marinko Hamonajec, OIB 69816480149 punomoćnik sudionika u postupku NEVEN društvo s ograničenom odgovornošću za proizvodnju, trgovinu i usluge</item>
    </derivirana_varijabla>
  </DomainObject.Predmet.OstaliListFormatedOIB>
  <DomainObject.Predmet.OstaliListFormatedWithAdress>
    <izvorni_sadrzaj>
      <item>Marinko Hamonajec, Stanići 15, 43000 Stanići punomoćnik sudionika u postupku NEVEN društvo s ograničenom odgovornošću za proizvodnju, trgovinu i usluge</item>
    </izvorni_sadrzaj>
    <derivirana_varijabla naziv="DomainObject.Predmet.OstaliListFormatedWithAdress_1">
      <item>Marinko Hamonajec, Stanići 15, 43000 Stanići punomoćnik sudionika u postupku NEVEN društvo s ograničenom odgovornošću za proizvodnju, trgovinu i usluge</item>
    </derivirana_varijabla>
  </DomainObject.Predmet.OstaliListFormatedWithAdress>
  <DomainObject.Predmet.OstaliListFormatedWithAdressOIB>
    <izvorni_sadrzaj>
      <item>Marinko Hamonajec, OIB 69816480149, Stanići 15, 43000 Stanići punomoćnik sudionika u postupku NEVEN društvo s ograničenom odgovornošću za proizvodnju, trgovinu i usluge</item>
    </izvorni_sadrzaj>
    <derivirana_varijabla naziv="DomainObject.Predmet.OstaliListFormatedWithAdressOIB_1">
      <item>Marinko Hamonajec, OIB 69816480149, Stanići 15, 43000 Stanići punomoćnik sudionika u postupku NEVEN društvo s ograničenom odgovornošću za proizvodnju, trgovinu i usluge</item>
    </derivirana_varijabla>
  </DomainObject.Predmet.OstaliListFormatedWithAdressOIB>
  <DomainObject.Predmet.OstaliListNazivFormated>
    <izvorni_sadrzaj>
      <item>Marinko Hamonajec</item>
    </izvorni_sadrzaj>
    <derivirana_varijabla naziv="DomainObject.Predmet.OstaliListNazivFormated_1">
      <item>Marinko Hamonajec</item>
    </derivirana_varijabla>
  </DomainObject.Predmet.OstaliListNazivFormated>
  <DomainObject.Predmet.OstaliListNazivFormatedOIB>
    <izvorni_sadrzaj>
      <item>Marinko Hamonajec, OIB 69816480149</item>
    </izvorni_sadrzaj>
    <derivirana_varijabla naziv="DomainObject.Predmet.OstaliListNazivFormatedOIB_1">
      <item>Marinko Hamonajec, OIB 69816480149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>St-227/2017-34</izvorni_sadrzaj>
    <derivirana_varijabla naziv="DomainObject.PoslovniBrojDokumenta_1">St-227/2017-34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NEVEN društvo s ograničenom odgovornošću za proizvodnju, trgovinu i usluge</izvorni_sadrzaj>
    <derivirana_varijabla naziv="DomainObject.Predmet.ProtustrankaIDrugi_1">NEVEN društvo s ograničenom odgovornošću za proizvodnju,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NEVEN društvo s ograničenom odgovornošću za proizvodnju, trgovinu i usluge, OIB 38380581836, Stanići 9, 43000 Stanići</izvorni_sadrzaj>
    <derivirana_varijabla naziv="DomainObject.Predmet.ProtustrankaIDrugiAdressOIB_1">NEVEN društvo s ograničenom odgovornošću za proizvodnju, trgovinu i usluge, OIB 38380581836, Stanići 9, 43000 Stanići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NEVEN društvo s ograničenom odgovornošću za proizvodnju, trgovinu i usluge</item>
      <item>Marinko Hamonajec</item>
    </izvorni_sadrzaj>
    <derivirana_varijabla naziv="DomainObject.Predmet.SudioniciListNaziv_1">
      <item>FINA, RC ZAGREB, Podružnica BJELOVAR</item>
      <item>NEVEN društvo s ograničenom odgovornošću za proizvodnju, trgovinu i usluge</item>
      <item>Marinko Hamonajec</item>
    </derivirana_varijabla>
  </DomainObject.Predmet.SudioniciListNaziv>
  <DomainObject.Predmet.SudioniciListAdressOIB>
    <izvorni_sadrzaj>
      <item>FINA, RC ZAGREB, Podružnica BJELOVAR, OIB 85821130368, F. Supila 4,43000 Bjelovar</item>
      <item>NEVEN društvo s ograničenom odgovornošću za proizvodnju, trgovinu i usluge, OIB 38380581836, Stanići 9,43000 Stanići</item>
      <item>Marinko Hamonajec, OIB 69816480149, Stanići 15,43000 Stanići</item>
    </izvorni_sadrzaj>
    <derivirana_varijabla naziv="DomainObject.Predmet.SudioniciListAdressOIB_1">
      <item>FINA, RC ZAGREB, Podružnica BJELOVAR, OIB 85821130368, F. Supila 4,43000 Bjelovar</item>
      <item>NEVEN društvo s ograničenom odgovornošću za proizvodnju, trgovinu i usluge, OIB 38380581836, Stanići 9,43000 Stanići</item>
      <item>Marinko Hamonajec, OIB 69816480149, Stanići 15,43000 Stanići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558A17-6CF3-4A62-91F0-D1C1B48CA6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439</properties:Words>
  <properties:Characters>2397</properties:Characters>
  <properties:Lines>51</properties:Lines>
  <properties:Paragraphs>29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2018-10-03T08:56:00Z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St-227/2017-34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