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ba27" w14:paraId="7bbba27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DB3F65">
        <w:rPr>
          <w:rFonts w:hAnsi="Times New Roman" w:ascii="Times New Roman"/>
        </w:rPr>
        <w:t>1030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 </w:t>
      </w:r>
      <w:r w:rsidR="00DB3F65" w:rsidRPr="00DB3F65">
        <w:rPr>
          <w:rFonts w:hAnsi="Times New Roman" w:ascii="Times New Roman"/>
          <w:szCs w:val="24"/>
        </w:rPr>
        <w:t>OMEGA NOVA  d.</w:t>
      </w:r>
      <w:r w:rsidR="00DB3F65" w:rsidRPr="00DB3F65">
        <w:rPr>
          <w:rFonts w:hAnsi="Times New Roman" w:ascii="Times New Roman"/>
        </w:rPr>
        <w:t>o.o., Kranjčevićeva 48, Zagreb</w:t>
      </w:r>
      <w:r w:rsidR="00DB3F65" w:rsidRPr="00DB3F65">
        <w:rPr>
          <w:rFonts w:hAnsi="Times New Roman" w:ascii="Times New Roman"/>
          <w:szCs w:val="24"/>
        </w:rPr>
        <w:t>,  OIB 03831515449</w:t>
      </w:r>
      <w:r w:rsidR="003A06F9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D53E93">
        <w:rPr>
          <w:rFonts w:hAnsi="Times New Roman" w:ascii="Times New Roman"/>
        </w:rPr>
        <w:t>12.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57B72">
        <w:rPr>
          <w:rFonts w:hAnsi="Times New Roman" w:ascii="Times New Roman"/>
          <w:szCs w:val="24"/>
        </w:rPr>
        <w:t xml:space="preserve"> </w:t>
      </w:r>
      <w:r w:rsidR="00DB3F65" w:rsidRPr="00DB3F65">
        <w:rPr>
          <w:rFonts w:hAnsi="Times New Roman" w:ascii="Times New Roman"/>
          <w:szCs w:val="24"/>
        </w:rPr>
        <w:t>OMEGA NOVA  d.</w:t>
      </w:r>
      <w:r w:rsidR="00DB3F65" w:rsidRPr="00DB3F65">
        <w:rPr>
          <w:rFonts w:hAnsi="Times New Roman" w:ascii="Times New Roman"/>
        </w:rPr>
        <w:t>o.o., Kranjčevićeva 48, Zagreb</w:t>
      </w:r>
      <w:r w:rsidR="00DB3F65" w:rsidRPr="00DB3F65">
        <w:rPr>
          <w:rFonts w:hAnsi="Times New Roman" w:ascii="Times New Roman"/>
          <w:szCs w:val="24"/>
        </w:rPr>
        <w:t>,  OIB 03831515449</w:t>
      </w:r>
      <w:r w:rsidR="00DB3F65">
        <w:t xml:space="preserve">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DB3F65">
        <w:rPr>
          <w:rFonts w:hAnsi="Times New Roman" w:ascii="Times New Roman"/>
          <w:szCs w:val="24"/>
        </w:rPr>
        <w:t>22</w:t>
      </w:r>
      <w:r w:rsidR="00D53E93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5E0A2B">
        <w:rPr>
          <w:rFonts w:hAnsi="Times New Roman" w:ascii="Times New Roman"/>
          <w:szCs w:val="24"/>
        </w:rPr>
        <w:t xml:space="preserve"> </w:t>
      </w:r>
      <w:r w:rsidR="00DB3F65" w:rsidRPr="00DB3F65">
        <w:rPr>
          <w:rFonts w:hAnsi="Times New Roman" w:ascii="Times New Roman"/>
        </w:rPr>
        <w:t>Krešimir Fučkar, Sladojevci, Braće Radića 63, OIB 01195634741.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57B72">
        <w:rPr>
          <w:rFonts w:hAnsi="Times New Roman" w:ascii="Times New Roman"/>
          <w:szCs w:val="24"/>
        </w:rPr>
        <w:t xml:space="preserve"> </w:t>
      </w:r>
      <w:r w:rsidR="00DB3F65" w:rsidRPr="00DB3F65">
        <w:rPr>
          <w:rFonts w:hAnsi="Times New Roman" w:ascii="Times New Roman"/>
          <w:szCs w:val="24"/>
        </w:rPr>
        <w:t>OMEGA NOVA  d.</w:t>
      </w:r>
      <w:r w:rsidR="00DB3F65" w:rsidRPr="00DB3F65">
        <w:rPr>
          <w:rFonts w:hAnsi="Times New Roman" w:ascii="Times New Roman"/>
        </w:rPr>
        <w:t>o.o., Kranjčevićeva 48, Zagreb</w:t>
      </w:r>
      <w:r w:rsidR="00DB3F65" w:rsidRPr="00DB3F65">
        <w:rPr>
          <w:rFonts w:hAnsi="Times New Roman" w:ascii="Times New Roman"/>
          <w:szCs w:val="24"/>
        </w:rPr>
        <w:t>,  OIB 03831515449</w:t>
      </w:r>
      <w:r w:rsidR="00DB3F65">
        <w:rPr>
          <w:rFonts w:hAnsi="Times New Roman" w:ascii="Times New Roman"/>
          <w:szCs w:val="24"/>
        </w:rPr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557FBC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484010">
        <w:rPr>
          <w:rFonts w:hAnsi="Times New Roman" w:ascii="Times New Roman"/>
        </w:rPr>
        <w:t>11.02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484010">
        <w:rPr>
          <w:rFonts w:hAnsi="Times New Roman" w:ascii="Times New Roman"/>
        </w:rPr>
        <w:t>03.10</w:t>
      </w:r>
      <w:r w:rsidR="005E0A2B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484010">
        <w:rPr>
          <w:rFonts w:hAnsi="Times New Roman" w:ascii="Times New Roman"/>
        </w:rPr>
        <w:t>11.10</w:t>
      </w:r>
      <w:r>
        <w:rPr>
          <w:rFonts w:hAnsi="Times New Roman" w:ascii="Times New Roman"/>
        </w:rPr>
        <w:t xml:space="preserve">.2016, </w:t>
      </w:r>
      <w:r w:rsidRPr="00D171FB">
        <w:rPr>
          <w:rFonts w:hAnsi="Times New Roman" w:ascii="Times New Roman"/>
        </w:rPr>
        <w:t xml:space="preserve"> međutim iz istog proizlazi</w:t>
      </w:r>
      <w:r>
        <w:rPr>
          <w:rFonts w:hAnsi="Times New Roman" w:ascii="Times New Roman"/>
        </w:rPr>
        <w:t>, da</w:t>
      </w:r>
      <w:r w:rsidRPr="00D171FB">
        <w:rPr>
          <w:rFonts w:hAnsi="Times New Roman" w:ascii="Times New Roman"/>
        </w:rPr>
        <w:t xml:space="preserve"> dužnik nema imovinu dostatnu za </w:t>
      </w:r>
      <w:r>
        <w:rPr>
          <w:rFonts w:hAnsi="Times New Roman" w:ascii="Times New Roman"/>
        </w:rPr>
        <w:t xml:space="preserve"> namirenje troškova postupka</w:t>
      </w:r>
      <w:r w:rsidRPr="00D171FB">
        <w:rPr>
          <w:rFonts w:hAnsi="Times New Roman" w:ascii="Times New Roman"/>
        </w:rPr>
        <w:t>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34018F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484010">
        <w:rPr>
          <w:rFonts w:hAnsi="Times New Roman" w:ascii="Times New Roman"/>
        </w:rPr>
        <w:t>03.10</w:t>
      </w:r>
      <w:r>
        <w:rPr>
          <w:rFonts w:hAnsi="Times New Roman" w:ascii="Times New Roman"/>
        </w:rPr>
        <w:t>.2016.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34018F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484010">
        <w:rPr>
          <w:rFonts w:hAnsi="Times New Roman" w:ascii="Times New Roman"/>
        </w:rPr>
        <w:t>22</w:t>
      </w:r>
      <w:r w:rsidR="005E0A2B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9C63D0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9C63D0" w:rsidP="00492E13" w:rsidR="009C63D0">
      <w:pPr>
        <w:jc w:val="center"/>
      </w:pPr>
    </w:p>
    <w:p w:rsidRDefault="009C63D0" w:rsidP="002152A3" w:rsidR="009C63D0" w:rsidRPr="009C63D0">
      <w:pPr>
        <w:jc w:val="right"/>
        <w:rPr>
          <w:rFonts w:hAnsi="Times New Roman" w:ascii="Times New Roman"/>
        </w:rPr>
      </w:pPr>
      <w:r w:rsidRPr="009C63D0">
        <w:rPr>
          <w:rFonts w:hAnsi="Times New Roman" w:ascii="Times New Roman"/>
        </w:rPr>
        <w:t>za točnost otpravka</w:t>
      </w:r>
    </w:p>
    <w:p w:rsidRDefault="009C63D0" w:rsidP="002152A3" w:rsidR="009C63D0" w:rsidRPr="009C63D0">
      <w:pPr>
        <w:jc w:val="right"/>
        <w:rPr>
          <w:rFonts w:hAnsi="Times New Roman" w:ascii="Times New Roman"/>
        </w:rPr>
      </w:pPr>
      <w:r w:rsidRPr="009C63D0">
        <w:rPr>
          <w:rFonts w:hAnsi="Times New Roman" w:ascii="Times New Roman"/>
        </w:rPr>
        <w:t>ovlašteni službenik</w:t>
      </w:r>
    </w:p>
    <w:p w:rsidRDefault="009C63D0" w:rsidP="002152A3" w:rsidR="009C63D0" w:rsidRPr="009C63D0">
      <w:pPr>
        <w:jc w:val="right"/>
        <w:rPr>
          <w:rFonts w:hAnsi="Times New Roman" w:ascii="Times New Roman"/>
        </w:rPr>
      </w:pPr>
      <w:r w:rsidRPr="009C63D0">
        <w:rPr>
          <w:rFonts w:hAnsi="Times New Roman" w:ascii="Times New Roman"/>
        </w:rPr>
        <w:t>Višnja Svečak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3D0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DB3F65">
      <w:rPr>
        <w:rFonts w:hAnsi="Times New Roman" w:ascii="Times New Roman"/>
      </w:rPr>
      <w:t>1030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93BA3"/>
    <w:rsid w:val="003A06F9"/>
    <w:rsid w:val="0042162E"/>
    <w:rsid w:val="00445440"/>
    <w:rsid w:val="004567D4"/>
    <w:rsid w:val="00480E62"/>
    <w:rsid w:val="00484010"/>
    <w:rsid w:val="004C4AD3"/>
    <w:rsid w:val="004F50FD"/>
    <w:rsid w:val="00532B71"/>
    <w:rsid w:val="00537BDA"/>
    <w:rsid w:val="00557FBC"/>
    <w:rsid w:val="00560B25"/>
    <w:rsid w:val="00591C1A"/>
    <w:rsid w:val="005940E9"/>
    <w:rsid w:val="005D7CB8"/>
    <w:rsid w:val="005E0A2B"/>
    <w:rsid w:val="005F2889"/>
    <w:rsid w:val="006356C5"/>
    <w:rsid w:val="0064159D"/>
    <w:rsid w:val="006B4C5A"/>
    <w:rsid w:val="00730EAB"/>
    <w:rsid w:val="00751C7E"/>
    <w:rsid w:val="007A29F9"/>
    <w:rsid w:val="007F34F5"/>
    <w:rsid w:val="007F58F1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C63D0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56D4F"/>
    <w:rsid w:val="00C57B72"/>
    <w:rsid w:val="00C57CAF"/>
    <w:rsid w:val="00C76B5F"/>
    <w:rsid w:val="00C87EE2"/>
    <w:rsid w:val="00CB3343"/>
    <w:rsid w:val="00CF2939"/>
    <w:rsid w:val="00D028CC"/>
    <w:rsid w:val="00D1164D"/>
    <w:rsid w:val="00D44D4F"/>
    <w:rsid w:val="00D53E93"/>
    <w:rsid w:val="00D746D9"/>
    <w:rsid w:val="00D955F3"/>
    <w:rsid w:val="00DB29D2"/>
    <w:rsid w:val="00DB3F65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C6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3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3D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3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3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C6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3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3D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3D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3D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St-1030/2015</izvorni_sadrzaj>
    <derivirana_varijabla naziv="DomainObject.Predmet.OznakaBroj_1">St-1030/2015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NOVA d.o.o. zastupanog po punomoćniku Viktor Žerjav; Senka Žerjav</izvorni_sadrzaj>
    <derivirana_varijabla naziv="DomainObject.Predmet.ProtustrankaFormated_1">  OMEGA NOVA d.o.o. zastupanog po punomoćniku Viktor Žerjav; Senka Žerjav</derivirana_varijabla>
  </DomainObject.Predmet.ProtustrankaFormated>
  <DomainObject.Predmet.ProtustrankaFormatedOIB>
    <izvorni_sadrzaj>  OMEGA NOVA d.o.o., OIB 03831515449 zastupanog po punomoćniku Viktor Žerjav; Senka Žerjav</izvorni_sadrzaj>
    <derivirana_varijabla naziv="DomainObject.Predmet.ProtustrankaFormatedOIB_1">  OMEGA NOVA d.o.o., OIB 03831515449 zastupanog po punomoćniku Viktor Žerjav; Senka Žerjav</derivirana_varijabla>
  </DomainObject.Predmet.ProtustrankaFormatedOIB>
  <DomainObject.Predmet.ProtustrankaFormatedWithAdress>
    <izvorni_sadrzaj> OMEGA NOVA d.o.o., Kranjčevićeva 48, 10000 Zagreb zastupanog po punomoćniku Viktor Žerjav; Senka Žerjav</izvorni_sadrzaj>
    <derivirana_varijabla naziv="DomainObject.Predmet.ProtustrankaFormatedWithAdress_1"> OMEGA NOVA d.o.o., Kranjčevićeva 48, 10000 Zagreb zastupanog po punomoćniku Viktor Žerjav; Senka Žerjav</derivirana_varijabla>
  </DomainObject.Predmet.ProtustrankaFormatedWithAdress>
  <DomainObject.Predmet.ProtustrankaFormatedWithAdressOIB>
    <izvorni_sadrzaj> OMEGA NOVA d.o.o., OIB 03831515449, Kranjčevićeva 48, 10000 Zagreb zastupanog po punomoćniku Viktor Žerjav; Senka Žerjav</izvorni_sadrzaj>
    <derivirana_varijabla naziv="DomainObject.Predmet.ProtustrankaFormatedWithAdressOIB_1"> OMEGA NOVA d.o.o., OIB 03831515449, Kranjčevićeva 48, 10000 Zagreb zastupanog po punomoćniku Viktor Žerjav; Senka Žerjav</derivirana_varijabla>
  </DomainObject.Predmet.ProtustrankaFormatedWithAdressOIB>
  <DomainObject.Predmet.ProtustrankaWithAdress>
    <izvorni_sadrzaj>OMEGA NOVA d.o.o. Kranjčevićeva 48, 10000 Zagreb</izvorni_sadrzaj>
    <derivirana_varijabla naziv="DomainObject.Predmet.ProtustrankaWithAdress_1">OMEGA NOVA d.o.o. Kranjčevićeva 48, 10000 Zagreb</derivirana_varijabla>
  </DomainObject.Predmet.ProtustrankaWithAdress>
  <DomainObject.Predmet.ProtustrankaWithAdressOIB>
    <izvorni_sadrzaj>OMEGA NOVA d.o.o., OIB 03831515449, Kranjčevićeva 48, 10000 Zagreb</izvorni_sadrzaj>
    <derivirana_varijabla naziv="DomainObject.Predmet.ProtustrankaWithAdressOIB_1">OMEGA NOVA d.o.o., OIB 03831515449, Kranjčevićeva 48, 10000 Zagreb</derivirana_varijabla>
  </DomainObject.Predmet.ProtustrankaWithAdressOIB>
  <DomainObject.Predmet.ProtustrankaNazivFormated>
    <izvorni_sadrzaj>OMEGA NOVA d.o.o.</izvorni_sadrzaj>
    <derivirana_varijabla naziv="DomainObject.Predmet.ProtustrankaNazivFormated_1">OMEGA NOVA d.o.o.</derivirana_varijabla>
  </DomainObject.Predmet.ProtustrankaNazivFormated>
  <DomainObject.Predmet.ProtustrankaNazivFormatedOIB>
    <izvorni_sadrzaj>OMEGA NOVA d.o.o., OIB 03831515449</izvorni_sadrzaj>
    <derivirana_varijabla naziv="DomainObject.Predmet.ProtustrankaNazivFormatedOIB_1">OMEGA NOVA d.o.o., OIB 03831515449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NOVA d.o.o. zastupanog po punomoćniku Viktor Žerjav; Senka Žerjav</item>
    </izvorni_sadrzaj>
    <derivirana_varijabla naziv="DomainObject.Predmet.ProtuStrankaListFormated_1">
      <item>OMEGA NOVA d.o.o. zastupanog po punomoćniku Viktor Žerjav; Senka Žerjav</item>
    </derivirana_varijabla>
  </DomainObject.Predmet.ProtuStrankaListFormated>
  <DomainObject.Predmet.ProtuStrankaListFormatedOIB>
    <izvorni_sadrzaj>
      <item>OMEGA NOVA d.o.o., OIB 03831515449 zastupanog po punomoćniku Viktor Žerjav; Senka Žerjav</item>
    </izvorni_sadrzaj>
    <derivirana_varijabla naziv="DomainObject.Predmet.ProtuStrankaListFormatedOIB_1">
      <item>OMEGA NOVA d.o.o., OIB 03831515449 zastupanog po punomoćniku Viktor Žerjav; Senka Žerjav</item>
    </derivirana_varijabla>
  </DomainObject.Predmet.ProtuStrankaListFormatedOIB>
  <DomainObject.Predmet.ProtuStrankaListFormatedWithAdress>
    <izvorni_sadrzaj>
      <item>OMEGA NOVA d.o.o., Kranjčevićeva 48, 10000 Zagreb zastupanog po punomoćniku Viktor Žerjav; Senka Žerjav</item>
    </izvorni_sadrzaj>
    <derivirana_varijabla naziv="DomainObject.Predmet.ProtuStrankaListFormatedWithAdress_1">
      <item>OMEGA NOVA d.o.o., Kranjčevićeva 48, 10000 Zagreb zastupanog po punomoćniku Viktor Žerjav; Senka Žerjav</item>
    </derivirana_varijabla>
  </DomainObject.Predmet.ProtuStrankaListFormatedWithAdress>
  <DomainObject.Predmet.ProtuStrankaListFormatedWithAdressOIB>
    <izvorni_sadrzaj>
      <item>OMEGA NOVA d.o.o., OIB 03831515449, Kranjčevićeva 48, 10000 Zagreb zastupanog po punomoćniku Viktor Žerjav; Senka Žerjav</item>
    </izvorni_sadrzaj>
    <derivirana_varijabla naziv="DomainObject.Predmet.ProtuStrankaListFormatedWithAdressOIB_1">
      <item>OMEGA NOVA d.o.o., OIB 03831515449, Kranjčevićeva 48, 10000 Zagreb zastupanog po punomoćniku Viktor Žerjav; Senka Žerjav</item>
    </derivirana_varijabla>
  </DomainObject.Predmet.ProtuStrankaListFormatedWithAdressOIB>
  <DomainObject.Predmet.ProtuStrankaListNazivFormated>
    <izvorni_sadrzaj>
      <item>OMEGA NOVA d.o.o.</item>
    </izvorni_sadrzaj>
    <derivirana_varijabla naziv="DomainObject.Predmet.ProtuStrankaListNazivFormated_1">
      <item>OMEGA NOVA d.o.o.</item>
    </derivirana_varijabla>
  </DomainObject.Predmet.ProtuStrankaListNazivFormated>
  <DomainObject.Predmet.ProtuStrankaListNazivFormatedOIB>
    <izvorni_sadrzaj>
      <item>OMEGA NOVA d.o.o., OIB 03831515449</item>
    </izvorni_sadrzaj>
    <derivirana_varijabla naziv="DomainObject.Predmet.ProtuStrankaListNazivFormatedOIB_1">
      <item>OMEGA NOVA d.o.o., OIB 03831515449</item>
    </derivirana_varijabla>
  </DomainObject.Predmet.ProtuStrankaListNazivFormatedOIB>
  <DomainObject.Predmet.OstaliListFormated>
    <izvorni_sadrzaj>
      <item>Viktor Žerjav punomoćnik sudionika u postupku OMEGA NOVA d.o.o.</item>
      <item>Senka Žerjav punomoćnik sudionika u postupku OMEGA NOVA d.o.o.</item>
    </izvorni_sadrzaj>
    <derivirana_varijabla naziv="DomainObject.Predmet.OstaliListFormated_1">
      <item>Viktor Žerjav punomoćnik sudionika u postupku OMEGA NOVA d.o.o.</item>
      <item>Senka Žerjav punomoćnik sudionika u postupku OMEGA NOVA d.o.o.</item>
    </derivirana_varijabla>
  </DomainObject.Predmet.OstaliListFormated>
  <DomainObject.Predmet.OstaliListFormatedOIB>
    <izvorni_sadrzaj>
      <item>Viktor Žerjav, OIB 41365476103 punomoćnik sudionika u postupku OMEGA NOVA d.o.o.</item>
      <item>Senka Žerjav, OIB 54051591663 punomoćnik sudionika u postupku OMEGA NOVA d.o.o.</item>
    </izvorni_sadrzaj>
    <derivirana_varijabla naziv="DomainObject.Predmet.OstaliListFormatedOIB_1">
      <item>Viktor Žerjav, OIB 41365476103 punomoćnik sudionika u postupku OMEGA NOVA d.o.o.</item>
      <item>Senka Žerjav, OIB 54051591663 punomoćnik sudionika u postupku OMEGA NOVA d.o.o.</item>
    </derivirana_varijabla>
  </DomainObject.Predmet.OstaliListFormatedOIB>
  <DomainObject.Predmet.OstaliListFormatedWithAdress>
    <izvorni_sadrzaj>
      <item>Viktor Žerjav, Rogoznička 15, 22000 Šibenik punomoćnik sudionika u postupku OMEGA NOVA d.o.o.</item>
      <item>Senka Žerjav, Rogoznička 15, 22000 Šibenik punomoćnik sudionika u postupku OMEGA NOVA d.o.o.</item>
    </izvorni_sadrzaj>
    <derivirana_varijabla naziv="DomainObject.Predmet.OstaliListFormatedWithAdress_1">
      <item>Viktor Žerjav, Rogoznička 15, 22000 Šibenik punomoćnik sudionika u postupku OMEGA NOVA d.o.o.</item>
      <item>Senka Žerjav, Rogoznička 15, 22000 Šibenik punomoćnik sudionika u postupku OMEGA NOVA d.o.o.</item>
    </derivirana_varijabla>
  </DomainObject.Predmet.OstaliListFormatedWithAdress>
  <DomainObject.Predmet.OstaliListFormatedWithAdressOIB>
    <izvorni_sadrzaj>
      <item>Viktor Žerjav, OIB 41365476103, Rogoznička 15, 22000 Šibenik punomoćnik sudionika u postupku OMEGA NOVA d.o.o.</item>
      <item>Senka Žerjav, OIB 54051591663, Rogoznička 15, 22000 Šibenik punomoćnik sudionika u postupku OMEGA NOVA d.o.o.</item>
    </izvorni_sadrzaj>
    <derivirana_varijabla naziv="DomainObject.Predmet.OstaliListFormatedWithAdressOIB_1">
      <item>Viktor Žerjav, OIB 41365476103, Rogoznička 15, 22000 Šibenik punomoćnik sudionika u postupku OMEGA NOVA d.o.o.</item>
      <item>Senka Žerjav, OIB 54051591663, Rogoznička 15, 22000 Šibenik punomoćnik sudionika u postupku OMEGA NOVA d.o.o.</item>
    </derivirana_varijabla>
  </DomainObject.Predmet.OstaliListFormatedWithAdressOIB>
  <DomainObject.Predmet.OstaliListNazivFormated>
    <izvorni_sadrzaj>
      <item>Viktor Žerjav</item>
      <item>Senka Žerjav</item>
    </izvorni_sadrzaj>
    <derivirana_varijabla naziv="DomainObject.Predmet.OstaliListNazivFormated_1">
      <item>Viktor Žerjav</item>
      <item>Senka Žerjav</item>
    </derivirana_varijabla>
  </DomainObject.Predmet.OstaliListNazivFormated>
  <DomainObject.Predmet.OstaliListNazivFormatedOIB>
    <izvorni_sadrzaj>
      <item>Viktor Žerjav, OIB 41365476103</item>
      <item>Senka Žerjav, OIB 54051591663</item>
    </izvorni_sadrzaj>
    <derivirana_varijabla naziv="DomainObject.Predmet.OstaliListNazivFormatedOIB_1">
      <item>Viktor Žerjav, OIB 41365476103</item>
      <item>Senka Žerjav, OIB 54051591663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NOVA d.o.o.</izvorni_sadrzaj>
    <derivirana_varijabla naziv="DomainObject.Predmet.ProtustrankaIDrugi_1">OMEGA NOVA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OMEGA NOVA d.o.o., OIB 03831515449, Kranjčevićeva 48, 10000 Zagreb</izvorni_sadrzaj>
    <derivirana_varijabla naziv="DomainObject.Predmet.ProtustrankaIDrugiAdressOIB_1">OMEGA NOVA d.o.o., OIB 03831515449, Kranjčevićeva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NOVA d.o.o.</item>
      <item>Viktor Žerjav</item>
      <item>Senka Žerjav</item>
    </izvorni_sadrzaj>
    <derivirana_varijabla naziv="DomainObject.Predmet.SudioniciListNaziv_1">
      <item>FINA Regionalni centar Zagreb</item>
      <item>OMEGA NOVA d.o.o.</item>
      <item>Viktor Žerjav</item>
      <item>Senka Žerjav</item>
    </derivirana_varijabla>
  </DomainObject.Predmet.SudioniciListNaziv>
  <DomainObject.Predmet.SudioniciListAdressOIB>
    <izvorni_sadrzaj>
      <item>FINA Regionalni centar Zagreb, OIB 85821130368, Trg svibanjskih žrtava 1995.1,10000 Zagreb</item>
      <item>OMEGA NOVA d.o.o., OIB 03831515449, Kranjčevićeva 48,10000 Zagreb</item>
      <item>Viktor Žerjav, OIB 41365476103, Rogoznička 15,22000 Šibenik</item>
      <item>Senka Žerjav, OIB 54051591663, Rogoznička 15,22000 Šibenik</item>
    </izvorni_sadrzaj>
    <derivirana_varijabla naziv="DomainObject.Predmet.SudioniciListAdressOIB_1">
      <item>FINA Regionalni centar Zagreb, OIB 85821130368, Trg svibanjskih žrtava 1995.1,10000 Zagreb</item>
      <item>OMEGA NOVA d.o.o., OIB 03831515449, Kranjčevićeva 48,10000 Zagreb</item>
      <item>Viktor Žerjav, OIB 41365476103, Rogoznička 15,22000 Šibenik</item>
      <item>Senka Žerjav, OIB 54051591663, Rogoznička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03831515449</item>
      <item>, OIB 41365476103</item>
      <item>, OIB 54051591663</item>
    </izvorni_sadrzaj>
    <derivirana_varijabla naziv="DomainObject.Predmet.SudioniciListNazivOIB_1">
      <item>, OIB 85821130368</item>
      <item>, OIB 03831515449</item>
      <item>, OIB 41365476103</item>
      <item>, OIB 54051591663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3C143-47D8-415C-AEA0-5BDB01760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2151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2016-12-22T08:47:00Z</dcterms:created>
  <dc:creator>Sudsko vijeæe</dc:creator>
  <cp:lastModifiedBy>Višnja Svečak</cp:lastModifiedBy>
  <cp:lastPrinted>2016-12-22T08:48:00Z</cp:lastPrinted>
  <dcterms:modified xmlns:xsi="http://www.w3.org/2001/XMLSchema-instance" xsi:type="dcterms:W3CDTF">2016-12-22T08:48:00Z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