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756d" w14:paraId="7af756d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537961">
        <w:rPr>
          <w:lang w:val="hr-HR"/>
        </w:rPr>
        <w:t>260/</w:t>
      </w:r>
      <w:r w:rsidRPr="000664E3">
        <w:rPr>
          <w:lang w:val="hr-HR"/>
        </w:rPr>
        <w:t>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537961">
        <w:rPr>
          <w:lang w:val="hr-HR"/>
        </w:rPr>
        <w:t>ALFAKOMERC-HORVAT d.o.o. za trgovinu i usluge, Virovitica, Trg Kralja Tomislava 6</w:t>
      </w:r>
      <w:r w:rsidR="003734FC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537961">
        <w:rPr>
          <w:lang w:val="hr-HR"/>
        </w:rPr>
        <w:t>010037168</w:t>
      </w:r>
      <w:r w:rsidR="003734FC">
        <w:rPr>
          <w:lang w:val="hr-HR"/>
        </w:rPr>
        <w:t xml:space="preserve">, OIB: </w:t>
      </w:r>
      <w:r w:rsidR="00537961">
        <w:rPr>
          <w:lang w:val="hr-HR"/>
        </w:rPr>
        <w:t>00416240145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537961">
        <w:rPr>
          <w:lang w:val="hr-HR"/>
        </w:rPr>
        <w:t>260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37961">
        <w:rPr>
          <w:lang w:val="hr-HR"/>
        </w:rPr>
        <w:t>49.739,35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37961">
        <w:rPr>
          <w:lang w:val="hr-HR"/>
        </w:rPr>
        <w:t>Zvonko Horvat iz Virovitice, Ferde Rusana 1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37961">
        <w:rPr>
          <w:lang w:val="hr-HR"/>
        </w:rPr>
        <w:t>20093221299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37961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537961">
        <w:rPr>
          <w:lang w:val="hr-HR"/>
        </w:rPr>
        <w:t>4</w:t>
      </w:r>
      <w:r w:rsidR="0094317E">
        <w:rPr>
          <w:lang w:val="hr-HR"/>
        </w:rPr>
        <w:t>.1.201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B57" w:rsidR="00543B57">
      <w:r>
        <w:separator/>
      </w:r>
    </w:p>
  </w:endnote>
  <w:endnote w:id="0" w:type="continuationSeparator">
    <w:p w:rsidRDefault="00543B57" w:rsidR="00543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B57" w:rsidR="00543B57">
      <w:r>
        <w:separator/>
      </w:r>
    </w:p>
  </w:footnote>
  <w:footnote w:id="0" w:type="continuationSeparator">
    <w:p w:rsidRDefault="00543B57" w:rsidR="00543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32F59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2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F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F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F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F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2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F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F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F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F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St-260/2015</izvorni_sadrzaj>
    <derivirana_varijabla naziv="DomainObject.Predmet.OznakaBroj_1">St-260/2015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ALFAKOMERC-HORVAT d.o.o. za trgovinu i usluge, Virovitica</izvorni_sadrzaj>
    <derivirana_varijabla naziv="DomainObject.Predmet.ProtustrankaFormated_1">  ALFAKOMERC-HORVAT d.o.o. za trgovinu i usluge, Virovitica</derivirana_varijabla>
  </DomainObject.Predmet.ProtustrankaFormated>
  <DomainObject.Predmet.ProtustrankaFormatedOIB>
    <izvorni_sadrzaj>  ALFAKOMERC-HORVAT d.o.o. za trgovinu i usluge, Virovitica, OIB 00416240145</izvorni_sadrzaj>
    <derivirana_varijabla naziv="DomainObject.Predmet.ProtustrankaFormatedOIB_1">  ALFAKOMERC-HORVAT d.o.o. za trgovinu i usluge, Virovitica, OIB 00416240145</derivirana_varijabla>
  </DomainObject.Predmet.ProtustrankaFormatedOIB>
  <DomainObject.Predmet.ProtustrankaFormatedWithAdress>
    <izvorni_sadrzaj> ALFAKOMERC-HORVAT d.o.o. za trgovinu i usluge, Virovitica, Trg Kralja Tomislava 6, 33000 Virovitica</izvorni_sadrzaj>
    <derivirana_varijabla naziv="DomainObject.Predmet.ProtustrankaFormatedWithAdress_1"> ALFAKOMERC-HORVAT d.o.o. za trgovinu i usluge, Virovitica, Trg Kralja Tomislava 6, 33000 Virovitica</derivirana_varijabla>
  </DomainObject.Predmet.ProtustrankaFormatedWithAdress>
  <DomainObject.Predmet.ProtustrankaFormatedWithAdressOIB>
    <izvorni_sadrzaj> ALFAKOMERC-HORVAT d.o.o. za trgovinu i usluge, Virovitica, OIB 00416240145, Trg Kralja Tomislava 6, 33000 Virovitica</izvorni_sadrzaj>
    <derivirana_varijabla naziv="DomainObject.Predmet.ProtustrankaFormatedWithAdressOIB_1"> ALFAKOMERC-HORVAT d.o.o. za trgovinu i usluge, Virovitica, OIB 00416240145, Trg Kralja Tomislava 6, 33000 Virovitica</derivirana_varijabla>
  </DomainObject.Predmet.ProtustrankaFormatedWithAdressOIB>
  <DomainObject.Predmet.ProtustrankaWithAdress>
    <izvorni_sadrzaj>ALFAKOMERC-HORVAT d.o.o. za trgovinu i usluge, Virovitica Trg Kralja Tomislava 6, 33000 Virovitica</izvorni_sadrzaj>
    <derivirana_varijabla naziv="DomainObject.Predmet.ProtustrankaWithAdress_1">ALFAKOMERC-HORVAT d.o.o. za trgovinu i usluge, Virovitica Trg Kralja Tomislava 6, 33000 Virovitica</derivirana_varijabla>
  </DomainObject.Predmet.ProtustrankaWithAdress>
  <DomainObject.Predmet.ProtustrankaWithAdressOIB>
    <izvorni_sadrzaj>ALFAKOMERC-HORVAT d.o.o. za trgovinu i usluge, Virovitica, OIB 00416240145, Trg Kralja Tomislava 6, 33000 Virovitica</izvorni_sadrzaj>
    <derivirana_varijabla naziv="DomainObject.Predmet.ProtustrankaWithAdressOIB_1">ALFAKOMERC-HORVAT d.o.o. za trgovinu i usluge, Virovitica, OIB 00416240145, Trg Kralja Tomislava 6, 33000 Virovitica</derivirana_varijabla>
  </DomainObject.Predmet.ProtustrankaWithAdressOIB>
  <DomainObject.Predmet.ProtustrankaNazivFormated>
    <izvorni_sadrzaj>ALFAKOMERC-HORVAT d.o.o. za trgovinu i usluge, Virovitica</izvorni_sadrzaj>
    <derivirana_varijabla naziv="DomainObject.Predmet.ProtustrankaNazivFormated_1">ALFAKOMERC-HORVAT d.o.o. za trgovinu i usluge, Virovitica</derivirana_varijabla>
  </DomainObject.Predmet.ProtustrankaNazivFormated>
  <DomainObject.Predmet.ProtustrankaNazivFormatedOIB>
    <izvorni_sadrzaj>ALFAKOMERC-HORVAT d.o.o. za trgovinu i usluge, Virovitica, OIB 00416240145</izvorni_sadrzaj>
    <derivirana_varijabla naziv="DomainObject.Predmet.ProtustrankaNazivFormatedOIB_1">ALFAKOMERC-HORVAT d.o.o. za trgovinu i usluge, Virovitica, OIB 00416240145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ALFAKOMERC-HORVAT d.o.o. za trgovinu i usluge, Virovitica</item>
    </izvorni_sadrzaj>
    <derivirana_varijabla naziv="DomainObject.Predmet.ProtuStrankaListFormated_1">
      <item>ALFAKOMERC-HORVAT d.o.o. za trgovinu i usluge, Virovitica</item>
    </derivirana_varijabla>
  </DomainObject.Predmet.ProtuStrankaListFormated>
  <DomainObject.Predmet.ProtuStrankaListFormatedOIB>
    <izvorni_sadrzaj>
      <item>ALFAKOMERC-HORVAT d.o.o. za trgovinu i usluge, Virovitica, OIB 00416240145</item>
    </izvorni_sadrzaj>
    <derivirana_varijabla naziv="DomainObject.Predmet.ProtuStrankaListFormatedOIB_1">
      <item>ALFAKOMERC-HORVAT d.o.o. za trgovinu i usluge, Virovitica, OIB 00416240145</item>
    </derivirana_varijabla>
  </DomainObject.Predmet.ProtuStrankaListFormatedOIB>
  <DomainObject.Predmet.ProtuStrankaListFormatedWithAdress>
    <izvorni_sadrzaj>
      <item>ALFAKOMERC-HORVAT d.o.o. za trgovinu i usluge, Virovitica, Trg Kralja Tomislava 6, 33000 Virovitica</item>
    </izvorni_sadrzaj>
    <derivirana_varijabla naziv="DomainObject.Predmet.ProtuStrankaListFormatedWithAdress_1">
      <item>ALFAKOMERC-HORVAT d.o.o. za trgovinu i usluge, Virovitica, Trg Kralja Tomislava 6, 33000 Virovitica</item>
    </derivirana_varijabla>
  </DomainObject.Predmet.ProtuStrankaListFormatedWithAdress>
  <DomainObject.Predmet.ProtuStrankaListFormatedWithAdressOIB>
    <izvorni_sadrzaj>
      <item>ALFAKOMERC-HORVAT d.o.o. za trgovinu i usluge, Virovitica, OIB 00416240145, Trg Kralja Tomislava 6, 33000 Virovitica</item>
    </izvorni_sadrzaj>
    <derivirana_varijabla naziv="DomainObject.Predmet.ProtuStrankaListFormatedWithAdressOIB_1">
      <item>ALFAKOMERC-HORVAT d.o.o. za trgovinu i usluge, Virovitica, OIB 00416240145, Trg Kralja Tomislava 6, 33000 Virovitica</item>
    </derivirana_varijabla>
  </DomainObject.Predmet.ProtuStrankaListFormatedWithAdressOIB>
  <DomainObject.Predmet.ProtuStrankaListNazivFormated>
    <izvorni_sadrzaj>
      <item>ALFAKOMERC-HORVAT d.o.o. za trgovinu i usluge, Virovitica</item>
    </izvorni_sadrzaj>
    <derivirana_varijabla naziv="DomainObject.Predmet.ProtuStrankaListNazivFormated_1">
      <item>ALFAKOMERC-HORVAT d.o.o. za trgovinu i usluge, Virovitica</item>
    </derivirana_varijabla>
  </DomainObject.Predmet.ProtuStrankaListNazivFormated>
  <DomainObject.Predmet.ProtuStrankaListNazivFormatedOIB>
    <izvorni_sadrzaj>
      <item>ALFAKOMERC-HORVAT d.o.o. za trgovinu i usluge, Virovitica, OIB 00416240145</item>
    </izvorni_sadrzaj>
    <derivirana_varijabla naziv="DomainObject.Predmet.ProtuStrankaListNazivFormatedOIB_1">
      <item>ALFAKOMERC-HORVAT d.o.o. za trgovinu i usluge, Virovitica, OIB 00416240145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ALFAKOMERC-HORVAT d.o.o. za trgovinu i usluge, Virovitica</izvorni_sadrzaj>
    <derivirana_varijabla naziv="DomainObject.Predmet.ProtustrankaIDrugi_1">ALFAKOMERC-HORVAT d.o.o. za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ALFAKOMERC-HORVAT d.o.o. za trgovinu i usluge, Virovitica, OIB 00416240145, Trg Kralja Tomislava 6, 33000 Virovitica</izvorni_sadrzaj>
    <derivirana_varijabla naziv="DomainObject.Predmet.ProtustrankaIDrugiAdressOIB_1">ALFAKOMERC-HORVAT d.o.o. za trgovinu i usluge, Virovitica, OIB 00416240145, Trg Kralja Tomislava 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ALFAKOMERC-HORVAT d.o.o. za trgovinu i usluge, Virovitica</item>
    </izvorni_sadrzaj>
    <derivirana_varijabla naziv="DomainObject.Predmet.SudioniciListNaziv_1">
      <item>FINA, RC ZAGREB, Podružnica Bjelovar</item>
      <item>ALFAKOMERC-HORVAT d.o.o. za trgovinu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ALFAKOMERC-HORVAT d.o.o. za trgovinu i usluge, Virovitica, OIB 00416240145, Trg Kralja Tomislava 6,33000 Virovitica</item>
    </izvorni_sadrzaj>
    <derivirana_varijabla naziv="DomainObject.Predmet.SudioniciListAdressOIB_1">
      <item>FINA, RC ZAGREB, Podružnica Bjelovar, OIB 85821130368, F. Supila 4,43000 Bjelovar</item>
      <item>ALFAKOMERC-HORVAT d.o.o. za trgovinu i usluge, Virovitica, OIB 00416240145, Trg Kralja Tomislava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00416240145</item>
    </izvorni_sadrzaj>
    <derivirana_varijabla naziv="DomainObject.Predmet.SudioniciListNazivOIB_1">
      <item>, OIB 85821130368</item>
      <item>, OIB 00416240145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1692</properties:Characters>
  <properties:Lines>49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2015-11-10T11:25:00Z</dcterms:created>
  <dc:creator>553y7k3</dc:creator>
  <cp:lastModifiedBy>Željka Vitez</cp:lastModifiedBy>
  <cp:lastPrinted>2016-01-04T12:30:00Z</cp:lastPrinted>
  <dcterms:modified xmlns:xsi="http://www.w3.org/2001/XMLSchema-instance" xsi:type="dcterms:W3CDTF">2016-01-04T13:39:00Z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