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8dea9" w14:paraId="dc8dea9" w:rsidRDefault="008E6ED6" w:rsidR="008E6ED6">
      <w:pPr>
        <w15:collapsed w:val="false"/>
      </w:pPr>
      <w:bookmarkStart w:name="_GoBack" w:id="0"/>
      <w:bookmarkEnd w:id="0"/>
    </w:p>
    <w:p w:rsidRDefault="008E6ED6" w:rsidR="008E6ED6"/>
    <w:p w:rsidRDefault="008E6ED6" w:rsidR="008E6ED6"/>
    <w:p w:rsidRDefault="008E6ED6" w:rsidR="008E6ED6"/>
    <w:p w:rsidRDefault="00E76981" w:rsidR="002258F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4142" w:rsidR="00134142"/>
    <w:p w:rsidRDefault="008E6ED6" w:rsidR="008E6ED6">
      <w:r>
        <w:t>REPUBLIKA HRVATSKA</w:t>
      </w:r>
    </w:p>
    <w:p w:rsidRDefault="008E6ED6" w:rsidR="008E6ED6">
      <w:r>
        <w:t>TRGOVAČKI SUD U</w:t>
      </w:r>
      <w:r w:rsidR="007614A9">
        <w:t xml:space="preserve"> OSIJEKU</w:t>
      </w:r>
    </w:p>
    <w:p w:rsidRDefault="008E6ED6" w:rsidR="007614A9">
      <w:r>
        <w:t>S</w:t>
      </w:r>
      <w:r w:rsidR="007614A9">
        <w:t>TALNA SLUŽBA U S</w:t>
      </w:r>
      <w:r>
        <w:t xml:space="preserve">LAVONSKOM BRODU  </w:t>
      </w:r>
    </w:p>
    <w:p w:rsidRDefault="007614A9" w:rsidR="007614A9">
      <w:r>
        <w:t>Trg pobjede 13</w:t>
      </w:r>
    </w:p>
    <w:p w:rsidRDefault="007614A9" w:rsidR="008E6ED6">
      <w:r>
        <w:t>35000 Slavonski Brod</w:t>
      </w:r>
      <w:r w:rsidR="008E6ED6">
        <w:t xml:space="preserve">                                             </w:t>
      </w:r>
      <w:r w:rsidR="000A24DF">
        <w:tab/>
      </w:r>
      <w:r w:rsidR="008E6ED6">
        <w:t xml:space="preserve"> </w:t>
      </w:r>
      <w:r w:rsidR="00AD6624">
        <w:t xml:space="preserve">           </w:t>
      </w:r>
      <w:r w:rsidR="000A24DF">
        <w:t xml:space="preserve">      </w:t>
      </w:r>
      <w:r w:rsidR="00B60BF0">
        <w:t xml:space="preserve">       </w:t>
      </w:r>
      <w:r w:rsidR="000A24DF">
        <w:t xml:space="preserve">  </w:t>
      </w:r>
      <w:r w:rsidR="008E6ED6" w:rsidRPr="007614A9">
        <w:rPr>
          <w:b/>
        </w:rPr>
        <w:t>Broj: St-</w:t>
      </w:r>
      <w:r w:rsidR="00A3659E">
        <w:rPr>
          <w:b/>
        </w:rPr>
        <w:t>310</w:t>
      </w:r>
      <w:r w:rsidRPr="007614A9">
        <w:rPr>
          <w:b/>
        </w:rPr>
        <w:t>/201</w:t>
      </w:r>
      <w:r w:rsidR="00743BC0">
        <w:rPr>
          <w:b/>
        </w:rPr>
        <w:t>2</w:t>
      </w:r>
      <w:r w:rsidRPr="007614A9">
        <w:rPr>
          <w:b/>
        </w:rPr>
        <w:t>-</w:t>
      </w:r>
      <w:r w:rsidR="002258F8">
        <w:rPr>
          <w:b/>
        </w:rPr>
        <w:t>2</w:t>
      </w:r>
      <w:r w:rsidR="00A3659E">
        <w:rPr>
          <w:b/>
        </w:rPr>
        <w:t>31</w:t>
      </w:r>
    </w:p>
    <w:p w:rsidRDefault="008E6ED6" w:rsidP="008E6ED6" w:rsidR="008E6ED6" w:rsidRPr="008E6ED6">
      <w:pPr>
        <w:jc w:val="center"/>
        <w:rPr>
          <w:b/>
        </w:rPr>
      </w:pPr>
      <w:r w:rsidRPr="008E6ED6">
        <w:rPr>
          <w:b/>
        </w:rPr>
        <w:t>R J E Š E N J E</w:t>
      </w:r>
    </w:p>
    <w:p w:rsidRDefault="008E6ED6" w:rsidP="002F2C3E" w:rsidR="008E6ED6">
      <w:pPr>
        <w:jc w:val="both"/>
      </w:pPr>
    </w:p>
    <w:p w:rsidRDefault="008E6ED6" w:rsidP="002F2C3E" w:rsidR="008E6ED6">
      <w:pPr>
        <w:jc w:val="both"/>
      </w:pPr>
      <w:r>
        <w:tab/>
        <w:t xml:space="preserve">TRGOVAČKI SUD U </w:t>
      </w:r>
      <w:r w:rsidR="007614A9">
        <w:t xml:space="preserve">OSIJEKU STALNA SLUŽBA U </w:t>
      </w:r>
      <w:r>
        <w:t xml:space="preserve">SLAVONSKOM BRODU, po stečajnom sucu Vesni Vukelić, u stečajnom postupku nad dužnikom </w:t>
      </w:r>
      <w:r w:rsidR="000E4E77">
        <w:rPr>
          <w:noProof/>
        </w:rPr>
        <w:t>LIMPRES d.o.o, u stečaju Pleternica</w:t>
      </w:r>
      <w:r w:rsidR="00743BC0">
        <w:t>, dana 2</w:t>
      </w:r>
      <w:r w:rsidR="000E4E77">
        <w:t>7</w:t>
      </w:r>
      <w:r w:rsidR="007614A9">
        <w:t>.</w:t>
      </w:r>
      <w:r w:rsidR="00743BC0">
        <w:t>prosinca</w:t>
      </w:r>
      <w:r w:rsidR="007614A9">
        <w:t xml:space="preserve"> 201</w:t>
      </w:r>
      <w:r w:rsidR="00743BC0">
        <w:t>6</w:t>
      </w:r>
      <w:r w:rsidR="007614A9">
        <w:t>.g.</w:t>
      </w:r>
    </w:p>
    <w:p w:rsidRDefault="008E6ED6" w:rsidP="002F2C3E" w:rsidR="008E6ED6">
      <w:pPr>
        <w:jc w:val="both"/>
      </w:pPr>
    </w:p>
    <w:p w:rsidRDefault="008E6ED6" w:rsidP="0011140C" w:rsidR="004F3299">
      <w:pPr>
        <w:jc w:val="center"/>
        <w:rPr>
          <w:b/>
        </w:rPr>
      </w:pPr>
      <w:r w:rsidRPr="008E6ED6">
        <w:rPr>
          <w:b/>
        </w:rPr>
        <w:t>r i j e š i o    j e</w:t>
      </w:r>
    </w:p>
    <w:p w:rsidRDefault="004F3299" w:rsidP="002F2C3E" w:rsidR="004F3299" w:rsidRPr="008E6ED6">
      <w:pPr>
        <w:jc w:val="both"/>
        <w:rPr>
          <w:b/>
        </w:rPr>
      </w:pPr>
    </w:p>
    <w:p w:rsidRDefault="00FF550F" w:rsidP="002F2C3E" w:rsidR="00B97F5B">
      <w:pPr>
        <w:jc w:val="both"/>
      </w:pPr>
      <w:r>
        <w:tab/>
      </w:r>
      <w:r w:rsidR="00182C80" w:rsidRPr="007614A9">
        <w:rPr>
          <w:b/>
        </w:rPr>
        <w:t xml:space="preserve"> </w:t>
      </w:r>
      <w:r w:rsidR="007614A9" w:rsidRPr="007614A9">
        <w:rPr>
          <w:b/>
        </w:rPr>
        <w:t>I –</w:t>
      </w:r>
      <w:r w:rsidR="007614A9">
        <w:t xml:space="preserve"> Nakon </w:t>
      </w:r>
      <w:r w:rsidR="008C1D9E">
        <w:t>o</w:t>
      </w:r>
      <w:r w:rsidR="007614A9">
        <w:t>končanja završne diobe</w:t>
      </w:r>
      <w:r w:rsidR="00C038EA">
        <w:t xml:space="preserve"> te namirenja tražbina stečajnih vjerovnika</w:t>
      </w:r>
      <w:r w:rsidR="00F163A2">
        <w:t xml:space="preserve"> </w:t>
      </w:r>
      <w:r w:rsidR="00743BC0">
        <w:t xml:space="preserve"> prvog višeg  isplatnog</w:t>
      </w:r>
      <w:r w:rsidR="00F163A2">
        <w:t xml:space="preserve"> red</w:t>
      </w:r>
      <w:r w:rsidR="00743BC0">
        <w:t>a</w:t>
      </w:r>
      <w:r w:rsidR="00BC09E0">
        <w:t xml:space="preserve"> u </w:t>
      </w:r>
      <w:r w:rsidR="00743BC0">
        <w:t xml:space="preserve">visini </w:t>
      </w:r>
      <w:r w:rsidR="000E4E77">
        <w:t>100</w:t>
      </w:r>
      <w:r w:rsidR="00743BC0">
        <w:t>% utvrđenih tražbina</w:t>
      </w:r>
      <w:r w:rsidR="00F163A2">
        <w:t xml:space="preserve">, </w:t>
      </w:r>
      <w:r w:rsidR="007614A9" w:rsidRPr="007614A9">
        <w:rPr>
          <w:b/>
        </w:rPr>
        <w:t>zaključuje se</w:t>
      </w:r>
      <w:r w:rsidR="007614A9">
        <w:t xml:space="preserve"> stečajni postupak nad dužnikom </w:t>
      </w:r>
      <w:r w:rsidR="000E4E77">
        <w:rPr>
          <w:noProof/>
        </w:rPr>
        <w:t>LIMPRES d.o.o, u stečaju Pleternica</w:t>
      </w:r>
      <w:r w:rsidR="000E4E77">
        <w:t xml:space="preserve">, Eugena </w:t>
      </w:r>
      <w:proofErr w:type="spellStart"/>
      <w:r w:rsidR="000E4E77">
        <w:t>Podubskog</w:t>
      </w:r>
      <w:proofErr w:type="spellEnd"/>
      <w:r w:rsidR="000E4E77">
        <w:t xml:space="preserve"> 52, OIB 80283643088.</w:t>
      </w:r>
    </w:p>
    <w:p w:rsidRDefault="007614A9" w:rsidP="002F2C3E" w:rsidR="007614A9">
      <w:pPr>
        <w:jc w:val="both"/>
      </w:pPr>
    </w:p>
    <w:p w:rsidRDefault="007614A9" w:rsidP="002F2C3E" w:rsidR="007614A9">
      <w:pPr>
        <w:jc w:val="both"/>
      </w:pPr>
      <w:r>
        <w:tab/>
      </w:r>
      <w:r w:rsidRPr="00003DA6">
        <w:rPr>
          <w:b/>
        </w:rPr>
        <w:t>II –</w:t>
      </w:r>
      <w:r>
        <w:t xml:space="preserve"> Po pravomoćnosti ovog rješenja, dužnik će se brisati iz sudskog registra.</w:t>
      </w:r>
    </w:p>
    <w:p w:rsidRDefault="000E4E77" w:rsidP="002F2C3E" w:rsidR="000E4E77">
      <w:pPr>
        <w:jc w:val="both"/>
      </w:pPr>
    </w:p>
    <w:p w:rsidRDefault="000E4E77" w:rsidP="002F2C3E" w:rsidR="008C1D9E">
      <w:pPr>
        <w:jc w:val="both"/>
      </w:pPr>
      <w:r>
        <w:tab/>
      </w:r>
      <w:r w:rsidRPr="000E4E77">
        <w:rPr>
          <w:b/>
        </w:rPr>
        <w:t>III</w:t>
      </w:r>
      <w:r>
        <w:t xml:space="preserve"> – Nakon brisanja dužnika, stečajna masa</w:t>
      </w:r>
      <w:r w:rsidR="008C1D9E">
        <w:t xml:space="preserve"> će</w:t>
      </w:r>
      <w:r>
        <w:t xml:space="preserve"> se upisati u sudski registar radi nastavljanja sudskih postupaka </w:t>
      </w:r>
      <w:r w:rsidR="008C1D9E">
        <w:t>koji se vode kod</w:t>
      </w:r>
      <w:r w:rsidR="00D91CF8">
        <w:t xml:space="preserve"> Općinskog suda u Požegi posl.br P-727/2010, P-869/2010, P-1062/2010, </w:t>
      </w:r>
      <w:proofErr w:type="spellStart"/>
      <w:r w:rsidR="00D91CF8">
        <w:t>Povrv</w:t>
      </w:r>
      <w:proofErr w:type="spellEnd"/>
      <w:r w:rsidR="00D91CF8">
        <w:t xml:space="preserve">-398/2013, P-505/2013,  i kod ovoga suda posl.br. </w:t>
      </w:r>
      <w:proofErr w:type="spellStart"/>
      <w:r w:rsidR="00D91CF8">
        <w:t>Povrv</w:t>
      </w:r>
      <w:proofErr w:type="spellEnd"/>
      <w:r w:rsidR="00D91CF8">
        <w:t>-1103/2013, P-48</w:t>
      </w:r>
      <w:r w:rsidR="008C1D9E">
        <w:t>8/2013, P-166/2013 i P-175/2013.</w:t>
      </w:r>
    </w:p>
    <w:p w:rsidRDefault="008C1D9E" w:rsidP="002F2C3E" w:rsidR="008C1D9E">
      <w:pPr>
        <w:jc w:val="both"/>
      </w:pPr>
    </w:p>
    <w:p w:rsidRDefault="008C1D9E" w:rsidP="002F2C3E" w:rsidR="000E4E77" w:rsidRPr="008C1D9E">
      <w:pPr>
        <w:jc w:val="both"/>
      </w:pPr>
      <w:r>
        <w:tab/>
      </w:r>
      <w:r w:rsidRPr="008C1D9E">
        <w:rPr>
          <w:b/>
        </w:rPr>
        <w:t xml:space="preserve">IV -  </w:t>
      </w:r>
      <w:r w:rsidRPr="008C1D9E">
        <w:t>U svrhu rezerv</w:t>
      </w:r>
      <w:r>
        <w:t xml:space="preserve">iranja novčanih sredstava za pokriće troškova sudskih postupaka na poseban račun izdvojit će se iznos od 133.164,47 Kn, kao i iznos od  27.913,09 Kn radi namirenja nasljednika iza pokojnog vjerovnika </w:t>
      </w:r>
      <w:proofErr w:type="spellStart"/>
      <w:r>
        <w:t>Tomice</w:t>
      </w:r>
      <w:proofErr w:type="spellEnd"/>
      <w:r>
        <w:t xml:space="preserve"> </w:t>
      </w:r>
      <w:proofErr w:type="spellStart"/>
      <w:r>
        <w:t>Varžaka</w:t>
      </w:r>
      <w:proofErr w:type="spellEnd"/>
      <w:r>
        <w:t xml:space="preserve">. </w:t>
      </w:r>
    </w:p>
    <w:p w:rsidRDefault="007614A9" w:rsidP="002F2C3E" w:rsidR="007614A9">
      <w:pPr>
        <w:jc w:val="both"/>
      </w:pPr>
    </w:p>
    <w:p w:rsidRDefault="007614A9" w:rsidP="002F2C3E" w:rsidR="007D4D26">
      <w:pPr>
        <w:jc w:val="both"/>
      </w:pPr>
      <w:r>
        <w:tab/>
      </w:r>
      <w:r w:rsidR="000E4E77" w:rsidRPr="008C1D9E">
        <w:rPr>
          <w:b/>
        </w:rPr>
        <w:t>V</w:t>
      </w:r>
      <w:r w:rsidRPr="008C1D9E">
        <w:rPr>
          <w:b/>
        </w:rPr>
        <w:t xml:space="preserve"> </w:t>
      </w:r>
      <w:r w:rsidRPr="00003DA6">
        <w:rPr>
          <w:b/>
        </w:rPr>
        <w:t>–</w:t>
      </w:r>
      <w:r w:rsidR="00743BC0">
        <w:t xml:space="preserve"> Ovo rješenje ima se objaviti na mrežnoj stranici e-oglasna ploča suda</w:t>
      </w:r>
      <w:r w:rsidR="009317F0">
        <w:t>.</w:t>
      </w:r>
    </w:p>
    <w:p w:rsidRDefault="000E4E77" w:rsidP="002F2C3E" w:rsidR="00B97F5B">
      <w:pPr>
        <w:jc w:val="both"/>
      </w:pPr>
      <w:r>
        <w:tab/>
      </w:r>
      <w:r w:rsidR="008C1D9E">
        <w:tab/>
        <w:t xml:space="preserve">   </w:t>
      </w:r>
    </w:p>
    <w:p w:rsidRDefault="00B97F5B" w:rsidP="002F2C3E" w:rsidR="00B97F5B" w:rsidRPr="00B97F5B">
      <w:pPr>
        <w:jc w:val="center"/>
        <w:rPr>
          <w:b/>
        </w:rPr>
      </w:pPr>
      <w:r w:rsidRPr="00B97F5B">
        <w:rPr>
          <w:b/>
        </w:rPr>
        <w:t>Obrazloženje</w:t>
      </w:r>
    </w:p>
    <w:p w:rsidRDefault="000A24DF" w:rsidP="002F2C3E" w:rsidR="00B97F5B">
      <w:pPr>
        <w:jc w:val="both"/>
      </w:pPr>
      <w:r>
        <w:tab/>
      </w:r>
    </w:p>
    <w:p w:rsidRDefault="000A24DF" w:rsidP="002F2C3E" w:rsidR="002B1491">
      <w:pPr>
        <w:jc w:val="both"/>
      </w:pPr>
      <w:r>
        <w:tab/>
      </w:r>
      <w:r w:rsidR="00003DA6">
        <w:t>Rješenjem ovog Suda br. St-</w:t>
      </w:r>
      <w:r w:rsidR="000E4E77">
        <w:t>310</w:t>
      </w:r>
      <w:r w:rsidR="00003DA6">
        <w:t>/</w:t>
      </w:r>
      <w:r w:rsidR="00743BC0">
        <w:t>2012</w:t>
      </w:r>
      <w:r w:rsidR="00003DA6">
        <w:t>-</w:t>
      </w:r>
      <w:r w:rsidR="00D91CF8">
        <w:t xml:space="preserve">8 </w:t>
      </w:r>
      <w:r w:rsidR="00743BC0">
        <w:t xml:space="preserve"> od 1</w:t>
      </w:r>
      <w:r w:rsidR="00D91CF8">
        <w:t>6</w:t>
      </w:r>
      <w:r w:rsidR="00003DA6">
        <w:t>.</w:t>
      </w:r>
      <w:r w:rsidR="00D91CF8">
        <w:t>11</w:t>
      </w:r>
      <w:r w:rsidR="00003DA6">
        <w:t>.20</w:t>
      </w:r>
      <w:r w:rsidR="00743BC0">
        <w:t>12</w:t>
      </w:r>
      <w:r w:rsidR="00003DA6">
        <w:t xml:space="preserve">. otvoren je stečajni postupak nad dužnikom </w:t>
      </w:r>
      <w:r w:rsidR="000E4E77">
        <w:rPr>
          <w:noProof/>
        </w:rPr>
        <w:t>LIMPRES d.o.o, u stečaju Pleternica</w:t>
      </w:r>
    </w:p>
    <w:p w:rsidRDefault="003F41BA" w:rsidP="002F2C3E" w:rsidR="003F41BA">
      <w:pPr>
        <w:jc w:val="both"/>
      </w:pPr>
    </w:p>
    <w:p w:rsidRDefault="002B1491" w:rsidP="002F2C3E" w:rsidR="002B1491">
      <w:pPr>
        <w:jc w:val="both"/>
      </w:pPr>
      <w:r>
        <w:tab/>
        <w:t>Stečajn</w:t>
      </w:r>
      <w:r w:rsidR="00D91CF8">
        <w:t>a</w:t>
      </w:r>
      <w:r>
        <w:t xml:space="preserve"> upravitelj</w:t>
      </w:r>
      <w:r w:rsidR="00D91CF8">
        <w:t>ica</w:t>
      </w:r>
      <w:r>
        <w:t xml:space="preserve"> </w:t>
      </w:r>
      <w:r w:rsidR="00D91CF8">
        <w:t>Kristina Kožić iz Požege</w:t>
      </w:r>
      <w:r>
        <w:t xml:space="preserve"> tijekom stečajnog postupka ispita</w:t>
      </w:r>
      <w:r w:rsidR="00D91CF8">
        <w:t>la</w:t>
      </w:r>
      <w:r>
        <w:t xml:space="preserve"> </w:t>
      </w:r>
      <w:r w:rsidR="00D91CF8">
        <w:t xml:space="preserve">je </w:t>
      </w:r>
      <w:r>
        <w:t>sve prijavljene tražbine te unovči</w:t>
      </w:r>
      <w:r w:rsidR="00D91CF8">
        <w:t>la</w:t>
      </w:r>
      <w:r>
        <w:t xml:space="preserve"> imovinu koja ulazi u stečajnu masu dužnika.</w:t>
      </w:r>
    </w:p>
    <w:p w:rsidRDefault="00E8171A" w:rsidP="002F2C3E" w:rsidR="00E8171A">
      <w:pPr>
        <w:jc w:val="both"/>
      </w:pPr>
    </w:p>
    <w:p w:rsidRDefault="00E8171A" w:rsidP="002F2C3E" w:rsidR="00E8171A">
      <w:pPr>
        <w:jc w:val="both"/>
      </w:pPr>
    </w:p>
    <w:p w:rsidRDefault="00E8171A" w:rsidP="002F2C3E" w:rsidR="00E8171A">
      <w:pPr>
        <w:jc w:val="both"/>
      </w:pPr>
    </w:p>
    <w:p w:rsidRDefault="00E8171A" w:rsidP="002F2C3E" w:rsidR="00E8171A">
      <w:pPr>
        <w:jc w:val="both"/>
      </w:pPr>
    </w:p>
    <w:p w:rsidRDefault="00E8171A" w:rsidP="002F2C3E" w:rsidR="00E8171A">
      <w:pPr>
        <w:jc w:val="both"/>
      </w:pPr>
    </w:p>
    <w:p w:rsidRDefault="00B60BF0" w:rsidP="00B60BF0" w:rsidR="003F41BA">
      <w:pPr>
        <w:jc w:val="right"/>
      </w:pPr>
      <w:r w:rsidRPr="007614A9">
        <w:rPr>
          <w:b/>
        </w:rPr>
        <w:t>Broj: St-</w:t>
      </w:r>
      <w:r>
        <w:rPr>
          <w:b/>
        </w:rPr>
        <w:t>310</w:t>
      </w:r>
      <w:r w:rsidRPr="007614A9">
        <w:rPr>
          <w:b/>
        </w:rPr>
        <w:t>/201</w:t>
      </w:r>
      <w:r>
        <w:rPr>
          <w:b/>
        </w:rPr>
        <w:t>2</w:t>
      </w:r>
      <w:r w:rsidRPr="007614A9">
        <w:rPr>
          <w:b/>
        </w:rPr>
        <w:t>-</w:t>
      </w:r>
      <w:r>
        <w:rPr>
          <w:b/>
        </w:rPr>
        <w:t>231</w:t>
      </w:r>
    </w:p>
    <w:p w:rsidRDefault="00B60BF0" w:rsidP="002F2C3E" w:rsidR="00B60BF0">
      <w:pPr>
        <w:jc w:val="both"/>
      </w:pPr>
    </w:p>
    <w:p w:rsidRDefault="002B1491" w:rsidP="002F2C3E" w:rsidR="002B1491">
      <w:pPr>
        <w:jc w:val="both"/>
      </w:pPr>
      <w:r>
        <w:tab/>
        <w:t xml:space="preserve">Prijavljene tražbine ispitane su na općem ispitnom ročištu održanom  </w:t>
      </w:r>
      <w:r w:rsidR="00D91CF8">
        <w:t>31.01.2013</w:t>
      </w:r>
      <w:r>
        <w:t xml:space="preserve">. i posebnom ispitnom ročištu od </w:t>
      </w:r>
      <w:r w:rsidR="00D91CF8">
        <w:t>06.11.2013</w:t>
      </w:r>
      <w:r>
        <w:t xml:space="preserve">. te je </w:t>
      </w:r>
      <w:r w:rsidR="009317F0">
        <w:t xml:space="preserve">na taj način </w:t>
      </w:r>
      <w:r>
        <w:t>utvrđen</w:t>
      </w:r>
      <w:r w:rsidR="009317F0">
        <w:t>o</w:t>
      </w:r>
      <w:r>
        <w:t xml:space="preserve"> tražbina prvog višeg isplatnog reda u iznosu </w:t>
      </w:r>
      <w:r w:rsidR="00D91CF8">
        <w:t>737.993,68</w:t>
      </w:r>
      <w:r w:rsidR="009317F0">
        <w:t xml:space="preserve"> </w:t>
      </w:r>
      <w:r>
        <w:t>K</w:t>
      </w:r>
      <w:r w:rsidR="009317F0">
        <w:t>n</w:t>
      </w:r>
      <w:r>
        <w:t xml:space="preserve"> bruto, a drugog višeg isplatnog reda u iznosu </w:t>
      </w:r>
      <w:r w:rsidR="00D91CF8">
        <w:t>7.899.571,77</w:t>
      </w:r>
      <w:r>
        <w:t xml:space="preserve"> Kn.</w:t>
      </w:r>
    </w:p>
    <w:p w:rsidRDefault="008C1D9E" w:rsidP="002F2C3E" w:rsidR="008C1D9E">
      <w:pPr>
        <w:jc w:val="both"/>
      </w:pPr>
      <w:r>
        <w:tab/>
      </w:r>
      <w:r w:rsidR="00B3733A">
        <w:t>T</w:t>
      </w:r>
      <w:r>
        <w:t>ijekom postupka</w:t>
      </w:r>
      <w:r w:rsidR="00B3733A">
        <w:t xml:space="preserve"> obavljena je djelomična dioba po kojoj su</w:t>
      </w:r>
      <w:r>
        <w:t xml:space="preserve"> tražbine vjerovnika prvog višeg isplatnog reda namirene  u visini 70% ukupno utvrđenih tražbina.</w:t>
      </w:r>
    </w:p>
    <w:p w:rsidRDefault="002B1491" w:rsidP="002F2C3E" w:rsidR="003F41BA">
      <w:pPr>
        <w:jc w:val="both"/>
      </w:pPr>
      <w:r>
        <w:tab/>
        <w:t>Nakon što je stečajn</w:t>
      </w:r>
      <w:r w:rsidR="00D91CF8">
        <w:t>a</w:t>
      </w:r>
      <w:r>
        <w:t xml:space="preserve"> upravitel</w:t>
      </w:r>
      <w:r w:rsidR="00D91CF8">
        <w:t>jica</w:t>
      </w:r>
      <w:r>
        <w:t xml:space="preserve"> okonča</w:t>
      </w:r>
      <w:r w:rsidR="00D91CF8">
        <w:t>la</w:t>
      </w:r>
      <w:r>
        <w:t xml:space="preserve"> unovčenje stečajne mase podni</w:t>
      </w:r>
      <w:r w:rsidR="00D91CF8">
        <w:t>jela</w:t>
      </w:r>
      <w:r>
        <w:t xml:space="preserve"> je</w:t>
      </w:r>
      <w:r w:rsidR="009317F0">
        <w:t xml:space="preserve"> </w:t>
      </w:r>
      <w:r>
        <w:t>svoje završno izvješće uz završni račun kojeg je stečajni sudac ispitao i nakon pribavljanja očitovanja od strane odbora vjerovnika, potvrdio u skladu s odredbom čl.95 st.2 Stečajnog zakona (NN 71/15).</w:t>
      </w:r>
    </w:p>
    <w:p w:rsidRDefault="002B1491" w:rsidP="002F2C3E" w:rsidR="00A978B1">
      <w:pPr>
        <w:jc w:val="both"/>
      </w:pPr>
      <w:r>
        <w:tab/>
        <w:t>Rješenjem broj St-</w:t>
      </w:r>
      <w:r w:rsidR="00A978B1">
        <w:t>310</w:t>
      </w:r>
      <w:r>
        <w:t>/2012-2</w:t>
      </w:r>
      <w:r w:rsidR="00A978B1">
        <w:t>11</w:t>
      </w:r>
      <w:r>
        <w:t xml:space="preserve"> od </w:t>
      </w:r>
      <w:r w:rsidR="00A978B1">
        <w:t>27.05.</w:t>
      </w:r>
      <w:r>
        <w:t>2016. temeljem odredbe</w:t>
      </w:r>
      <w:r w:rsidR="009317F0">
        <w:t xml:space="preserve"> </w:t>
      </w:r>
      <w:r>
        <w:t xml:space="preserve">čl. </w:t>
      </w:r>
      <w:r w:rsidR="003F41BA">
        <w:t>19</w:t>
      </w:r>
      <w:r>
        <w:t>3</w:t>
      </w:r>
      <w:r w:rsidR="003F41BA">
        <w:t xml:space="preserve"> </w:t>
      </w:r>
      <w:r>
        <w:t>st.1</w:t>
      </w:r>
      <w:r w:rsidR="00B534B0">
        <w:t xml:space="preserve"> </w:t>
      </w:r>
      <w:r>
        <w:t>Stečajnog</w:t>
      </w:r>
      <w:r w:rsidR="003F41BA">
        <w:t xml:space="preserve"> </w:t>
      </w:r>
      <w:r w:rsidR="009317F0">
        <w:t>zakona</w:t>
      </w:r>
      <w:r w:rsidR="00B534B0">
        <w:t xml:space="preserve"> </w:t>
      </w:r>
      <w:r>
        <w:t>( NN 44/96,</w:t>
      </w:r>
      <w:r w:rsidR="00B534B0">
        <w:t xml:space="preserve"> </w:t>
      </w:r>
      <w:r>
        <w:t>29/99,</w:t>
      </w:r>
      <w:r w:rsidR="00B534B0">
        <w:t xml:space="preserve"> </w:t>
      </w:r>
      <w:r>
        <w:t>129/00,</w:t>
      </w:r>
      <w:r w:rsidR="00B534B0">
        <w:t xml:space="preserve"> </w:t>
      </w:r>
      <w:r>
        <w:t>123/03,</w:t>
      </w:r>
      <w:r w:rsidR="00B534B0">
        <w:t xml:space="preserve"> </w:t>
      </w:r>
      <w:r>
        <w:t>82/06,</w:t>
      </w:r>
      <w:r w:rsidR="00B534B0">
        <w:t xml:space="preserve"> </w:t>
      </w:r>
      <w:r>
        <w:t>116/10,</w:t>
      </w:r>
      <w:r w:rsidR="00B534B0">
        <w:t xml:space="preserve"> </w:t>
      </w:r>
      <w:r>
        <w:t>25/12,</w:t>
      </w:r>
      <w:r w:rsidR="00B534B0">
        <w:t xml:space="preserve"> </w:t>
      </w:r>
      <w:r>
        <w:t>133/12 dalje SZ)</w:t>
      </w:r>
      <w:r w:rsidR="00A978B1">
        <w:t xml:space="preserve"> </w:t>
      </w:r>
      <w:r w:rsidR="00C038EA">
        <w:t xml:space="preserve"> izdana je </w:t>
      </w:r>
      <w:r>
        <w:t>suglasnost na završnu diobu po kojoj se  prema priloženom završnom popisu vjerovnici prvog višeg isplatnog reda namiruju</w:t>
      </w:r>
      <w:r w:rsidR="00A978B1">
        <w:t xml:space="preserve"> za daljnjih</w:t>
      </w:r>
      <w:r>
        <w:t xml:space="preserve"> </w:t>
      </w:r>
      <w:r w:rsidR="00A978B1">
        <w:t>30% utvrđenih tražbina.</w:t>
      </w:r>
    </w:p>
    <w:p w:rsidRDefault="00A978B1" w:rsidP="002F2C3E" w:rsidR="002B1491">
      <w:pPr>
        <w:jc w:val="both"/>
      </w:pPr>
      <w:r>
        <w:tab/>
        <w:t xml:space="preserve"> </w:t>
      </w:r>
      <w:r w:rsidR="009317F0">
        <w:t>Istim rješenjem</w:t>
      </w:r>
      <w:r w:rsidR="002B1491">
        <w:t xml:space="preserve"> zakazano</w:t>
      </w:r>
      <w:r w:rsidR="009317F0">
        <w:t xml:space="preserve"> je</w:t>
      </w:r>
      <w:r w:rsidR="002B1491">
        <w:t xml:space="preserve"> i završno ročište vjerovnika koje je održano dana </w:t>
      </w:r>
      <w:r>
        <w:t>08.07.</w:t>
      </w:r>
      <w:r w:rsidR="002B1491">
        <w:t>2016.</w:t>
      </w:r>
    </w:p>
    <w:p w:rsidRDefault="002B1491" w:rsidP="002F2C3E" w:rsidR="00B60BF0">
      <w:pPr>
        <w:jc w:val="both"/>
      </w:pPr>
      <w:r>
        <w:tab/>
        <w:t>Na</w:t>
      </w:r>
      <w:r w:rsidR="0008030C">
        <w:t xml:space="preserve"> održanom</w:t>
      </w:r>
      <w:r>
        <w:t xml:space="preserve"> ročištu</w:t>
      </w:r>
      <w:r w:rsidR="00A978B1">
        <w:t>,</w:t>
      </w:r>
      <w:r w:rsidR="001752C7">
        <w:t xml:space="preserve"> prigovor na završni popis podnijela je</w:t>
      </w:r>
      <w:r>
        <w:t xml:space="preserve"> </w:t>
      </w:r>
      <w:r w:rsidR="0008030C">
        <w:t>vjerovnic</w:t>
      </w:r>
      <w:r w:rsidR="00A978B1">
        <w:t>a</w:t>
      </w:r>
      <w:r w:rsidR="0008030C">
        <w:t xml:space="preserve"> </w:t>
      </w:r>
      <w:r w:rsidR="00A978B1">
        <w:t>Dalija Marković</w:t>
      </w:r>
      <w:r w:rsidR="00B60BF0">
        <w:t xml:space="preserve"> putem punomoćnika Mije Kladarića, odvjetnika u Slavonskom Brodu.</w:t>
      </w:r>
    </w:p>
    <w:p w:rsidRDefault="00B60BF0" w:rsidP="002F2C3E" w:rsidR="00A978B1">
      <w:pPr>
        <w:jc w:val="both"/>
      </w:pPr>
      <w:r>
        <w:tab/>
      </w:r>
      <w:r w:rsidR="001752C7">
        <w:t xml:space="preserve"> </w:t>
      </w:r>
      <w:r w:rsidR="00B3733A">
        <w:t xml:space="preserve">Rješenjem stečajnog suca </w:t>
      </w:r>
      <w:r w:rsidR="00A978B1">
        <w:t xml:space="preserve">posl.br. St-310/2012-2014 od 11.srpnja 2016. </w:t>
      </w:r>
      <w:r w:rsidR="00B3733A">
        <w:t xml:space="preserve">njezin prigovor odbijen je kao neosnovan, a rješenje je postalo pravomoćno jer je po izjavljenoj žalbi potvrđeno odlukom </w:t>
      </w:r>
      <w:r w:rsidR="00A978B1">
        <w:t>VTS</w:t>
      </w:r>
      <w:r w:rsidR="00B3733A">
        <w:t>-a</w:t>
      </w:r>
      <w:r w:rsidR="00A978B1">
        <w:t xml:space="preserve"> RH br. </w:t>
      </w:r>
      <w:proofErr w:type="spellStart"/>
      <w:r w:rsidR="00A978B1">
        <w:t>Pž</w:t>
      </w:r>
      <w:proofErr w:type="spellEnd"/>
      <w:r w:rsidR="00A978B1">
        <w:t xml:space="preserve"> 6370/2016-2 od 21.09.2016.</w:t>
      </w:r>
    </w:p>
    <w:p w:rsidRDefault="008F30A1" w:rsidP="002F2C3E" w:rsidR="002B1491">
      <w:pPr>
        <w:jc w:val="both"/>
      </w:pPr>
      <w:r>
        <w:tab/>
        <w:t xml:space="preserve">Obzirom da drugi vjerovnici nisu podnosili </w:t>
      </w:r>
      <w:r w:rsidR="0008030C">
        <w:t>prigovore na završni popis i nisu imali primjedbi na završni račun st</w:t>
      </w:r>
      <w:r>
        <w:t xml:space="preserve">ečajne </w:t>
      </w:r>
      <w:r w:rsidR="0008030C">
        <w:t>upravitelj</w:t>
      </w:r>
      <w:r>
        <w:t>ice</w:t>
      </w:r>
      <w:r w:rsidR="0008030C">
        <w:t xml:space="preserve"> na taj način</w:t>
      </w:r>
      <w:r>
        <w:t xml:space="preserve"> je</w:t>
      </w:r>
      <w:r w:rsidR="0008030C">
        <w:t xml:space="preserve"> u cijelosti prihvaćena završna dioba stečajne mase prema priloženom popisu po kome se iz raspoloživih sredstava nakon podmirenja troškova i obveza stečajne mase te rezervacije sredst</w:t>
      </w:r>
      <w:r w:rsidR="009317F0">
        <w:t>a</w:t>
      </w:r>
      <w:r w:rsidR="0008030C">
        <w:t xml:space="preserve">va za troškove </w:t>
      </w:r>
      <w:r>
        <w:t>sudskih postupaka koji su u tijeku,</w:t>
      </w:r>
      <w:r w:rsidR="0008030C">
        <w:t xml:space="preserve"> vjerovnici prvog višeg isplatnog reda namiruju</w:t>
      </w:r>
      <w:r>
        <w:t xml:space="preserve"> za </w:t>
      </w:r>
      <w:proofErr w:type="spellStart"/>
      <w:r>
        <w:t>daljnih</w:t>
      </w:r>
      <w:proofErr w:type="spellEnd"/>
      <w:r w:rsidR="0008030C">
        <w:t xml:space="preserve"> </w:t>
      </w:r>
      <w:r>
        <w:t>30% utvrđenih tražbina.</w:t>
      </w:r>
    </w:p>
    <w:p w:rsidRDefault="0008030C" w:rsidP="002F2C3E" w:rsidR="0008030C">
      <w:pPr>
        <w:jc w:val="both"/>
      </w:pPr>
      <w:r>
        <w:tab/>
        <w:t xml:space="preserve">Podneskom </w:t>
      </w:r>
      <w:r w:rsidR="00444284">
        <w:t>od</w:t>
      </w:r>
      <w:r w:rsidR="008F30A1">
        <w:t xml:space="preserve"> </w:t>
      </w:r>
      <w:r>
        <w:t xml:space="preserve"> 12.</w:t>
      </w:r>
      <w:r w:rsidR="009317F0">
        <w:t>12.</w:t>
      </w:r>
      <w:r>
        <w:t>2016. st</w:t>
      </w:r>
      <w:r w:rsidR="008F30A1">
        <w:t xml:space="preserve">ečajna </w:t>
      </w:r>
      <w:r>
        <w:t>upravitelj</w:t>
      </w:r>
      <w:r w:rsidR="008F30A1">
        <w:t>ica</w:t>
      </w:r>
      <w:r>
        <w:t xml:space="preserve"> je nakon završnog ročišta izvijesti</w:t>
      </w:r>
      <w:r w:rsidR="008F30A1">
        <w:t>la</w:t>
      </w:r>
      <w:r>
        <w:t xml:space="preserve"> </w:t>
      </w:r>
      <w:r w:rsidR="009317F0">
        <w:t xml:space="preserve">stečajnog suca </w:t>
      </w:r>
      <w:r>
        <w:t xml:space="preserve"> da je okonča</w:t>
      </w:r>
      <w:r w:rsidR="008F30A1">
        <w:t>la</w:t>
      </w:r>
      <w:r>
        <w:t xml:space="preserve"> završnu diobu namirenjem tražbina vjerovnika prvog višeg isplatnog reda prema prihvaćenom završnom popisu te je o tome dostavi</w:t>
      </w:r>
      <w:r w:rsidR="008F30A1">
        <w:t>la</w:t>
      </w:r>
      <w:r>
        <w:t xml:space="preserve"> valjane  dokaze u vidu izvadaka o promjenama i stanju na transakcijskom računu.</w:t>
      </w:r>
    </w:p>
    <w:p w:rsidRDefault="00EA1A62" w:rsidP="002F2C3E" w:rsidR="00EA1A62">
      <w:pPr>
        <w:jc w:val="both"/>
      </w:pPr>
      <w:r>
        <w:tab/>
        <w:t>Istim podneskom</w:t>
      </w:r>
      <w:r w:rsidR="00444284">
        <w:t xml:space="preserve"> </w:t>
      </w:r>
      <w:r>
        <w:t>izvijestila</w:t>
      </w:r>
      <w:r w:rsidR="00444284">
        <w:t xml:space="preserve"> je </w:t>
      </w:r>
      <w:r>
        <w:t>da</w:t>
      </w:r>
      <w:r w:rsidR="00444284">
        <w:t xml:space="preserve"> je ostala</w:t>
      </w:r>
      <w:r>
        <w:t xml:space="preserve"> </w:t>
      </w:r>
      <w:r w:rsidR="00444284">
        <w:t>ne</w:t>
      </w:r>
      <w:r>
        <w:t xml:space="preserve">namirena jedino tražbina stečajnog vjerovnika Tomislava </w:t>
      </w:r>
      <w:proofErr w:type="spellStart"/>
      <w:r>
        <w:t>Varžaka</w:t>
      </w:r>
      <w:proofErr w:type="spellEnd"/>
      <w:r>
        <w:t xml:space="preserve">, </w:t>
      </w:r>
      <w:r w:rsidR="00444284">
        <w:t>jer je</w:t>
      </w:r>
      <w:r>
        <w:t xml:space="preserve"> isti u međuvremenu umro pa je predložila da se iznos </w:t>
      </w:r>
      <w:r w:rsidR="00444284">
        <w:t xml:space="preserve">namijenjen </w:t>
      </w:r>
      <w:r>
        <w:t xml:space="preserve">za </w:t>
      </w:r>
      <w:r w:rsidR="00444284">
        <w:t xml:space="preserve">isplatu njegove tražbine </w:t>
      </w:r>
      <w:r>
        <w:t xml:space="preserve">deponira na prolaznom računu suda sve dok se </w:t>
      </w:r>
      <w:r w:rsidR="00444284">
        <w:t xml:space="preserve">temeljem </w:t>
      </w:r>
      <w:r>
        <w:t>pravomoćno</w:t>
      </w:r>
      <w:r w:rsidR="00444284">
        <w:t>g</w:t>
      </w:r>
      <w:r>
        <w:t xml:space="preserve"> rješenj</w:t>
      </w:r>
      <w:r w:rsidR="00444284">
        <w:t>a</w:t>
      </w:r>
      <w:r>
        <w:t xml:space="preserve"> </w:t>
      </w:r>
      <w:r w:rsidR="00444284">
        <w:t>ne utvrde nasljednici.</w:t>
      </w:r>
    </w:p>
    <w:p w:rsidRDefault="00444284" w:rsidP="002F2C3E" w:rsidR="00444284">
      <w:pPr>
        <w:jc w:val="both"/>
      </w:pPr>
      <w:r>
        <w:tab/>
        <w:t>Također je predložila da se na poseban račun izdvoji iznos od 133.164,47 Kn koji je potreban radi pokrića sudskih postupaka koji su u tijeku i koji se trebaju nastaviti nakon brisanja dužnika iz sudskog registra.</w:t>
      </w:r>
    </w:p>
    <w:p w:rsidRDefault="0008030C" w:rsidP="002F2C3E" w:rsidR="0008030C">
      <w:pPr>
        <w:jc w:val="both"/>
      </w:pPr>
      <w:r>
        <w:tab/>
        <w:t xml:space="preserve">Kako je time završna dioba okončana to su ostvarene pretpostavke za zaključenje </w:t>
      </w:r>
      <w:proofErr w:type="spellStart"/>
      <w:r>
        <w:t>st.postupka</w:t>
      </w:r>
      <w:proofErr w:type="spellEnd"/>
      <w:r>
        <w:t xml:space="preserve"> zbog čega je valjalo odlučiti kao pod </w:t>
      </w:r>
      <w:proofErr w:type="spellStart"/>
      <w:r>
        <w:t>toč.I</w:t>
      </w:r>
      <w:proofErr w:type="spellEnd"/>
      <w:r w:rsidR="009317F0">
        <w:t xml:space="preserve"> i II</w:t>
      </w:r>
      <w:r>
        <w:t xml:space="preserve"> izreke rješenja na temelju odredbe čl. 196 SZ-a.</w:t>
      </w:r>
    </w:p>
    <w:p w:rsidRDefault="00E8171A" w:rsidP="002F2C3E" w:rsidR="00E8171A">
      <w:pPr>
        <w:jc w:val="both"/>
      </w:pPr>
    </w:p>
    <w:p w:rsidRDefault="00E8171A" w:rsidP="002F2C3E" w:rsidR="00E8171A">
      <w:pPr>
        <w:jc w:val="both"/>
      </w:pPr>
    </w:p>
    <w:p w:rsidRDefault="00E8171A" w:rsidP="002F2C3E" w:rsidR="00E8171A">
      <w:pPr>
        <w:jc w:val="both"/>
      </w:pPr>
    </w:p>
    <w:p w:rsidRDefault="00E8171A" w:rsidP="002F2C3E" w:rsidR="00E8171A">
      <w:pPr>
        <w:jc w:val="both"/>
      </w:pPr>
    </w:p>
    <w:p w:rsidRDefault="00E8171A" w:rsidP="002F2C3E" w:rsidR="00E8171A">
      <w:pPr>
        <w:jc w:val="both"/>
      </w:pPr>
    </w:p>
    <w:p w:rsidRDefault="00E8171A" w:rsidP="002F2C3E" w:rsidR="00E8171A">
      <w:pPr>
        <w:jc w:val="both"/>
      </w:pPr>
    </w:p>
    <w:p w:rsidRDefault="00E8171A" w:rsidP="002F2C3E" w:rsidR="00E8171A">
      <w:pPr>
        <w:jc w:val="both"/>
      </w:pPr>
    </w:p>
    <w:p w:rsidRDefault="00B60BF0" w:rsidP="00B60BF0" w:rsidR="00E8171A">
      <w:pPr>
        <w:jc w:val="right"/>
        <w:rPr>
          <w:b/>
        </w:rPr>
      </w:pPr>
      <w:r w:rsidRPr="007614A9">
        <w:rPr>
          <w:b/>
        </w:rPr>
        <w:t>Broj: St-</w:t>
      </w:r>
      <w:r>
        <w:rPr>
          <w:b/>
        </w:rPr>
        <w:t>310</w:t>
      </w:r>
      <w:r w:rsidRPr="007614A9">
        <w:rPr>
          <w:b/>
        </w:rPr>
        <w:t>/201</w:t>
      </w:r>
      <w:r>
        <w:rPr>
          <w:b/>
        </w:rPr>
        <w:t>2</w:t>
      </w:r>
      <w:r w:rsidRPr="007614A9">
        <w:rPr>
          <w:b/>
        </w:rPr>
        <w:t>-</w:t>
      </w:r>
      <w:r>
        <w:rPr>
          <w:b/>
        </w:rPr>
        <w:t>231</w:t>
      </w:r>
    </w:p>
    <w:p w:rsidRDefault="00B60BF0" w:rsidP="00B60BF0" w:rsidR="00B60BF0">
      <w:pPr>
        <w:jc w:val="right"/>
      </w:pPr>
    </w:p>
    <w:p w:rsidRDefault="00444284" w:rsidP="002F2C3E" w:rsidR="00444284">
      <w:pPr>
        <w:jc w:val="both"/>
      </w:pPr>
      <w:r>
        <w:tab/>
        <w:t xml:space="preserve">Obzirom da tražbine o kojima se vode sudski postupci predstavljaju stečajnu masu, to je valjalo odlučiti da se stečajna masa nakon brisanja dužnika upiše u sudski registar radi nastavljanja započetih postupaka pa je odlučeno kao  pod </w:t>
      </w:r>
      <w:proofErr w:type="spellStart"/>
      <w:r>
        <w:t>toč</w:t>
      </w:r>
      <w:proofErr w:type="spellEnd"/>
      <w:r>
        <w:t>. III i IV izreke na temelju odredbe čl. 289 st. 4 i 5 Stečajnog zakona ( NN 71/15)</w:t>
      </w:r>
    </w:p>
    <w:p w:rsidRDefault="00444284" w:rsidP="002F2C3E" w:rsidR="0008030C">
      <w:pPr>
        <w:jc w:val="both"/>
      </w:pPr>
      <w:r>
        <w:tab/>
        <w:t xml:space="preserve">Kao pod </w:t>
      </w:r>
      <w:proofErr w:type="spellStart"/>
      <w:r>
        <w:t>toč.V</w:t>
      </w:r>
      <w:proofErr w:type="spellEnd"/>
      <w:r w:rsidR="0008030C">
        <w:t xml:space="preserve"> rješenja odlučeno je na temelju odredbe čl.286 st.2 Stečajnog zakona (NN 71/15)</w:t>
      </w:r>
      <w:r>
        <w:t>.</w:t>
      </w:r>
    </w:p>
    <w:p w:rsidRDefault="0008030C" w:rsidP="002F2C3E" w:rsidR="0008030C">
      <w:pPr>
        <w:jc w:val="both"/>
      </w:pPr>
      <w:r>
        <w:tab/>
      </w:r>
    </w:p>
    <w:p w:rsidRDefault="00003DA6" w:rsidP="002F2C3E" w:rsidR="00003DA6">
      <w:pPr>
        <w:jc w:val="both"/>
      </w:pPr>
    </w:p>
    <w:p w:rsidRDefault="00FF550F" w:rsidP="00B97F5B" w:rsidR="00C37B9A">
      <w:pPr>
        <w:jc w:val="both"/>
      </w:pPr>
      <w:r>
        <w:tab/>
      </w:r>
      <w:r w:rsidR="00F163A2">
        <w:tab/>
      </w:r>
      <w:r w:rsidR="00F163A2">
        <w:tab/>
      </w:r>
      <w:r w:rsidR="000A24DF">
        <w:t>U Slav</w:t>
      </w:r>
      <w:r w:rsidR="00C37B9A">
        <w:t xml:space="preserve">onskom </w:t>
      </w:r>
      <w:r w:rsidR="000A24DF">
        <w:t xml:space="preserve">Brodu, </w:t>
      </w:r>
      <w:r w:rsidR="009317F0">
        <w:t>2</w:t>
      </w:r>
      <w:r w:rsidR="00A04838">
        <w:t>7</w:t>
      </w:r>
      <w:r w:rsidR="00DC6988">
        <w:t>.</w:t>
      </w:r>
      <w:r w:rsidR="009317F0">
        <w:t>prosinca</w:t>
      </w:r>
      <w:r w:rsidR="00003DA6">
        <w:t xml:space="preserve"> 201</w:t>
      </w:r>
      <w:r w:rsidR="009317F0">
        <w:t>6</w:t>
      </w:r>
      <w:r w:rsidR="00E34446">
        <w:t>.</w:t>
      </w:r>
      <w:r w:rsidR="00C37B9A">
        <w:t xml:space="preserve"> godine</w:t>
      </w:r>
    </w:p>
    <w:p w:rsidRDefault="000A24DF" w:rsidP="00B97F5B" w:rsidR="000A24DF">
      <w:pPr>
        <w:jc w:val="both"/>
      </w:pPr>
    </w:p>
    <w:p w:rsidRDefault="00B97F5B" w:rsidP="00B97F5B" w:rsidR="00B97F5B">
      <w:pPr>
        <w:jc w:val="both"/>
      </w:pPr>
      <w:r>
        <w:t xml:space="preserve">                                                                                                   STEČAJNI SUDAC:</w:t>
      </w:r>
    </w:p>
    <w:p w:rsidRDefault="00B97F5B" w:rsidP="00B97F5B" w:rsidR="00B97F5B">
      <w:pPr>
        <w:jc w:val="both"/>
      </w:pPr>
    </w:p>
    <w:p w:rsidRDefault="00B97F5B" w:rsidP="00B97F5B" w:rsidR="00B97F5B">
      <w:pPr>
        <w:jc w:val="both"/>
      </w:pPr>
      <w:r>
        <w:t xml:space="preserve">                                                                                                 </w:t>
      </w:r>
      <w:r w:rsidR="0008030C">
        <w:t xml:space="preserve">     </w:t>
      </w:r>
      <w:r>
        <w:t xml:space="preserve">  Vesna Vukelić</w:t>
      </w:r>
    </w:p>
    <w:p w:rsidRDefault="00511260" w:rsidP="00A04838" w:rsidR="0051126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E76981">
        <w:t xml:space="preserve">       </w:t>
      </w:r>
    </w:p>
    <w:p w:rsidRDefault="001649AF" w:rsidP="00B97F5B" w:rsidR="001649AF" w:rsidRPr="003D0D61">
      <w:pPr>
        <w:jc w:val="both"/>
        <w:rPr>
          <w:b/>
          <w:sz w:val="20"/>
          <w:szCs w:val="20"/>
        </w:rPr>
      </w:pPr>
      <w:r w:rsidRPr="003D0D61">
        <w:rPr>
          <w:b/>
          <w:sz w:val="20"/>
          <w:szCs w:val="20"/>
        </w:rPr>
        <w:t>NAPUTAK O PRAVNOM LIJEKU:</w:t>
      </w:r>
    </w:p>
    <w:p w:rsidRDefault="001649AF" w:rsidP="00FF4C54" w:rsidR="00FF4C54">
      <w:pPr>
        <w:jc w:val="both"/>
        <w:rPr>
          <w:sz w:val="20"/>
          <w:szCs w:val="20"/>
        </w:rPr>
      </w:pPr>
      <w:r w:rsidRPr="003D0D61">
        <w:rPr>
          <w:sz w:val="20"/>
          <w:szCs w:val="20"/>
        </w:rPr>
        <w:t xml:space="preserve">Protiv ovog rješenja </w:t>
      </w:r>
      <w:r w:rsidR="00FF4C54">
        <w:rPr>
          <w:sz w:val="20"/>
          <w:szCs w:val="20"/>
        </w:rPr>
        <w:t xml:space="preserve">dopuštena je žalba </w:t>
      </w:r>
    </w:p>
    <w:p w:rsidRDefault="00FF4C54" w:rsidP="00FF4C54" w:rsidR="00FF4C54">
      <w:pPr>
        <w:jc w:val="both"/>
        <w:rPr>
          <w:sz w:val="20"/>
          <w:szCs w:val="20"/>
        </w:rPr>
      </w:pPr>
      <w:r>
        <w:rPr>
          <w:sz w:val="20"/>
          <w:szCs w:val="20"/>
        </w:rPr>
        <w:t>u roku od 8 dana od dana dostave rješenja,</w:t>
      </w:r>
    </w:p>
    <w:p w:rsidRDefault="00FF4C54" w:rsidP="00FF4C54" w:rsidR="00FF4C5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 dostava se smatra obavljenom istekom osmog </w:t>
      </w:r>
    </w:p>
    <w:p w:rsidRDefault="00FF4C54" w:rsidP="00FF4C54" w:rsidR="00FF4C5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dana od dana objave pismena na mrežnoj stanici e-oglasna </w:t>
      </w:r>
    </w:p>
    <w:p w:rsidRDefault="00FF4C54" w:rsidP="00FF4C54" w:rsidR="003D0D61">
      <w:pPr>
        <w:jc w:val="both"/>
        <w:rPr>
          <w:sz w:val="20"/>
          <w:szCs w:val="20"/>
        </w:rPr>
      </w:pPr>
      <w:r>
        <w:rPr>
          <w:sz w:val="20"/>
          <w:szCs w:val="20"/>
        </w:rPr>
        <w:t>ploča suda</w:t>
      </w:r>
      <w:r w:rsidR="003D0D61" w:rsidRPr="003D0D61">
        <w:rPr>
          <w:sz w:val="20"/>
          <w:szCs w:val="20"/>
        </w:rPr>
        <w:t>.</w:t>
      </w:r>
    </w:p>
    <w:p w:rsidRDefault="00782616" w:rsidP="00B97F5B" w:rsidR="00782616">
      <w:pPr>
        <w:jc w:val="both"/>
        <w:rPr>
          <w:sz w:val="20"/>
          <w:szCs w:val="20"/>
        </w:rPr>
      </w:pPr>
    </w:p>
    <w:p w:rsidRDefault="00782616" w:rsidP="00B97F5B" w:rsidR="00782616">
      <w:pPr>
        <w:jc w:val="both"/>
        <w:rPr>
          <w:sz w:val="20"/>
          <w:szCs w:val="20"/>
        </w:rPr>
      </w:pPr>
    </w:p>
    <w:p w:rsidRDefault="00782616" w:rsidP="00B97F5B" w:rsidR="00782616">
      <w:pPr>
        <w:jc w:val="both"/>
        <w:rPr>
          <w:sz w:val="20"/>
          <w:szCs w:val="20"/>
        </w:rPr>
      </w:pPr>
    </w:p>
    <w:p w:rsidRDefault="00782616" w:rsidP="00B97F5B" w:rsidR="00782616">
      <w:pPr>
        <w:jc w:val="both"/>
        <w:rPr>
          <w:sz w:val="20"/>
          <w:szCs w:val="20"/>
        </w:rPr>
      </w:pPr>
    </w:p>
    <w:p w:rsidRDefault="00782616" w:rsidP="00B97F5B" w:rsidR="00782616">
      <w:pPr>
        <w:jc w:val="both"/>
        <w:rPr>
          <w:sz w:val="20"/>
          <w:szCs w:val="20"/>
        </w:rPr>
      </w:pPr>
    </w:p>
    <w:p w:rsidRDefault="00782616" w:rsidP="00B97F5B" w:rsidR="00782616">
      <w:pPr>
        <w:jc w:val="both"/>
        <w:rPr>
          <w:sz w:val="20"/>
          <w:szCs w:val="20"/>
        </w:rPr>
      </w:pPr>
    </w:p>
    <w:p w:rsidRDefault="00782616" w:rsidP="00B97F5B" w:rsidR="00782616">
      <w:pPr>
        <w:jc w:val="both"/>
        <w:rPr>
          <w:sz w:val="20"/>
          <w:szCs w:val="20"/>
        </w:rPr>
      </w:pPr>
    </w:p>
    <w:p w:rsidRDefault="00782616" w:rsidP="00B97F5B" w:rsidR="00782616">
      <w:pPr>
        <w:jc w:val="both"/>
        <w:rPr>
          <w:sz w:val="20"/>
          <w:szCs w:val="20"/>
        </w:rPr>
      </w:pPr>
    </w:p>
    <w:p w:rsidRDefault="00782616" w:rsidP="00B97F5B" w:rsidR="00782616">
      <w:pPr>
        <w:jc w:val="both"/>
        <w:rPr>
          <w:sz w:val="20"/>
          <w:szCs w:val="20"/>
        </w:rPr>
      </w:pPr>
    </w:p>
    <w:p w:rsidRDefault="003F41BA" w:rsidP="00B97F5B" w:rsidR="003F41BA">
      <w:pPr>
        <w:jc w:val="both"/>
        <w:rPr>
          <w:sz w:val="20"/>
          <w:szCs w:val="20"/>
        </w:rPr>
      </w:pPr>
    </w:p>
    <w:p w:rsidRDefault="003F41BA" w:rsidP="00B97F5B" w:rsidR="003F41BA">
      <w:pPr>
        <w:jc w:val="both"/>
        <w:rPr>
          <w:sz w:val="20"/>
          <w:szCs w:val="20"/>
        </w:rPr>
      </w:pPr>
    </w:p>
    <w:p w:rsidRDefault="003F41BA" w:rsidP="00B97F5B" w:rsidR="003F41BA">
      <w:pPr>
        <w:jc w:val="both"/>
        <w:rPr>
          <w:sz w:val="20"/>
          <w:szCs w:val="20"/>
        </w:rPr>
      </w:pPr>
    </w:p>
    <w:p w:rsidRDefault="003F41BA" w:rsidP="00B97F5B" w:rsidR="003F41BA">
      <w:pPr>
        <w:jc w:val="both"/>
        <w:rPr>
          <w:sz w:val="20"/>
          <w:szCs w:val="20"/>
        </w:rPr>
      </w:pPr>
    </w:p>
    <w:p w:rsidRDefault="003F41BA" w:rsidP="00B97F5B" w:rsidR="003F41BA">
      <w:pPr>
        <w:jc w:val="both"/>
        <w:rPr>
          <w:sz w:val="20"/>
          <w:szCs w:val="20"/>
        </w:rPr>
      </w:pPr>
    </w:p>
    <w:p w:rsidRDefault="003F41BA" w:rsidP="00B97F5B" w:rsidR="003F41BA">
      <w:pPr>
        <w:jc w:val="both"/>
        <w:rPr>
          <w:sz w:val="20"/>
          <w:szCs w:val="20"/>
        </w:rPr>
      </w:pPr>
    </w:p>
    <w:p w:rsidRDefault="003F41BA" w:rsidP="00B97F5B" w:rsidR="003F41BA">
      <w:pPr>
        <w:jc w:val="both"/>
        <w:rPr>
          <w:sz w:val="20"/>
          <w:szCs w:val="20"/>
        </w:rPr>
      </w:pPr>
    </w:p>
    <w:p w:rsidRDefault="00782616" w:rsidP="00B97F5B" w:rsidR="00782616">
      <w:pPr>
        <w:jc w:val="both"/>
        <w:rPr>
          <w:sz w:val="20"/>
          <w:szCs w:val="20"/>
        </w:rPr>
      </w:pPr>
    </w:p>
    <w:p w:rsidRDefault="00782616" w:rsidP="00B97F5B" w:rsidR="00782616" w:rsidRPr="003D0D61">
      <w:pPr>
        <w:jc w:val="both"/>
        <w:rPr>
          <w:sz w:val="20"/>
          <w:szCs w:val="20"/>
        </w:rPr>
      </w:pPr>
    </w:p>
    <w:p w:rsidRDefault="003D0D61" w:rsidP="00B97F5B" w:rsidR="003D0D61">
      <w:pPr>
        <w:jc w:val="both"/>
      </w:pPr>
    </w:p>
    <w:p w:rsidRDefault="00F63CAA" w:rsidP="00B97F5B" w:rsidR="00F63CAA">
      <w:pPr>
        <w:jc w:val="both"/>
      </w:pPr>
      <w:r>
        <w:t xml:space="preserve">Dostaviti </w:t>
      </w:r>
      <w:r w:rsidR="00355E7F">
        <w:t>:</w:t>
      </w:r>
    </w:p>
    <w:p w:rsidRDefault="003311FF" w:rsidP="00355E7F" w:rsidR="003311FF">
      <w:pPr>
        <w:numPr>
          <w:ilvl w:val="0"/>
          <w:numId w:val="1"/>
        </w:numPr>
        <w:jc w:val="both"/>
      </w:pPr>
      <w:r>
        <w:t>dostaviti putem mrežne stanice e-oglasna ploča sudova</w:t>
      </w:r>
    </w:p>
    <w:p w:rsidRDefault="003311FF" w:rsidP="00355E7F" w:rsidR="003311FF">
      <w:pPr>
        <w:numPr>
          <w:ilvl w:val="0"/>
          <w:numId w:val="1"/>
        </w:numPr>
        <w:jc w:val="both"/>
      </w:pPr>
      <w:proofErr w:type="spellStart"/>
      <w:r>
        <w:t>st.upravitelju</w:t>
      </w:r>
      <w:proofErr w:type="spellEnd"/>
    </w:p>
    <w:p w:rsidRDefault="003311FF" w:rsidP="00355E7F" w:rsidR="003311FF">
      <w:pPr>
        <w:numPr>
          <w:ilvl w:val="0"/>
          <w:numId w:val="1"/>
        </w:numPr>
        <w:jc w:val="both"/>
      </w:pPr>
      <w:r>
        <w:t>svim vjerovnicima</w:t>
      </w:r>
    </w:p>
    <w:p w:rsidRDefault="003311FF" w:rsidP="00355E7F" w:rsidR="003311FF">
      <w:pPr>
        <w:numPr>
          <w:ilvl w:val="0"/>
          <w:numId w:val="1"/>
        </w:numPr>
        <w:jc w:val="both"/>
      </w:pPr>
      <w:r>
        <w:t>Poreznoj Upravi</w:t>
      </w:r>
    </w:p>
    <w:p w:rsidRDefault="003311FF" w:rsidP="00355E7F" w:rsidR="00355E7F">
      <w:pPr>
        <w:numPr>
          <w:ilvl w:val="0"/>
          <w:numId w:val="1"/>
        </w:numPr>
        <w:jc w:val="both"/>
      </w:pPr>
      <w:r>
        <w:t>registru po pravomoćnosti</w:t>
      </w:r>
      <w:r w:rsidR="00355E7F">
        <w:t>.</w:t>
      </w:r>
    </w:p>
    <w:p w:rsidRDefault="003311FF" w:rsidP="00355E7F" w:rsidR="003311FF">
      <w:pPr>
        <w:numPr>
          <w:ilvl w:val="0"/>
          <w:numId w:val="1"/>
        </w:numPr>
        <w:jc w:val="both"/>
      </w:pPr>
      <w:r>
        <w:t>FINI</w:t>
      </w:r>
      <w:r w:rsidR="00557093">
        <w:t xml:space="preserve"> putem pošte</w:t>
      </w:r>
      <w:r>
        <w:t xml:space="preserve"> po pravomoćnosti</w:t>
      </w:r>
    </w:p>
    <w:sectPr w:rsidR="003311F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A86530"/>
    <w:multiLevelType w:val="hybridMultilevel"/>
    <w:tmpl w:val="0B46CD3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03DA6"/>
    <w:rsid w:val="0008030C"/>
    <w:rsid w:val="000A1B2E"/>
    <w:rsid w:val="000A24DF"/>
    <w:rsid w:val="000E4E77"/>
    <w:rsid w:val="0011140C"/>
    <w:rsid w:val="00134142"/>
    <w:rsid w:val="001649AF"/>
    <w:rsid w:val="001752C7"/>
    <w:rsid w:val="00182C80"/>
    <w:rsid w:val="00207710"/>
    <w:rsid w:val="002258F8"/>
    <w:rsid w:val="002A3B48"/>
    <w:rsid w:val="002B1491"/>
    <w:rsid w:val="002C7898"/>
    <w:rsid w:val="002F2C3E"/>
    <w:rsid w:val="002F2E75"/>
    <w:rsid w:val="003046AF"/>
    <w:rsid w:val="00312AA9"/>
    <w:rsid w:val="003311FF"/>
    <w:rsid w:val="00333562"/>
    <w:rsid w:val="00346611"/>
    <w:rsid w:val="00347622"/>
    <w:rsid w:val="00355E7F"/>
    <w:rsid w:val="00357453"/>
    <w:rsid w:val="00362A55"/>
    <w:rsid w:val="00367483"/>
    <w:rsid w:val="00391D75"/>
    <w:rsid w:val="003D0D61"/>
    <w:rsid w:val="003F41BA"/>
    <w:rsid w:val="003F6F22"/>
    <w:rsid w:val="00433F4F"/>
    <w:rsid w:val="00444284"/>
    <w:rsid w:val="00457177"/>
    <w:rsid w:val="004718BB"/>
    <w:rsid w:val="004B7389"/>
    <w:rsid w:val="004C07EB"/>
    <w:rsid w:val="004F3299"/>
    <w:rsid w:val="00511260"/>
    <w:rsid w:val="00557093"/>
    <w:rsid w:val="005751F2"/>
    <w:rsid w:val="00633CB4"/>
    <w:rsid w:val="00643001"/>
    <w:rsid w:val="006623EF"/>
    <w:rsid w:val="00670EFC"/>
    <w:rsid w:val="006B1B80"/>
    <w:rsid w:val="007020A7"/>
    <w:rsid w:val="0074094E"/>
    <w:rsid w:val="00741C89"/>
    <w:rsid w:val="00743BC0"/>
    <w:rsid w:val="007614A9"/>
    <w:rsid w:val="00782616"/>
    <w:rsid w:val="007B7326"/>
    <w:rsid w:val="007D4D26"/>
    <w:rsid w:val="00800825"/>
    <w:rsid w:val="00862A4E"/>
    <w:rsid w:val="008C1D9E"/>
    <w:rsid w:val="008E6ED6"/>
    <w:rsid w:val="008F30A1"/>
    <w:rsid w:val="00903275"/>
    <w:rsid w:val="009317F0"/>
    <w:rsid w:val="00937A0C"/>
    <w:rsid w:val="00957718"/>
    <w:rsid w:val="009F1EE1"/>
    <w:rsid w:val="009F7F74"/>
    <w:rsid w:val="00A007B9"/>
    <w:rsid w:val="00A04838"/>
    <w:rsid w:val="00A3659E"/>
    <w:rsid w:val="00A92318"/>
    <w:rsid w:val="00A9359D"/>
    <w:rsid w:val="00A978B1"/>
    <w:rsid w:val="00AC0DC7"/>
    <w:rsid w:val="00AD6624"/>
    <w:rsid w:val="00AF75B2"/>
    <w:rsid w:val="00B3733A"/>
    <w:rsid w:val="00B534B0"/>
    <w:rsid w:val="00B57835"/>
    <w:rsid w:val="00B60BF0"/>
    <w:rsid w:val="00B97F5B"/>
    <w:rsid w:val="00BC09E0"/>
    <w:rsid w:val="00BC2BC0"/>
    <w:rsid w:val="00C038EA"/>
    <w:rsid w:val="00C37B9A"/>
    <w:rsid w:val="00C848BD"/>
    <w:rsid w:val="00C9032B"/>
    <w:rsid w:val="00CC1691"/>
    <w:rsid w:val="00CC43FF"/>
    <w:rsid w:val="00D1151E"/>
    <w:rsid w:val="00D12CBB"/>
    <w:rsid w:val="00D50495"/>
    <w:rsid w:val="00D60210"/>
    <w:rsid w:val="00D6736C"/>
    <w:rsid w:val="00D91CF8"/>
    <w:rsid w:val="00DC43AA"/>
    <w:rsid w:val="00DC6988"/>
    <w:rsid w:val="00DE1F49"/>
    <w:rsid w:val="00E34446"/>
    <w:rsid w:val="00E76981"/>
    <w:rsid w:val="00E8171A"/>
    <w:rsid w:val="00EA1A62"/>
    <w:rsid w:val="00F163A2"/>
    <w:rsid w:val="00F44FC0"/>
    <w:rsid w:val="00F63CAA"/>
    <w:rsid w:val="00F673F0"/>
    <w:rsid w:val="00FE5558"/>
    <w:rsid w:val="00FF3398"/>
    <w:rsid w:val="00FF4C54"/>
    <w:rsid w:val="00FF5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08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08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08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08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08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08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08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08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08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08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2016.</izvorni_sadrzaj>
    <derivirana_varijabla naziv="DomainObject.DatumDonosenjaOdluke_1">27.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</izvorni_sadrzaj>
    <derivirana_varijabla naziv="DomainObject.Predmet.Broj_1">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2012.</izvorni_sadrzaj>
    <derivirana_varijabla naziv="DomainObject.Predmet.DatumOsnivanja_1">24.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St-310/2012</izvorni_sadrzaj>
    <derivirana_varijabla naziv="DomainObject.Predmet.OznakaBroj_1">St-310/2012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1-III u hodniku, IV i V ,VI dio  u roč. SPIS U KAL. 24.11</izvorni_sadrzaj>
    <derivirana_varijabla naziv="DomainObject.Predmet.PrimjedbaSuca_1">1-III u hodniku, IV i V ,VI dio  u roč. SPIS U KAL. 24.11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LIMPRES d.o.o. PLETERNICA</izvorni_sadrzaj>
    <derivirana_varijabla naziv="DomainObject.Predmet.ProtustrankaFormated_1">  LIMPRES d.o.o. PLETERNICA</derivirana_varijabla>
  </DomainObject.Predmet.ProtustrankaFormated>
  <DomainObject.Predmet.ProtustrankaFormatedOIB>
    <izvorni_sadrzaj>  LIMPRES d.o.o. PLETERNICA, OIB 80283643088</izvorni_sadrzaj>
    <derivirana_varijabla naziv="DomainObject.Predmet.ProtustrankaFormatedOIB_1">  LIMPRES d.o.o. PLETERNICA, OIB 80283643088</derivirana_varijabla>
  </DomainObject.Predmet.ProtustrankaFormatedOIB>
  <DomainObject.Predmet.ProtustrankaFormatedWithAdress>
    <izvorni_sadrzaj> LIMPRES d.o.o. PLETERNICA, Eugena Podubskog 52, Pleternica</izvorni_sadrzaj>
    <derivirana_varijabla naziv="DomainObject.Predmet.ProtustrankaFormatedWithAdress_1"> LIMPRES d.o.o. PLETERNICA, Eugena Podubskog 52, Pleternica</derivirana_varijabla>
  </DomainObject.Predmet.ProtustrankaFormatedWithAdress>
  <DomainObject.Predmet.ProtustrankaFormatedWithAdressOIB>
    <izvorni_sadrzaj> LIMPRES d.o.o. PLETERNICA, OIB 80283643088, Eugena Podubskog 52, Pleternica</izvorni_sadrzaj>
    <derivirana_varijabla naziv="DomainObject.Predmet.ProtustrankaFormatedWithAdressOIB_1"> LIMPRES d.o.o. PLETERNICA, OIB 80283643088, Eugena Podubskog 52, Pleternica</derivirana_varijabla>
  </DomainObject.Predmet.ProtustrankaFormatedWithAdressOIB>
  <DomainObject.Predmet.ProtustrankaWithAdress>
    <izvorni_sadrzaj>LIMPRES d.o.o. PLETERNICA Eugena Podubskog 52, Pleternica</izvorni_sadrzaj>
    <derivirana_varijabla naziv="DomainObject.Predmet.ProtustrankaWithAdress_1">LIMPRES d.o.o. PLETERNICA Eugena Podubskog 52, Pleternica</derivirana_varijabla>
  </DomainObject.Predmet.ProtustrankaWithAdress>
  <DomainObject.Predmet.ProtustrankaWithAdressOIB>
    <izvorni_sadrzaj>LIMPRES d.o.o. PLETERNICA, OIB 80283643088, Eugena Podubskog 52, Pleternica</izvorni_sadrzaj>
    <derivirana_varijabla naziv="DomainObject.Predmet.ProtustrankaWithAdressOIB_1">LIMPRES d.o.o. PLETERNICA, OIB 80283643088, Eugena Podubskog 52, Pleternica</derivirana_varijabla>
  </DomainObject.Predmet.ProtustrankaWithAdressOIB>
  <DomainObject.Predmet.ProtustrankaNazivFormated>
    <izvorni_sadrzaj>LIMPRES d.o.o. PLETERNICA</izvorni_sadrzaj>
    <derivirana_varijabla naziv="DomainObject.Predmet.ProtustrankaNazivFormated_1">LIMPRES d.o.o. PLETERNICA</derivirana_varijabla>
  </DomainObject.Predmet.ProtustrankaNazivFormated>
  <DomainObject.Predmet.ProtustrankaNazivFormatedOIB>
    <izvorni_sadrzaj>LIMPRES d.o.o. PLETERNICA, OIB 80283643088</izvorni_sadrzaj>
    <derivirana_varijabla naziv="DomainObject.Predmet.ProtustrankaNazivFormatedOIB_1">LIMPRES d.o.o. PLETERNICA, OIB 80283643088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LIMPRES  d.o.o.  PLETERNICA</izvorni_sadrzaj>
    <derivirana_varijabla naziv="DomainObject.Predmet.StrankaFormated_1">  LIMPRES  d.o.o.  PLETERNICA</derivirana_varijabla>
  </DomainObject.Predmet.StrankaFormated>
  <DomainObject.Predmet.StrankaFormatedOIB>
    <izvorni_sadrzaj>  LIMPRES  d.o.o.  PLETERNICA, OIB 80283643088</izvorni_sadrzaj>
    <derivirana_varijabla naziv="DomainObject.Predmet.StrankaFormatedOIB_1">  LIMPRES  d.o.o.  PLETERNICA, OIB 80283643088</derivirana_varijabla>
  </DomainObject.Predmet.StrankaFormatedOIB>
  <DomainObject.Predmet.StrankaFormatedWithAdress>
    <izvorni_sadrzaj> LIMPRES  d.o.o.  PLETERNICA, Eugena Podubskog 52, Pleternica</izvorni_sadrzaj>
    <derivirana_varijabla naziv="DomainObject.Predmet.StrankaFormatedWithAdress_1"> LIMPRES  d.o.o.  PLETERNICA, Eugena Podubskog 52, Pleternica</derivirana_varijabla>
  </DomainObject.Predmet.StrankaFormatedWithAdress>
  <DomainObject.Predmet.StrankaFormatedWithAdressOIB>
    <izvorni_sadrzaj> LIMPRES  d.o.o.  PLETERNICA, OIB 80283643088, Eugena Podubskog 52, Pleternica</izvorni_sadrzaj>
    <derivirana_varijabla naziv="DomainObject.Predmet.StrankaFormatedWithAdressOIB_1"> LIMPRES  d.o.o.  PLETERNICA, OIB 80283643088, Eugena Podubskog 52, Pleternica</derivirana_varijabla>
  </DomainObject.Predmet.StrankaFormatedWithAdressOIB>
  <DomainObject.Predmet.StrankaWithAdress>
    <izvorni_sadrzaj>LIMPRES  d.o.o.  PLETERNICA Eugena Podubskog 52,Pleternica</izvorni_sadrzaj>
    <derivirana_varijabla naziv="DomainObject.Predmet.StrankaWithAdress_1">LIMPRES  d.o.o.  PLETERNICA Eugena Podubskog 52,Pleternica</derivirana_varijabla>
  </DomainObject.Predmet.StrankaWithAdress>
  <DomainObject.Predmet.StrankaWithAdressOIB>
    <izvorni_sadrzaj>LIMPRES  d.o.o.  PLETERNICA, OIB 80283643088, Eugena Podubskog 52,Pleternica</izvorni_sadrzaj>
    <derivirana_varijabla naziv="DomainObject.Predmet.StrankaWithAdressOIB_1">LIMPRES  d.o.o.  PLETERNICA, OIB 80283643088, Eugena Podubskog 52,Pleternica</derivirana_varijabla>
  </DomainObject.Predmet.StrankaWithAdressOIB>
  <DomainObject.Predmet.StrankaNazivFormated>
    <izvorni_sadrzaj>LIMPRES  d.o.o.  PLETERNICA</izvorni_sadrzaj>
    <derivirana_varijabla naziv="DomainObject.Predmet.StrankaNazivFormated_1">LIMPRES  d.o.o.  PLETERNICA</derivirana_varijabla>
  </DomainObject.Predmet.StrankaNazivFormated>
  <DomainObject.Predmet.StrankaNazivFormatedOIB>
    <izvorni_sadrzaj>LIMPRES  d.o.o.  PLETERNICA, OIB 80283643088</izvorni_sadrzaj>
    <derivirana_varijabla naziv="DomainObject.Predmet.StrankaNazivFormatedOIB_1">LIMPRES  d.o.o.  PLETERNICA, OIB 80283643088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LIMPRES  d.o.o.  PLETERNICA</item>
    </izvorni_sadrzaj>
    <derivirana_varijabla naziv="DomainObject.Predmet.StrankaListFormated_1">
      <item>LIMPRES  d.o.o.  PLETERNICA</item>
    </derivirana_varijabla>
  </DomainObject.Predmet.StrankaListFormated>
  <DomainObject.Predmet.StrankaListFormatedOIB>
    <izvorni_sadrzaj>
      <item>LIMPRES  d.o.o.  PLETERNICA, OIB 80283643088</item>
    </izvorni_sadrzaj>
    <derivirana_varijabla naziv="DomainObject.Predmet.StrankaListFormatedOIB_1">
      <item>LIMPRES  d.o.o.  PLETERNICA, OIB 80283643088</item>
    </derivirana_varijabla>
  </DomainObject.Predmet.StrankaListFormatedOIB>
  <DomainObject.Predmet.StrankaListFormatedWithAdress>
    <izvorni_sadrzaj>
      <item>LIMPRES  d.o.o.  PLETERNICA, Eugena Podubskog 52, Pleternica</item>
    </izvorni_sadrzaj>
    <derivirana_varijabla naziv="DomainObject.Predmet.StrankaListFormatedWithAdress_1">
      <item>LIMPRES  d.o.o.  PLETERNICA, Eugena Podubskog 52, Pleternica</item>
    </derivirana_varijabla>
  </DomainObject.Predmet.StrankaListFormatedWithAdress>
  <DomainObject.Predmet.StrankaListFormatedWithAdressOIB>
    <izvorni_sadrzaj>
      <item>LIMPRES  d.o.o.  PLETERNICA, OIB 80283643088, Eugena Podubskog 52, Pleternica</item>
    </izvorni_sadrzaj>
    <derivirana_varijabla naziv="DomainObject.Predmet.StrankaListFormatedWithAdressOIB_1">
      <item>LIMPRES  d.o.o.  PLETERNICA, OIB 80283643088, Eugena Podubskog 52, Pleternica</item>
    </derivirana_varijabla>
  </DomainObject.Predmet.StrankaListFormatedWithAdressOIB>
  <DomainObject.Predmet.StrankaListNazivFormated>
    <izvorni_sadrzaj>
      <item>LIMPRES  d.o.o.  PLETERNICA</item>
    </izvorni_sadrzaj>
    <derivirana_varijabla naziv="DomainObject.Predmet.StrankaListNazivFormated_1">
      <item>LIMPRES  d.o.o.  PLETERNICA</item>
    </derivirana_varijabla>
  </DomainObject.Predmet.StrankaListNazivFormated>
  <DomainObject.Predmet.StrankaListNazivFormatedOIB>
    <izvorni_sadrzaj>
      <item>LIMPRES  d.o.o.  PLETERNICA, OIB 80283643088</item>
    </izvorni_sadrzaj>
    <derivirana_varijabla naziv="DomainObject.Predmet.StrankaListNazivFormatedOIB_1">
      <item>LIMPRES  d.o.o.  PLETERNICA, OIB 80283643088</item>
    </derivirana_varijabla>
  </DomainObject.Predmet.StrankaListNazivFormatedOIB>
  <DomainObject.Predmet.ProtuStrankaListFormated>
    <izvorni_sadrzaj>
      <item>LIMPRES d.o.o. PLETERNICA</item>
    </izvorni_sadrzaj>
    <derivirana_varijabla naziv="DomainObject.Predmet.ProtuStrankaListFormated_1">
      <item>LIMPRES d.o.o. PLETERNICA</item>
    </derivirana_varijabla>
  </DomainObject.Predmet.ProtuStrankaListFormated>
  <DomainObject.Predmet.ProtuStrankaListFormatedOIB>
    <izvorni_sadrzaj>
      <item>LIMPRES d.o.o. PLETERNICA, OIB 80283643088</item>
    </izvorni_sadrzaj>
    <derivirana_varijabla naziv="DomainObject.Predmet.ProtuStrankaListFormatedOIB_1">
      <item>LIMPRES d.o.o. PLETERNICA, OIB 80283643088</item>
    </derivirana_varijabla>
  </DomainObject.Predmet.ProtuStrankaListFormatedOIB>
  <DomainObject.Predmet.ProtuStrankaListFormatedWithAdress>
    <izvorni_sadrzaj>
      <item>LIMPRES d.o.o. PLETERNICA, Eugena Podubskog 52, Pleternica</item>
    </izvorni_sadrzaj>
    <derivirana_varijabla naziv="DomainObject.Predmet.ProtuStrankaListFormatedWithAdress_1">
      <item>LIMPRES d.o.o. PLETERNICA, Eugena Podubskog 52, Pleternica</item>
    </derivirana_varijabla>
  </DomainObject.Predmet.ProtuStrankaListFormatedWithAdress>
  <DomainObject.Predmet.ProtuStrankaListFormatedWithAdressOIB>
    <izvorni_sadrzaj>
      <item>LIMPRES d.o.o. PLETERNICA, OIB 80283643088, Eugena Podubskog 52, Pleternica</item>
    </izvorni_sadrzaj>
    <derivirana_varijabla naziv="DomainObject.Predmet.ProtuStrankaListFormatedWithAdressOIB_1">
      <item>LIMPRES d.o.o. PLETERNICA, OIB 80283643088, Eugena Podubskog 52, Pleternica</item>
    </derivirana_varijabla>
  </DomainObject.Predmet.ProtuStrankaListFormatedWithAdressOIB>
  <DomainObject.Predmet.ProtuStrankaListNazivFormated>
    <izvorni_sadrzaj>
      <item>LIMPRES d.o.o. PLETERNICA</item>
    </izvorni_sadrzaj>
    <derivirana_varijabla naziv="DomainObject.Predmet.ProtuStrankaListNazivFormated_1">
      <item>LIMPRES d.o.o. PLETERNICA</item>
    </derivirana_varijabla>
  </DomainObject.Predmet.ProtuStrankaListNazivFormated>
  <DomainObject.Predmet.ProtuStrankaListNazivFormatedOIB>
    <izvorni_sadrzaj>
      <item>LIMPRES d.o.o. PLETERNICA, OIB 80283643088</item>
    </izvorni_sadrzaj>
    <derivirana_varijabla naziv="DomainObject.Predmet.ProtuStrankaListNazivFormatedOIB_1">
      <item>LIMPRES d.o.o. PLETERNICA, OIB 80283643088</item>
    </derivirana_varijabla>
  </DomainObject.Predmet.ProtuStrankaListNazivFormatedOIB>
  <DomainObject.Predmet.OstaliListFormated>
    <izvorni_sadrzaj>
      <item>Davor Varžak, Pleternica, E.Podupskog 52</item>
      <item>Dalia Marković, Bučje 51</item>
      <item>HYPO ALPE-ADRIA-BANK dioničko društvo</item>
      <item>ŽDO Građ.upr.odjel Sl.Brod</item>
      <item>PRIVREDNA BANKA ZAGREB - DIONIČKO DRUŠTVO</item>
      <item>Kristina Kožić, Požega</item>
      <item>PODRAVSKA BANKA dioničko društvo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izvorni_sadrzaj>
    <derivirana_varijabla naziv="DomainObject.Predmet.OstaliListFormated_1">
      <item>Davor Varžak, Pleternica, E.Podupskog 52</item>
      <item>Dalia Marković, Bučje 51</item>
      <item>HYPO ALPE-ADRIA-BANK dioničko društvo</item>
      <item>ŽDO Građ.upr.odjel Sl.Brod</item>
      <item>PRIVREDNA BANKA ZAGREB - DIONIČKO DRUŠTVO</item>
      <item>Kristina Kožić, Požega</item>
      <item>PODRAVSKA BANKA dioničko društvo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derivirana_varijabla>
  </DomainObject.Predmet.OstaliListFormated>
  <DomainObject.Predmet.OstaliListFormatedOIB>
    <izvorni_sadrzaj>
      <item>Davor Varžak, Pleternica, E.Podupskog 52</item>
      <item>Dalia Marković, Bučje 51</item>
      <item>HYPO ALPE-ADRIA-BANK dioničko društvo, OIB 14036333877</item>
      <item>ŽDO Građ.upr.odjel Sl.Brod</item>
      <item>PRIVREDNA BANKA ZAGREB - DIONIČKO DRUŠTVO, OIB 02535697732</item>
      <item>Kristina Kožić, Požega, OIB 98925012265</item>
      <item>PODRAVSKA BANKA dioničko društvo, OIB 97326283154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izvorni_sadrzaj>
    <derivirana_varijabla naziv="DomainObject.Predmet.OstaliListFormatedOIB_1">
      <item>Davor Varžak, Pleternica, E.Podupskog 52</item>
      <item>Dalia Marković, Bučje 51</item>
      <item>HYPO ALPE-ADRIA-BANK dioničko društvo, OIB 14036333877</item>
      <item>ŽDO Građ.upr.odjel Sl.Brod</item>
      <item>PRIVREDNA BANKA ZAGREB - DIONIČKO DRUŠTVO, OIB 02535697732</item>
      <item>Kristina Kožić, Požega, OIB 98925012265</item>
      <item>PODRAVSKA BANKA dioničko društvo, OIB 97326283154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derivirana_varijabla>
  </DomainObject.Predmet.OstaliListFormatedOIB>
  <DomainObject.Predmet.OstaliListFormatedWithAdress>
    <izvorni_sadrzaj>
      <item>Davor Varžak, Pleternica, E.Podupskog 52</item>
      <item>Dalia Marković, Bučje 51</item>
      <item>HYPO ALPE-ADRIA-BANK dioničko društvo, Slavonska avenija 6, 10000 Zagreb</item>
      <item>ŽDO Građ.upr.odjel Sl.Brod</item>
      <item>PRIVREDNA BANKA ZAGREB - DIONIČKO DRUŠTVO, Račkoga 6, 10000 Zagreb</item>
      <item>Kristina Kožić, Požega, Slavka Kolara 16, 34000 Požega</item>
      <item>PODRAVSKA BANKA dioničko društvo, Opatička 3, Koprivnica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izvorni_sadrzaj>
    <derivirana_varijabla naziv="DomainObject.Predmet.OstaliListFormatedWithAdress_1">
      <item>Davor Varžak, Pleternica, E.Podupskog 52</item>
      <item>Dalia Marković, Bučje 51</item>
      <item>HYPO ALPE-ADRIA-BANK dioničko društvo, Slavonska avenija 6, 10000 Zagreb</item>
      <item>ŽDO Građ.upr.odjel Sl.Brod</item>
      <item>PRIVREDNA BANKA ZAGREB - DIONIČKO DRUŠTVO, Račkoga 6, 10000 Zagreb</item>
      <item>Kristina Kožić, Požega, Slavka Kolara 16, 34000 Požega</item>
      <item>PODRAVSKA BANKA dioničko društvo, Opatička 3, Koprivnica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derivirana_varijabla>
  </DomainObject.Predmet.OstaliListFormatedWithAdress>
  <DomainObject.Predmet.OstaliListFormatedWithAdressOIB>
    <izvorni_sadrzaj>
      <item>Davor Varžak, Pleternica, E.Podupskog 52</item>
      <item>Dalia Marković, Bučje 51</item>
      <item>HYPO ALPE-ADRIA-BANK dioničko društvo, OIB 14036333877, Slavonska avenija 6, 10000 Zagreb</item>
      <item>ŽDO Građ.upr.odjel Sl.Brod</item>
      <item>PRIVREDNA BANKA ZAGREB - DIONIČKO DRUŠTVO, OIB 02535697732, Račkoga 6, 10000 Zagreb</item>
      <item>Kristina Kožić, Požega, OIB 98925012265, Slavka Kolara 16, 34000 Požega</item>
      <item>PODRAVSKA BANKA dioničko društvo, OIB 97326283154, Opatička 3, Koprivnica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izvorni_sadrzaj>
    <derivirana_varijabla naziv="DomainObject.Predmet.OstaliListFormatedWithAdressOIB_1">
      <item>Davor Varžak, Pleternica, E.Podupskog 52</item>
      <item>Dalia Marković, Bučje 51</item>
      <item>HYPO ALPE-ADRIA-BANK dioničko društvo, OIB 14036333877, Slavonska avenija 6, 10000 Zagreb</item>
      <item>ŽDO Građ.upr.odjel Sl.Brod</item>
      <item>PRIVREDNA BANKA ZAGREB - DIONIČKO DRUŠTVO, OIB 02535697732, Račkoga 6, 10000 Zagreb</item>
      <item>Kristina Kožić, Požega, OIB 98925012265, Slavka Kolara 16, 34000 Požega</item>
      <item>PODRAVSKA BANKA dioničko društvo, OIB 97326283154, Opatička 3, Koprivnica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derivirana_varijabla>
  </DomainObject.Predmet.OstaliListFormatedWithAdressOIB>
  <DomainObject.Predmet.OstaliListNazivFormated>
    <izvorni_sadrzaj>
      <item>Davor Varžak, Pleternica, E.Podupskog 52</item>
      <item>Dalia Marković, Bučje 51</item>
      <item>HYPO ALPE-ADRIA-BANK dioničko društvo</item>
      <item>ŽDO Građ.upr.odjel Sl.Brod</item>
      <item>PRIVREDNA BANKA ZAGREB - DIONIČKO DRUŠTVO</item>
      <item>Kristina Kožić, Požega</item>
      <item>PODRAVSKA BANKA dioničko društvo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izvorni_sadrzaj>
    <derivirana_varijabla naziv="DomainObject.Predmet.OstaliListNazivFormated_1">
      <item>Davor Varžak, Pleternica, E.Podupskog 52</item>
      <item>Dalia Marković, Bučje 51</item>
      <item>HYPO ALPE-ADRIA-BANK dioničko društvo</item>
      <item>ŽDO Građ.upr.odjel Sl.Brod</item>
      <item>PRIVREDNA BANKA ZAGREB - DIONIČKO DRUŠTVO</item>
      <item>Kristina Kožić, Požega</item>
      <item>PODRAVSKA BANKA dioničko društvo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derivirana_varijabla>
  </DomainObject.Predmet.OstaliListNazivFormated>
  <DomainObject.Predmet.OstaliListNazivFormatedOIB>
    <izvorni_sadrzaj>
      <item>Davor Varžak, Pleternica, E.Podupskog 52</item>
      <item>Dalia Marković, Bučje 51</item>
      <item>HYPO ALPE-ADRIA-BANK dioničko društvo, OIB 14036333877</item>
      <item>ŽDO Građ.upr.odjel Sl.Brod</item>
      <item>PRIVREDNA BANKA ZAGREB - DIONIČKO DRUŠTVO, OIB 02535697732</item>
      <item>Kristina Kožić, Požega, OIB 98925012265</item>
      <item>PODRAVSKA BANKA dioničko društvo, OIB 97326283154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izvorni_sadrzaj>
    <derivirana_varijabla naziv="DomainObject.Predmet.OstaliListNazivFormatedOIB_1">
      <item>Davor Varžak, Pleternica, E.Podupskog 52</item>
      <item>Dalia Marković, Bučje 51</item>
      <item>HYPO ALPE-ADRIA-BANK dioničko društvo, OIB 14036333877</item>
      <item>ŽDO Građ.upr.odjel Sl.Brod</item>
      <item>PRIVREDNA BANKA ZAGREB - DIONIČKO DRUŠTVO, OIB 02535697732</item>
      <item>Kristina Kožić, Požega, OIB 98925012265</item>
      <item>PODRAVSKA BANKA dioničko društvo, OIB 97326283154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2016.</izvorni_sadrzaj>
    <derivirana_varijabla naziv="DomainObject.Datum_1">27.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LIMPRES  d.o.o.  PLETERNICA</izvorni_sadrzaj>
    <derivirana_varijabla naziv="DomainObject.Predmet.StrankaIDrugi_1">LIMPRES  d.o.o.  PLETERNICA</derivirana_varijabla>
  </DomainObject.Predmet.StrankaIDrugi>
  <DomainObject.Predmet.ProtustrankaIDrugi>
    <izvorni_sadrzaj>LIMPRES d.o.o. PLETERNICA</izvorni_sadrzaj>
    <derivirana_varijabla naziv="DomainObject.Predmet.ProtustrankaIDrugi_1">LIMPRES d.o.o. PLETERNICA</derivirana_varijabla>
  </DomainObject.Predmet.ProtustrankaIDrugi>
  <DomainObject.Predmet.StrankaIDrugiAdressOIB>
    <izvorni_sadrzaj>LIMPRES  d.o.o.  PLETERNICA, OIB 80283643088, Eugena Podubskog 52, Pleternica</izvorni_sadrzaj>
    <derivirana_varijabla naziv="DomainObject.Predmet.StrankaIDrugiAdressOIB_1">LIMPRES  d.o.o.  PLETERNICA, OIB 80283643088, Eugena Podubskog 52, Pleternica</derivirana_varijabla>
  </DomainObject.Predmet.StrankaIDrugiAdressOIB>
  <DomainObject.Predmet.ProtustrankaIDrugiAdressOIB>
    <izvorni_sadrzaj>LIMPRES d.o.o. PLETERNICA, OIB 80283643088, Eugena Podubskog 52, Pleternica</izvorni_sadrzaj>
    <derivirana_varijabla naziv="DomainObject.Predmet.ProtustrankaIDrugiAdressOIB_1">LIMPRES d.o.o. PLETERNICA, OIB 80283643088, Eugena Podubskog 52,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LIMPRES d.o.o. PLETERNICA</item>
      <item>LIMPRES  d.o.o.  PLETERNICA</item>
      <item>Davor Varžak, Pleternica, E.Podupskog 52</item>
      <item>Dalia Marković, Bučje 51</item>
      <item>HYPO ALPE-ADRIA-BANK dioničko društvo</item>
      <item>ŽDO Građ.upr.odjel Sl.Brod</item>
      <item>PRIVREDNA BANKA ZAGREB - DIONIČKO DRUŠTVO</item>
      <item>Kristina Kožić, Požega</item>
      <item>PODRAVSKA BANKA dioničko društvo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izvorni_sadrzaj>
    <derivirana_varijabla naziv="DomainObject.Predmet.SudioniciListNaziv_1">
      <item>LIMPRES d.o.o. PLETERNICA</item>
      <item>LIMPRES  d.o.o.  PLETERNICA</item>
      <item>Davor Varžak, Pleternica, E.Podupskog 52</item>
      <item>Dalia Marković, Bučje 51</item>
      <item>HYPO ALPE-ADRIA-BANK dioničko društvo</item>
      <item>ŽDO Građ.upr.odjel Sl.Brod</item>
      <item>PRIVREDNA BANKA ZAGREB - DIONIČKO DRUŠTVO</item>
      <item>Kristina Kožić, Požega</item>
      <item>PODRAVSKA BANKA dioničko društvo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derivirana_varijabla>
  </DomainObject.Predmet.SudioniciListNaziv>
  <DomainObject.Predmet.SudioniciListAdressOIB>
    <izvorni_sadrzaj>
      <item>LIMPRES d.o.o. PLETERNICA, OIB 80283643088, Eugena Podubskog 52,Pleternica</item>
      <item>LIMPRES  d.o.o.  PLETERNICA, OIB 80283643088, Eugena Podubskog 52,Pleternica</item>
      <item>Davor Varžak, Pleternica, E.Podupskog 52</item>
      <item>Dalia Marković, Bučje 51</item>
      <item>HYPO ALPE-ADRIA-BANK dioničko društvo, OIB 14036333877, Slavonska avenija 6,10000 Zagreb</item>
      <item>ŽDO Građ.upr.odjel Sl.Brod</item>
      <item>PRIVREDNA BANKA ZAGREB - DIONIČKO DRUŠTVO, OIB 02535697732, Račkoga 6,10000 Zagreb</item>
      <item>Kristina Kožić, Požega, OIB 98925012265, Slavka Kolara 16,34000 Požega</item>
      <item>PODRAVSKA BANKA dioničko društvo, OIB 97326283154, Opatička 3,Koprivnica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izvorni_sadrzaj>
    <derivirana_varijabla naziv="DomainObject.Predmet.SudioniciListAdressOIB_1">
      <item>LIMPRES d.o.o. PLETERNICA, OIB 80283643088, Eugena Podubskog 52,Pleternica</item>
      <item>LIMPRES  d.o.o.  PLETERNICA, OIB 80283643088, Eugena Podubskog 52,Pleternica</item>
      <item>Davor Varžak, Pleternica, E.Podupskog 52</item>
      <item>Dalia Marković, Bučje 51</item>
      <item>HYPO ALPE-ADRIA-BANK dioničko društvo, OIB 14036333877, Slavonska avenija 6,10000 Zagreb</item>
      <item>ŽDO Građ.upr.odjel Sl.Brod</item>
      <item>PRIVREDNA BANKA ZAGREB - DIONIČKO DRUŠTVO, OIB 02535697732, Račkoga 6,10000 Zagreb</item>
      <item>Kristina Kožić, Požega, OIB 98925012265, Slavka Kolara 16,34000 Požega</item>
      <item>PODRAVSKA BANKA dioničko društvo, OIB 97326283154, Opatička 3,Koprivnica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80283643088</item>
      <item>, OIB 80283643088</item>
      <item>, OIB null</item>
      <item>, OIB null</item>
      <item>, OIB 14036333877</item>
      <item>, OIB null</item>
      <item>, OIB 02535697732</item>
      <item>, OIB 98925012265</item>
      <item>, OIB 97326283154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80283643088</item>
      <item>, OIB 80283643088</item>
      <item>, OIB null</item>
      <item>, OIB null</item>
      <item>, OIB 14036333877</item>
      <item>, OIB null</item>
      <item>, OIB 02535697732</item>
      <item>, OIB 98925012265</item>
      <item>, OIB 97326283154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831</properties:Words>
  <properties:Characters>4756</properties:Characters>
  <properties:Lines>146</properties:Lines>
  <properties:Paragraphs>48</properties:Paragraphs>
  <properties:TotalTime>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2016-12-23T10:53:00Z</dcterms:created>
  <dc:creator>Korisnik</dc:creator>
  <cp:lastModifiedBy>wsadmin</cp:lastModifiedBy>
  <cp:lastPrinted>2016-12-27T08:03:00Z</cp:lastPrinted>
  <dcterms:modified xmlns:xsi="http://www.w3.org/2001/XMLSchema-instance" xsi:type="dcterms:W3CDTF">2016-12-27T08:32:00Z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