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9120" w14:paraId="8ca9120" w:rsidRDefault="005F397C" w:rsidP="005F397C" w:rsidR="005F397C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7113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5F397C" w:rsidP="005F397C" w:rsidR="005F397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5F397C" w:rsidP="005F397C" w:rsidR="005F397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F397C" w:rsidP="005F397C" w:rsidR="005F397C">
      <w:pPr>
        <w:jc w:val="center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PRAVILA IGRE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12097181709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50EB2">
        <w:rPr>
          <w:rFonts w:cs="Times New Roman" w:eastAsia="Times New Roman"/>
          <w:szCs w:val="24"/>
          <w:lang w:eastAsia="hr-HR"/>
        </w:rPr>
        <w:t>080944151</w:t>
      </w:r>
      <w:proofErr w:type="spellEnd"/>
      <w:r w:rsidR="00750EB2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750EB2">
        <w:rPr>
          <w:rFonts w:cs="Times New Roman" w:eastAsia="Times New Roman"/>
          <w:szCs w:val="24"/>
          <w:lang w:eastAsia="hr-HR"/>
        </w:rPr>
        <w:t>Trnsko</w:t>
      </w:r>
      <w:proofErr w:type="spellEnd"/>
      <w:r w:rsidR="00750EB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50EB2">
        <w:rPr>
          <w:rFonts w:cs="Times New Roman" w:eastAsia="Times New Roman"/>
          <w:szCs w:val="24"/>
          <w:lang w:eastAsia="hr-HR"/>
        </w:rPr>
        <w:t>38</w:t>
      </w:r>
      <w:proofErr w:type="spellEnd"/>
      <w:r w:rsidR="00750EB2">
        <w:rPr>
          <w:rFonts w:cs="Times New Roman" w:eastAsia="Times New Roman"/>
          <w:szCs w:val="24"/>
          <w:lang w:eastAsia="hr-HR"/>
        </w:rPr>
        <w:t xml:space="preserve"> D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5F397C" w:rsidP="005F397C" w:rsidR="005F397C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</w:p>
    <w:p w:rsidRDefault="00750EB2" w:rsidP="00750EB2" w:rsidR="00750EB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</w:t>
      </w:r>
      <w:r w:rsidR="00920EC1">
        <w:rPr>
          <w:rFonts w:cs="Times New Roman" w:eastAsia="Times New Roman"/>
          <w:szCs w:val="24"/>
          <w:lang w:eastAsia="hr-HR"/>
        </w:rPr>
        <w:t xml:space="preserve">   </w:t>
      </w:r>
      <w:r w:rsidR="005F397C">
        <w:rPr>
          <w:rFonts w:cs="Times New Roman" w:eastAsia="Times New Roman"/>
          <w:szCs w:val="24"/>
          <w:lang w:eastAsia="hr-HR"/>
        </w:rPr>
        <w:t xml:space="preserve">Otvara se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PRAVILA IGRE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50EB2" w:rsidP="00750EB2" w:rsidR="00750EB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12097181709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080944151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Trnsko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</w:t>
      </w:r>
    </w:p>
    <w:p w:rsidRDefault="005F397C" w:rsidP="00750EB2" w:rsidR="005F397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>. svibnja 2017. u 15,00 sati, kad je ovo rješenje</w:t>
      </w:r>
    </w:p>
    <w:p w:rsidRDefault="005F397C" w:rsidP="005F397C" w:rsidR="005F397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5F397C" w:rsidP="005F397C" w:rsidR="005F397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750EB2" w:rsidR="00920EC1">
      <w:pPr>
        <w:pStyle w:val="BodyText21"/>
        <w:rPr>
          <w:rFonts w:hAnsi="Times New Roman" w:ascii="Times New Roman"/>
          <w:szCs w:val="24"/>
        </w:rPr>
      </w:pPr>
      <w:r w:rsidRPr="00750EB2">
        <w:rPr>
          <w:rFonts w:hAnsi="Times New Roman" w:ascii="Times New Roman"/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rFonts w:hAnsi="Times New Roman" w:ascii="Times New Roman"/>
          <w:szCs w:val="24"/>
        </w:rPr>
        <w:t xml:space="preserve">Za stečajnog upravitelja ovog skraćenog stečajnog postupka imenuje se </w:t>
      </w:r>
      <w:r w:rsidR="00920EC1">
        <w:rPr>
          <w:rFonts w:hAnsi="Times New Roman" w:ascii="Times New Roman"/>
          <w:szCs w:val="24"/>
        </w:rPr>
        <w:t xml:space="preserve">Lovro </w:t>
      </w:r>
      <w:proofErr w:type="spellStart"/>
      <w:r w:rsidR="00920EC1">
        <w:rPr>
          <w:rFonts w:hAnsi="Times New Roman" w:ascii="Times New Roman"/>
          <w:szCs w:val="24"/>
        </w:rPr>
        <w:t>Badžim</w:t>
      </w:r>
      <w:proofErr w:type="spellEnd"/>
      <w:r w:rsidR="00920EC1">
        <w:rPr>
          <w:rFonts w:hAnsi="Times New Roman" w:ascii="Times New Roman"/>
          <w:szCs w:val="24"/>
        </w:rPr>
        <w:t>,</w:t>
      </w:r>
    </w:p>
    <w:p w:rsidRDefault="00920EC1" w:rsidP="00750EB2" w:rsidR="005F397C" w:rsidRPr="00391E92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81431059298</w:t>
      </w:r>
      <w:proofErr w:type="spellEnd"/>
      <w:r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Hebrangova</w:t>
      </w:r>
      <w:proofErr w:type="spellEnd"/>
      <w:r>
        <w:rPr>
          <w:rFonts w:hAnsi="Times New Roman" w:ascii="Times New Roman"/>
          <w:szCs w:val="24"/>
        </w:rPr>
        <w:t xml:space="preserve"> 9.</w:t>
      </w:r>
    </w:p>
    <w:p w:rsidRDefault="005F397C" w:rsidP="005F397C" w:rsidR="005F397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750EB2" w:rsidR="00750EB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750EB2">
        <w:rPr>
          <w:rFonts w:cs="Times New Roman" w:eastAsia="Times New Roman"/>
          <w:szCs w:val="24"/>
          <w:lang w:eastAsia="hr-HR"/>
        </w:rPr>
        <w:t xml:space="preserve">PRAVILA IGRE j.d.o.o., </w:t>
      </w:r>
      <w:proofErr w:type="spellStart"/>
      <w:r w:rsidR="00750EB2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50EB2" w:rsidP="00750EB2" w:rsidR="005F397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12097181709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080944151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Trnsko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</w:t>
      </w:r>
    </w:p>
    <w:p w:rsidRDefault="00750EB2" w:rsidP="00750EB2" w:rsidR="00750EB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5F397C" w:rsidP="005F397C" w:rsidR="005F397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5F397C" w:rsidP="00750EB2" w:rsidR="00750EB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 w:rsidR="00750EB2">
        <w:rPr>
          <w:rFonts w:cs="Times New Roman" w:eastAsia="Times New Roman"/>
          <w:szCs w:val="24"/>
          <w:lang w:eastAsia="hr-HR"/>
        </w:rPr>
        <w:t xml:space="preserve">PRAVILA IGRE j.d.o.o., </w:t>
      </w:r>
      <w:proofErr w:type="spellStart"/>
      <w:r w:rsidR="00750EB2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50EB2" w:rsidP="00750EB2" w:rsidR="005F397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12097181709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080944151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Trnsko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</w:t>
      </w:r>
    </w:p>
    <w:p w:rsidRDefault="00750EB2" w:rsidP="00750EB2" w:rsidR="00750EB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750EB2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750EB2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750EB2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10. travnja 2017. (list 9 spisa) iz čega proizlazi da dužnik nema zaposlenika.</w:t>
      </w: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5F397C" w:rsidP="005F397C" w:rsidR="005F397C">
      <w:pPr>
        <w:jc w:val="both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19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5F397C" w:rsidP="005F397C" w:rsidR="005F397C">
      <w:pPr>
        <w:jc w:val="center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5F397C" w:rsidP="005F397C" w:rsidR="005C41F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5C41FD">
        <w:rPr>
          <w:rFonts w:cs="Times New Roman" w:eastAsia="Times New Roman"/>
          <w:szCs w:val="20"/>
          <w:lang w:eastAsia="hr-HR"/>
        </w:rPr>
        <w:t>,v.r.</w:t>
      </w:r>
    </w:p>
    <w:p w:rsidRDefault="005C41FD" w:rsidP="005F397C" w:rsidR="005C41F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5C41FD" w:rsidP="005F397C" w:rsidR="005F397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5F397C">
        <w:rPr>
          <w:rFonts w:cs="Times New Roman" w:eastAsia="Times New Roman"/>
          <w:szCs w:val="20"/>
          <w:lang w:eastAsia="hr-HR"/>
        </w:rPr>
        <w:t xml:space="preserve"> </w:t>
      </w:r>
    </w:p>
    <w:p w:rsidRDefault="005F397C" w:rsidP="005F397C" w:rsidR="005F397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</w:p>
    <w:p w:rsidRDefault="005F397C" w:rsidP="005F397C" w:rsidR="005F39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F397C" w:rsidP="005F397C" w:rsidR="005F397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5F397C" w:rsidP="005F397C" w:rsidR="005F397C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5F397C" w:rsidP="005F397C" w:rsidR="005F397C">
      <w:bookmarkStart w:name="_GoBack" w:id="0"/>
      <w:bookmarkEnd w:id="0"/>
    </w:p>
    <w:p w:rsidRDefault="005F397C" w:rsidP="005F397C" w:rsidR="005F397C"/>
    <w:p w:rsidRDefault="005F397C" w:rsidP="005F397C" w:rsidR="005F397C"/>
    <w:p w:rsidRDefault="005F397C" w:rsidP="005F397C" w:rsidR="005F397C"/>
    <w:p w:rsidRDefault="005F397C" w:rsidP="005F397C" w:rsidR="005F397C"/>
    <w:p w:rsidRDefault="005F397C" w:rsidP="005F397C" w:rsidR="005F397C"/>
    <w:p w:rsidRDefault="005F397C" w:rsidP="005F397C" w:rsidR="005F397C"/>
    <w:p w:rsidRDefault="005F397C" w:rsidP="005F397C" w:rsidR="005F397C"/>
    <w:p w:rsidRDefault="005F397C" w:rsidP="005F397C" w:rsidR="005F397C"/>
    <w:p w:rsidRDefault="005F397C" w:rsidP="005F397C" w:rsidR="005F397C"/>
    <w:p w:rsidRDefault="0013704A" w:rsidR="0013704A"/>
    <w:sectPr w:rsidSect="00C16418" w:rsidR="0013704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C60" w:rsidP="005F397C" w:rsidR="00607C60">
      <w:r>
        <w:separator/>
      </w:r>
    </w:p>
  </w:endnote>
  <w:endnote w:id="0" w:type="continuationSeparator">
    <w:p w:rsidRDefault="00607C60" w:rsidP="005F397C" w:rsidR="00607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C60" w:rsidP="005F397C" w:rsidR="00607C60">
      <w:r>
        <w:separator/>
      </w:r>
    </w:p>
  </w:footnote>
  <w:footnote w:id="0" w:type="continuationSeparator">
    <w:p w:rsidRDefault="00607C60" w:rsidP="005F397C" w:rsidR="00607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EC1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6410E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5F397C">
      <w:t>7113</w:t>
    </w:r>
    <w:proofErr w:type="spellEnd"/>
    <w:r>
      <w:t>/</w:t>
    </w:r>
    <w:proofErr w:type="spellStart"/>
    <w:r>
      <w:t>16</w:t>
    </w:r>
    <w:proofErr w:type="spellEnd"/>
  </w:p>
  <w:p w:rsidRDefault="00607C60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97C"/>
    <w:rsid w:val="0013704A"/>
    <w:rsid w:val="005C41FD"/>
    <w:rsid w:val="005F397C"/>
    <w:rsid w:val="00607C60"/>
    <w:rsid w:val="00645FEC"/>
    <w:rsid w:val="00750EB2"/>
    <w:rsid w:val="008A3418"/>
    <w:rsid w:val="00920EC1"/>
    <w:rsid w:val="00C6410E"/>
    <w:rsid w:val="00F3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39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39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397C"/>
  </w:style>
  <w:style w:customStyle="true" w:styleId="BodyText21" w:type="paragraph">
    <w:name w:val="Body Text 21"/>
    <w:basedOn w:val="Normal"/>
    <w:rsid w:val="005F397C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39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397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39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397C"/>
  </w:style>
  <w:style w:styleId="Tekstrezerviranogmjesta" w:type="character">
    <w:name w:val="Placeholder Text"/>
    <w:basedOn w:val="Zadanifontodlomka"/>
    <w:uiPriority w:val="99"/>
    <w:semiHidden/>
    <w:rsid w:val="008A34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34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341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34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34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39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39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397C"/>
  </w:style>
  <w:style w:customStyle="1" w:styleId="BodyText21" w:type="paragraph">
    <w:name w:val="Body Text 21"/>
    <w:basedOn w:val="Normal"/>
    <w:rsid w:val="005F397C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39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397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39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397C"/>
  </w:style>
  <w:style w:styleId="Tekstrezerviranogmjesta" w:type="character">
    <w:name w:val="Placeholder Text"/>
    <w:basedOn w:val="Zadanifontodlomka"/>
    <w:uiPriority w:val="99"/>
    <w:semiHidden/>
    <w:rsid w:val="008A34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34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341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34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34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St-7113/2016-8</izvorni_sadrzaj>
    <derivirana_varijabla naziv="DomainObject.Oznaka_1">St-7113/2016-8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7113</izvorni_sadrzaj>
    <derivirana_varijabla naziv="DomainObject.Predmet.Broj_1">7113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St-7113/2016</izvorni_sadrzaj>
    <derivirana_varijabla naziv="DomainObject.Predmet.OznakaBroj_1">St-7113/2016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PRAVILA IGRE j.d.o.o. za usluge</izvorni_sadrzaj>
    <derivirana_varijabla naziv="DomainObject.Predmet.ProtustrankaFormated_1">  PRAVILA IGRE j.d.o.o. za usluge</derivirana_varijabla>
  </DomainObject.Predmet.ProtustrankaFormated>
  <DomainObject.Predmet.ProtustrankaFormatedOIB>
    <izvorni_sadrzaj>  PRAVILA IGRE j.d.o.o. za usluge, OIB 12097181709</izvorni_sadrzaj>
    <derivirana_varijabla naziv="DomainObject.Predmet.ProtustrankaFormatedOIB_1">  PRAVILA IGRE j.d.o.o. za usluge, OIB 12097181709</derivirana_varijabla>
  </DomainObject.Predmet.ProtustrankaFormatedOIB>
  <DomainObject.Predmet.ProtustrankaFormatedWithAdress>
    <izvorni_sadrzaj> PRAVILA IGRE j.d.o.o. za usluge, Trnsko/38 D, 10000 Zagreb</izvorni_sadrzaj>
    <derivirana_varijabla naziv="DomainObject.Predmet.ProtustrankaFormatedWithAdress_1"> PRAVILA IGRE j.d.o.o. za usluge, Trnsko/38 D, 10000 Zagreb</derivirana_varijabla>
  </DomainObject.Predmet.ProtustrankaFormatedWithAdress>
  <DomainObject.Predmet.ProtustrankaFormatedWithAdressOIB>
    <izvorni_sadrzaj> PRAVILA IGRE j.d.o.o. za usluge, OIB 12097181709, Trnsko/38 D, 10000 Zagreb</izvorni_sadrzaj>
    <derivirana_varijabla naziv="DomainObject.Predmet.ProtustrankaFormatedWithAdressOIB_1"> PRAVILA IGRE j.d.o.o. za usluge, OIB 12097181709, Trnsko/38 D, 10000 Zagreb</derivirana_varijabla>
  </DomainObject.Predmet.ProtustrankaFormatedWithAdressOIB>
  <DomainObject.Predmet.ProtustrankaWithAdress>
    <izvorni_sadrzaj>PRAVILA IGRE j.d.o.o. za usluge Trnsko/38 D, 10000 Zagreb</izvorni_sadrzaj>
    <derivirana_varijabla naziv="DomainObject.Predmet.ProtustrankaWithAdress_1">PRAVILA IGRE j.d.o.o. za usluge Trnsko/38 D, 10000 Zagreb</derivirana_varijabla>
  </DomainObject.Predmet.ProtustrankaWithAdress>
  <DomainObject.Predmet.ProtustrankaWithAdressOIB>
    <izvorni_sadrzaj>PRAVILA IGRE j.d.o.o. za usluge, OIB 12097181709, Trnsko/38 D, 10000 Zagreb</izvorni_sadrzaj>
    <derivirana_varijabla naziv="DomainObject.Predmet.ProtustrankaWithAdressOIB_1">PRAVILA IGRE j.d.o.o. za usluge, OIB 12097181709, Trnsko/38 D, 10000 Zagreb</derivirana_varijabla>
  </DomainObject.Predmet.ProtustrankaWithAdressOIB>
  <DomainObject.Predmet.ProtustrankaNazivFormated>
    <izvorni_sadrzaj>PRAVILA IGRE j.d.o.o. za usluge</izvorni_sadrzaj>
    <derivirana_varijabla naziv="DomainObject.Predmet.ProtustrankaNazivFormated_1">PRAVILA IGRE j.d.o.o. za usluge</derivirana_varijabla>
  </DomainObject.Predmet.ProtustrankaNazivFormated>
  <DomainObject.Predmet.ProtustrankaNazivFormatedOIB>
    <izvorni_sadrzaj>PRAVILA IGRE j.d.o.o. za usluge, OIB 12097181709</izvorni_sadrzaj>
    <derivirana_varijabla naziv="DomainObject.Predmet.ProtustrankaNazivFormatedOIB_1">PRAVILA IGRE j.d.o.o. za usluge, OIB 12097181709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PRAVILA IGRE j.d.o.o. za usluge</item>
    </izvorni_sadrzaj>
    <derivirana_varijabla naziv="DomainObject.Predmet.ProtuStrankaListFormated_1">
      <item>PRAVILA IGRE j.d.o.o. za usluge</item>
    </derivirana_varijabla>
  </DomainObject.Predmet.ProtuStrankaListFormated>
  <DomainObject.Predmet.ProtuStrankaListFormatedOIB>
    <izvorni_sadrzaj>
      <item>PRAVILA IGRE j.d.o.o. za usluge, OIB 12097181709</item>
    </izvorni_sadrzaj>
    <derivirana_varijabla naziv="DomainObject.Predmet.ProtuStrankaListFormatedOIB_1">
      <item>PRAVILA IGRE j.d.o.o. za usluge, OIB 12097181709</item>
    </derivirana_varijabla>
  </DomainObject.Predmet.ProtuStrankaListFormatedOIB>
  <DomainObject.Predmet.ProtuStrankaListFormatedWithAdress>
    <izvorni_sadrzaj>
      <item>PRAVILA IGRE j.d.o.o. za usluge, Trnsko/38 D, 10000 Zagreb</item>
    </izvorni_sadrzaj>
    <derivirana_varijabla naziv="DomainObject.Predmet.ProtuStrankaListFormatedWithAdress_1">
      <item>PRAVILA IGRE j.d.o.o. za usluge, Trnsko/38 D, 10000 Zagreb</item>
    </derivirana_varijabla>
  </DomainObject.Predmet.ProtuStrankaListFormatedWithAdress>
  <DomainObject.Predmet.ProtuStrankaListFormatedWithAdressOIB>
    <izvorni_sadrzaj>
      <item>PRAVILA IGRE j.d.o.o. za usluge, OIB 12097181709, Trnsko/38 D, 10000 Zagreb</item>
    </izvorni_sadrzaj>
    <derivirana_varijabla naziv="DomainObject.Predmet.ProtuStrankaListFormatedWithAdressOIB_1">
      <item>PRAVILA IGRE j.d.o.o. za usluge, OIB 12097181709, Trnsko/38 D, 10000 Zagreb</item>
    </derivirana_varijabla>
  </DomainObject.Predmet.ProtuStrankaListFormatedWithAdressOIB>
  <DomainObject.Predmet.ProtuStrankaListNazivFormated>
    <izvorni_sadrzaj>
      <item>PRAVILA IGRE j.d.o.o. za usluge</item>
    </izvorni_sadrzaj>
    <derivirana_varijabla naziv="DomainObject.Predmet.ProtuStrankaListNazivFormated_1">
      <item>PRAVILA IGRE j.d.o.o. za usluge</item>
    </derivirana_varijabla>
  </DomainObject.Predmet.ProtuStrankaListNazivFormated>
  <DomainObject.Predmet.ProtuStrankaListNazivFormatedOIB>
    <izvorni_sadrzaj>
      <item>PRAVILA IGRE j.d.o.o. za usluge, OIB 12097181709</item>
    </izvorni_sadrzaj>
    <derivirana_varijabla naziv="DomainObject.Predmet.ProtuStrankaListNazivFormatedOIB_1">
      <item>PRAVILA IGRE j.d.o.o. za usluge, OIB 12097181709</item>
    </derivirana_varijabla>
  </DomainObject.Predmet.ProtuStrankaListNazivFormatedOIB>
  <DomainObject.Predmet.OstaliListFormated>
    <izvorni_sadrzaj>
      <item>Marijana Sabol</item>
    </izvorni_sadrzaj>
    <derivirana_varijabla naziv="DomainObject.Predmet.OstaliListFormated_1">
      <item>Marijana Sabol</item>
    </derivirana_varijabla>
  </DomainObject.Predmet.OstaliListFormated>
  <DomainObject.Predmet.OstaliListFormatedOIB>
    <izvorni_sadrzaj>
      <item>Marijana Sabol, OIB 85708319101</item>
    </izvorni_sadrzaj>
    <derivirana_varijabla naziv="DomainObject.Predmet.OstaliListFormatedOIB_1">
      <item>Marijana Sabol, OIB 85708319101</item>
    </derivirana_varijabla>
  </DomainObject.Predmet.OstaliListFormatedOIB>
  <DomainObject.Predmet.OstaliListFormatedWithAdress>
    <izvorni_sadrzaj>
      <item>Marijana Sabol, Trnsko 38/D, 10000 Zagreb</item>
    </izvorni_sadrzaj>
    <derivirana_varijabla naziv="DomainObject.Predmet.OstaliListFormatedWithAdress_1">
      <item>Marijana Sabol, Trnsko 38/D, 10000 Zagreb</item>
    </derivirana_varijabla>
  </DomainObject.Predmet.OstaliListFormatedWithAdress>
  <DomainObject.Predmet.OstaliListFormatedWithAdressOIB>
    <izvorni_sadrzaj>
      <item>Marijana Sabol, OIB 85708319101, Trnsko 38/D, 10000 Zagreb</item>
    </izvorni_sadrzaj>
    <derivirana_varijabla naziv="DomainObject.Predmet.OstaliListFormatedWithAdressOIB_1">
      <item>Marijana Sabol, OIB 85708319101, Trnsko 38/D, 10000 Zagreb</item>
    </derivirana_varijabla>
  </DomainObject.Predmet.OstaliListFormatedWithAdressOIB>
  <DomainObject.Predmet.OstaliListNazivFormated>
    <izvorni_sadrzaj>
      <item>Marijana Sabol</item>
    </izvorni_sadrzaj>
    <derivirana_varijabla naziv="DomainObject.Predmet.OstaliListNazivFormated_1">
      <item>Marijana Sabol</item>
    </derivirana_varijabla>
  </DomainObject.Predmet.OstaliListNazivFormated>
  <DomainObject.Predmet.OstaliListNazivFormatedOIB>
    <izvorni_sadrzaj>
      <item>Marijana Sabol, OIB 85708319101</item>
    </izvorni_sadrzaj>
    <derivirana_varijabla naziv="DomainObject.Predmet.OstaliListNazivFormatedOIB_1">
      <item>Marijana Sabol, OIB 85708319101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St-7113/2016-8</izvorni_sadrzaj>
    <derivirana_varijabla naziv="DomainObject.PoslovniBrojDokumenta_1">St-7113/2016-8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PRAVILA IGRE j.d.o.o. za usluge</izvorni_sadrzaj>
    <derivirana_varijabla naziv="DomainObject.Predmet.ProtustrankaIDrugi_1">PRAVILA IGRE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PRAVILA IGRE j.d.o.o. za usluge, OIB 12097181709, Trnsko/38 D, 10000 Zagreb</izvorni_sadrzaj>
    <derivirana_varijabla naziv="DomainObject.Predmet.ProtustrankaIDrugiAdressOIB_1">PRAVILA IGRE j.d.o.o. za usluge, OIB 12097181709, Trnsko/38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PRAVILA IGRE j.d.o.o. za usluge</item>
      <item>Marijana Sabol</item>
    </izvorni_sadrzaj>
    <derivirana_varijabla naziv="DomainObject.Predmet.SudioniciListNaziv_1">
      <item>FINA Regionalni centar Zagreb</item>
      <item>PRAVILA IGRE j.d.o.o. za usluge</item>
      <item>Marijana Sabol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PRAVILA IGRE j.d.o.o. za usluge, OIB 12097181709, Trnsko/38 D,10000 Zagreb</item>
      <item>Marijana Sabol, OIB 85708319101, Trnsko 38/D,10000 Zagreb</item>
    </izvorni_sadrzaj>
    <derivirana_varijabla naziv="DomainObject.Predmet.SudioniciListAdressOIB_1">
      <item>FINA Regionalni centar Zagreb, OIB 85821130368, Trg svibanjskih žrtava 1995. br. 1,10000 Zagreb</item>
      <item>PRAVILA IGRE j.d.o.o. za usluge, OIB 12097181709, Trnsko/38 D,10000 Zagreb</item>
      <item>Marijana Sabol, OIB 85708319101, Trnsko 38/D,10000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12097181709</item>
      <item>, OIB 85708319101</item>
    </izvorni_sadrzaj>
    <derivirana_varijabla naziv="DomainObject.Predmet.SudioniciListNazivOIB_1">
      <item>, OIB 85821130368</item>
      <item>, OIB 12097181709</item>
      <item>, OIB 85708319101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2372</properties:Characters>
  <properties:Lines>83</properties:Lines>
  <properties:Paragraphs>34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2017-05-19T11:07:00Z</dcterms:created>
  <dc:creator>Nikolina Mikulić</dc:creator>
  <cp:lastModifiedBy>Željka Kordić</cp:lastModifiedBy>
  <cp:lastPrinted>2017-05-19T11:36:00Z</cp:lastPrinted>
  <dcterms:modified xmlns:xsi="http://www.w3.org/2001/XMLSchema-instance" xsi:type="dcterms:W3CDTF">2017-05-19T11:38:00Z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St-7113/2016-8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