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B18B1" w:rsidR="008B18B1">
        <w:tc>
          <w:tcPr>
            <w:tcW w:type="dxa" w:w="2985"/>
            <w:hideMark/>
          </w:tcPr>
          <w:p w:rsidRDefault="008B18B1" w:rsidP="008B18B1" w:rsidR="008B18B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18B1" w:rsidP="008B18B1" w:rsidR="008B18B1">
            <w:pPr>
              <w:spacing w:after="0"/>
              <w:jc w:val="center"/>
            </w:pPr>
            <w:r>
              <w:t>Republika Hrvatska</w:t>
            </w:r>
          </w:p>
          <w:p w:rsidRDefault="008B18B1" w:rsidP="008B18B1" w:rsidR="008B18B1">
            <w:pPr>
              <w:spacing w:after="0"/>
              <w:jc w:val="center"/>
            </w:pPr>
            <w:r>
              <w:t>Trgovački sud u Varaždinu</w:t>
            </w:r>
          </w:p>
          <w:p w:rsidRDefault="008B18B1" w:rsidP="008B18B1" w:rsidR="008B18B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14cf70" w14:paraId="814cf70" w:rsidRDefault="008B18B1" w:rsidP="008B18B1" w:rsidR="008B18B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B18B1" w:rsidP="008B18B1" w:rsidR="008B18B1">
      <w:pPr>
        <w:spacing w:after="0"/>
        <w:ind w:left="5664"/>
      </w:pPr>
      <w:r>
        <w:t>Poslovni broj: 3 St-324/2018-5</w:t>
      </w:r>
    </w:p>
    <w:p w:rsidRDefault="008B18B1" w:rsidP="008B18B1" w:rsidR="008B18B1">
      <w:pPr>
        <w:spacing w:after="0"/>
        <w:rPr>
          <w:b/>
        </w:rPr>
      </w:pPr>
    </w:p>
    <w:p w:rsidRDefault="008B18B1" w:rsidP="008B18B1" w:rsidR="008B18B1">
      <w:pPr>
        <w:spacing w:after="0"/>
        <w:rPr>
          <w:b/>
        </w:rPr>
      </w:pPr>
    </w:p>
    <w:p w:rsidRDefault="008B18B1" w:rsidP="008B18B1" w:rsidR="008B18B1">
      <w:pPr>
        <w:spacing w:after="0"/>
        <w:rPr>
          <w:b/>
        </w:rPr>
      </w:pPr>
    </w:p>
    <w:p w:rsidRDefault="008B18B1" w:rsidP="008B18B1" w:rsidR="008B18B1">
      <w:pPr>
        <w:spacing w:after="0"/>
        <w:jc w:val="center"/>
      </w:pPr>
      <w:r>
        <w:t>R E P U B L I K A   H R V A T S K A</w:t>
      </w:r>
    </w:p>
    <w:p w:rsidRDefault="008B18B1" w:rsidP="008B18B1" w:rsidR="008B18B1">
      <w:pPr>
        <w:spacing w:after="0"/>
        <w:rPr>
          <w:b/>
        </w:rPr>
      </w:pPr>
    </w:p>
    <w:p w:rsidRDefault="008B18B1" w:rsidP="008B18B1" w:rsidR="008B18B1">
      <w:pPr>
        <w:spacing w:after="0"/>
        <w:jc w:val="center"/>
      </w:pPr>
      <w:r>
        <w:t>R J E Š E N J E</w:t>
      </w:r>
    </w:p>
    <w:p w:rsidRDefault="008B18B1" w:rsidP="008B18B1" w:rsidR="008B18B1">
      <w:pPr>
        <w:spacing w:after="0"/>
        <w:jc w:val="center"/>
      </w:pPr>
    </w:p>
    <w:p w:rsidRDefault="008B18B1" w:rsidP="008B18B1" w:rsidR="008B18B1">
      <w:pPr>
        <w:spacing w:after="0"/>
        <w:jc w:val="both"/>
        <w:rPr>
          <w:b/>
        </w:rPr>
      </w:pPr>
    </w:p>
    <w:p w:rsidRDefault="008B18B1" w:rsidP="008B18B1" w:rsidR="008B18B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PERFECTUS GRADNJA jednostavno društvo s ograničenom odgovornošću za marketing, trgovinu i usluge, skraćena tvrtka PERFECTUS GRADNJA j.d.o.o. Gornji Hrašćan, Varaždinska 45, MBS: 070137069, OIB: 25314780596, radi otvaranja stečajnog postupka nad dužnikom, dana 05. rujna 2018. godine, </w:t>
      </w:r>
    </w:p>
    <w:p w:rsidRDefault="008B18B1" w:rsidP="008B18B1" w:rsidR="008B18B1">
      <w:pPr>
        <w:spacing w:after="0"/>
        <w:jc w:val="center"/>
      </w:pPr>
    </w:p>
    <w:p w:rsidRDefault="008B18B1" w:rsidP="008B18B1" w:rsidR="008B18B1">
      <w:pPr>
        <w:spacing w:after="0"/>
        <w:jc w:val="both"/>
        <w:rPr>
          <w:rFonts w:eastAsia="Calibri"/>
        </w:rPr>
      </w:pPr>
    </w:p>
    <w:p w:rsidRDefault="008B18B1" w:rsidP="008B18B1" w:rsidR="008B18B1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8B18B1" w:rsidP="008B18B1" w:rsidR="008B18B1">
      <w:pPr>
        <w:spacing w:after="0"/>
        <w:jc w:val="center"/>
      </w:pPr>
    </w:p>
    <w:p w:rsidRDefault="008B18B1" w:rsidP="008B18B1" w:rsidR="008B18B1">
      <w:pPr>
        <w:spacing w:after="0"/>
        <w:ind w:firstLine="708"/>
        <w:jc w:val="both"/>
      </w:pPr>
      <w:r>
        <w:t xml:space="preserve">I Nalaže se direktoru dužnika Damiru Zamuda iz Gornjeg Hrašćana, Varaždinska 45, OIB: 88130118142,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  <w:r>
        <w:tab/>
        <w:t xml:space="preserve">III Ako direktor dužnika Damir Zamuda iz Gornjeg Hrašćana, Varaždinska 45, OIB: 88130118142, ne plati predujam u propisanom roku, na odgovarajući način primijenit će se pravila o prisilnoj naplati novčane kazne u parničnom postupku.  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center"/>
      </w:pPr>
      <w:r>
        <w:t>Obrazloženje</w:t>
      </w:r>
    </w:p>
    <w:p w:rsidRDefault="008B18B1" w:rsidP="008B18B1" w:rsidR="008B18B1">
      <w:pPr>
        <w:spacing w:after="0"/>
        <w:jc w:val="center"/>
      </w:pPr>
    </w:p>
    <w:p w:rsidRDefault="008B18B1" w:rsidP="008B18B1" w:rsidR="008B18B1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27. kolovoza 2018. podnijela ovome sudu prijedlog za otvaranje stečajnog postupka nad dužnikom, navodeći da dužnik na dan 23. kolovoza 2018. ima evidentirane neizvršene osnove za plaćanje u ukupnom iznosu od 90.354,04 kn i to u neprekinutom razdoblju od 120 dana. </w:t>
      </w:r>
    </w:p>
    <w:p w:rsidRDefault="008B18B1" w:rsidP="008B18B1" w:rsidR="008B18B1">
      <w:pPr>
        <w:spacing w:after="0"/>
        <w:jc w:val="both"/>
        <w:rPr>
          <w:rFonts w:eastAsia="Calibri"/>
        </w:rPr>
      </w:pPr>
    </w:p>
    <w:p w:rsidRDefault="008B18B1" w:rsidP="008B18B1" w:rsidR="008B18B1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8B18B1" w:rsidP="008B18B1" w:rsidR="008B18B1">
      <w:pPr>
        <w:spacing w:after="0"/>
        <w:jc w:val="both"/>
        <w:rPr>
          <w:rFonts w:eastAsia="Calibri"/>
        </w:rPr>
      </w:pPr>
    </w:p>
    <w:p w:rsidRDefault="008B18B1" w:rsidP="008B18B1" w:rsidR="008B18B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Budući direktor dužnika Damir Zamuda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8B18B1" w:rsidP="008B18B1" w:rsidR="008B18B1">
      <w:pPr>
        <w:spacing w:after="0"/>
        <w:jc w:val="both"/>
        <w:rPr>
          <w:rFonts w:eastAsia="Calibri"/>
        </w:rPr>
      </w:pPr>
    </w:p>
    <w:p w:rsidRDefault="008B18B1" w:rsidP="008B18B1" w:rsidR="008B18B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8B18B1" w:rsidP="008B18B1" w:rsidR="008B18B1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center"/>
      </w:pPr>
      <w:r>
        <w:t xml:space="preserve">Varaždin, 5. rujna 2018. </w:t>
      </w:r>
    </w:p>
    <w:p w:rsidRDefault="008B18B1" w:rsidP="008B18B1" w:rsidR="008B18B1">
      <w:pPr>
        <w:spacing w:after="0"/>
        <w:jc w:val="center"/>
      </w:pPr>
    </w:p>
    <w:p w:rsidRDefault="008B18B1" w:rsidP="008B18B1" w:rsidR="008B18B1">
      <w:pPr>
        <w:spacing w:after="0"/>
      </w:pPr>
    </w:p>
    <w:p w:rsidRDefault="008B18B1" w:rsidP="008B18B1" w:rsidR="008B18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8B18B1" w:rsidP="008B18B1" w:rsidR="008B18B1">
      <w:pPr>
        <w:spacing w:after="0"/>
        <w:ind w:firstLine="720"/>
        <w:jc w:val="right"/>
      </w:pPr>
    </w:p>
    <w:p w:rsidRDefault="008B18B1" w:rsidP="008B18B1" w:rsidR="008B18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8B18B1" w:rsidP="008B18B1" w:rsidR="008B18B1">
      <w:pPr>
        <w:spacing w:after="0"/>
        <w:ind w:firstLine="720"/>
        <w:jc w:val="center"/>
        <w:outlineLvl w:val="0"/>
      </w:pPr>
    </w:p>
    <w:p w:rsidRDefault="008B18B1" w:rsidP="008B18B1" w:rsidR="008B18B1">
      <w:pPr>
        <w:spacing w:after="0"/>
        <w:ind w:firstLine="720"/>
        <w:jc w:val="center"/>
        <w:outlineLvl w:val="0"/>
      </w:pPr>
    </w:p>
    <w:p w:rsidRDefault="008B18B1" w:rsidP="008B18B1" w:rsidR="008B18B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  <w:r>
        <w:t xml:space="preserve">  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  <w:r>
        <w:t>POUKA O PRAVNOM LIJEKU: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</w:p>
    <w:p w:rsidRDefault="008B18B1" w:rsidP="008B18B1" w:rsidR="008B18B1">
      <w:pPr>
        <w:spacing w:after="0"/>
        <w:jc w:val="both"/>
      </w:pPr>
      <w:r>
        <w:t>DNA: 1. Direktor dužnika Damir Zamuda, Gornji Hrašćan, Varaždinska 45, 40306 Macinec</w:t>
      </w:r>
    </w:p>
    <w:p w:rsidRDefault="008B18B1" w:rsidP="008B18B1" w:rsidR="008B18B1">
      <w:pPr>
        <w:spacing w:after="0"/>
        <w:jc w:val="both"/>
      </w:pPr>
      <w:r>
        <w:t xml:space="preserve">           2. e-Oglasna ploča suda</w:t>
      </w:r>
    </w:p>
    <w:p w:rsidRDefault="008B18B1" w:rsidP="008B18B1" w:rsidR="008B18B1">
      <w:pPr>
        <w:spacing w:after="0"/>
        <w:jc w:val="both"/>
      </w:pPr>
    </w:p>
    <w:p w:rsidRDefault="00AE649C" w:rsidP="008B18B1" w:rsidR="00AE649C" w:rsidRPr="00B76F3C">
      <w:pPr>
        <w:pStyle w:val="NormaleSPIS"/>
        <w:spacing w:after="0"/>
      </w:pPr>
    </w:p>
    <w:p w:rsidRDefault="00AB4602" w:rsidP="008B18B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B18B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83E" w:rsidP="00537B78" w:rsidR="006B183E">
      <w:r>
        <w:separator/>
      </w:r>
    </w:p>
  </w:endnote>
  <w:endnote w:id="0" w:type="continuationSeparator">
    <w:p w:rsidRDefault="006B183E" w:rsidP="00537B78" w:rsidR="006B1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83E" w:rsidP="00537B78" w:rsidR="006B183E">
      <w:r>
        <w:separator/>
      </w:r>
    </w:p>
  </w:footnote>
  <w:footnote w:id="0" w:type="continuationSeparator">
    <w:p w:rsidRDefault="006B183E" w:rsidP="00537B78" w:rsidR="006B1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83E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8B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19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55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St-324/2018-5</izvorni_sadrzaj>
    <derivirana_varijabla naziv="DomainObject.Oznaka_1">St-324/2018-5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PERFECTUS GRADNJA jednostavno društvo s ograničenom odgovornošću za marketing, trgovinu i usluge zastupanog po punomoćniku Damir Zamuda</izvorni_sadrzaj>
    <derivirana_varijabla naziv="DomainObject.Predmet.ProtustrankaFormated_1">  PERFECTUS GRADNJA jednostavno društvo s ograničenom odgovornošću za marketing, trgovinu i usluge zastupanog po punomoćniku Damir Zamuda</derivirana_varijabla>
  </DomainObject.Predmet.ProtustrankaFormated>
  <DomainObject.Predmet.ProtustrankaFormatedOIB>
    <izvorni_sadrzaj>  PERFECTUS GRADNJA jednostavno društvo s ograničenom odgovornošću za marketing, trgovinu i usluge, OIB 25314780596 zastupanog po punomoćniku Damir Zamuda</izvorni_sadrzaj>
    <derivirana_varijabla naziv="DomainObject.Predmet.ProtustrankaFormatedOIB_1">  PERFECTUS GRADNJA jednostavno društvo s ograničenom odgovornošću za marketing, trgovinu i usluge, OIB 25314780596 zastupanog po punomoćniku Damir Zamuda</derivirana_varijabla>
  </DomainObject.Predmet.ProtustrankaFormatedOIB>
  <DomainObject.Predmet.ProtustrankaFormatedWithAdress>
    <izvorni_sadrzaj> PERFECTUS GRADNJA jednostavno društvo s ograničenom odgovornošću za marketing, trgovinu i usluge, Varaždinska 45, 40000 Gornji Hrašćan zastupanog po punomoćniku Damir Zamuda</izvorni_sadrzaj>
    <derivirana_varijabla naziv="DomainObject.Predmet.ProtustrankaFormatedWithAdress_1"> PERFECTUS GRADNJA jednostavno društvo s ograničenom odgovornošću za marketing, trgovinu i usluge, Varaždinska 45, 40000 Gornji Hrašćan zastupanog po punomoćniku Damir Zamuda</derivirana_varijabla>
  </DomainObject.Predmet.ProtustrankaFormatedWithAdress>
  <DomainObject.Predmet.ProtustrankaFormatedWithAdressOIB>
    <izvorni_sadrzaj> PERFECTUS GRADNJA jednostavno društvo s ograničenom odgovornošću za marketing, trgovinu i usluge, OIB 25314780596, Varaždinska 45, 40000 Gornji Hrašćan zastupanog po punomoćniku Damir Zamuda</izvorni_sadrzaj>
    <derivirana_varijabla naziv="DomainObject.Predmet.ProtustrankaFormatedWithAdressOIB_1"> PERFECTUS GRADNJA jednostavno društvo s ograničenom odgovornošću za marketing, trgovinu i usluge, OIB 25314780596, Varaždinska 45, 40000 Gornji Hrašćan zastupanog po punomoćniku Damir Zamuda</derivirana_varijabla>
  </DomainObject.Predmet.ProtustrankaFormatedWithAdressOIB>
  <DomainObject.Predmet.ProtustrankaWithAdress>
    <izvorni_sadrzaj>PERFECTUS GRADNJA jednostavno društvo s ograničenom odgovornošću za marketing, trgovinu i usluge Varaždinska 45, 40000 Gornji Hrašćan</izvorni_sadrzaj>
    <derivirana_varijabla naziv="DomainObject.Predmet.ProtustrankaWithAdress_1">PERFECTUS GRADNJA jednostavno društvo s ograničenom odgovornošću za marketing, trgovinu i usluge Varaždinska 45, 40000 Gornji Hrašćan</derivirana_varijabla>
  </DomainObject.Predmet.ProtustrankaWithAdress>
  <DomainObject.Predmet.ProtustrankaWithAdressOIB>
    <izvorni_sadrzaj>PERFECTUS GRADNJA jednostavno društvo s ograničenom odgovornošću za marketing, trgovinu i usluge, OIB 25314780596, Varaždinska 45, 40000 Gornji Hrašćan</izvorni_sadrzaj>
    <derivirana_varijabla naziv="DomainObject.Predmet.ProtustrankaWithAdressOIB_1">PERFECTUS GRADNJA jednostavno društvo s ograničenom odgovornošću za marketing, trgovinu i usluge, OIB 25314780596, Varaždinska 45, 40000 Gornji Hrašćan</derivirana_varijabla>
  </DomainObject.Predmet.ProtustrankaWithAdressOIB>
  <DomainObject.Predmet.ProtustrankaNazivFormated>
    <izvorni_sadrzaj>PERFECTUS GRADNJA jednostavno društvo s ograničenom odgovornošću za marketing, trgovinu i usluge</izvorni_sadrzaj>
    <derivirana_varijabla naziv="DomainObject.Predmet.ProtustrankaNazivFormated_1">PERFECTUS GRADNJA jednostavno društvo s ograničenom odgovornošću za marketing, trgovinu i usluge</derivirana_varijabla>
  </DomainObject.Predmet.ProtustrankaNazivFormated>
  <DomainObject.Predmet.ProtustrankaNazivFormatedOIB>
    <izvorni_sadrzaj>PERFECTUS GRADNJA jednostavno društvo s ograničenom odgovornošću za marketing, trgovinu i usluge, OIB 25314780596</izvorni_sadrzaj>
    <derivirana_varijabla naziv="DomainObject.Predmet.ProtustrankaNazivFormatedOIB_1">PERFECTUS GRADNJA jednostavno društvo s ograničenom odgovornošću za marketing, trgovinu i usluge, OIB 25314780596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90345.04</izvorni_sadrzaj>
    <derivirana_varijabla naziv="DomainObject.Predmet.TrenutnaVrijednost_1">90345.04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PERFECTUS GRADNJA jednostavno društvo s ograničenom odgovornošću za marketing, trgovinu i usluge zastupanog po punomoćniku Damir Zamuda</item>
    </izvorni_sadrzaj>
    <derivirana_varijabla naziv="DomainObject.Predmet.ProtuStrankaListFormated_1">
      <item>PERFECTUS GRADNJA jednostavno društvo s ograničenom odgovornošću za marketing, trgovinu i usluge zastupanog po punomoćniku Damir Zamuda</item>
    </derivirana_varijabla>
  </DomainObject.Predmet.ProtuStrankaListFormated>
  <DomainObject.Predmet.ProtuStrankaListFormatedOIB>
    <izvorni_sadrzaj>
      <item>PERFECTUS GRADNJA jednostavno društvo s ograničenom odgovornošću za marketing, trgovinu i usluge, OIB 25314780596 zastupanog po punomoćniku Damir Zamuda</item>
    </izvorni_sadrzaj>
    <derivirana_varijabla naziv="DomainObject.Predmet.ProtuStrankaListFormatedOIB_1">
      <item>PERFECTUS GRADNJA jednostavno društvo s ograničenom odgovornošću za marketing, trgovinu i usluge, OIB 25314780596 zastupanog po punomoćniku Damir Zamuda</item>
    </derivirana_varijabla>
  </DomainObject.Predmet.ProtuStrankaListFormatedOIB>
  <DomainObject.Predmet.ProtuStrankaListFormatedWithAdress>
    <izvorni_sadrzaj>
      <item>PERFECTUS GRADNJA jednostavno društvo s ograničenom odgovornošću za marketing, trgovinu i usluge, Varaždinska 45, 40000 Gornji Hrašćan zastupanog po punomoćniku Damir Zamuda</item>
    </izvorni_sadrzaj>
    <derivirana_varijabla naziv="DomainObject.Predmet.ProtuStrankaListFormatedWithAdress_1">
      <item>PERFECTUS GRADNJA jednostavno društvo s ograničenom odgovornošću za marketing, trgovinu i usluge, Varaždinska 45, 40000 Gornji Hrašćan zastupanog po punomoćniku Damir Zamuda</item>
    </derivirana_varijabla>
  </DomainObject.Predmet.ProtuStrankaListFormatedWithAdress>
  <DomainObject.Predmet.ProtuStrankaListFormatedWithAdressOIB>
    <izvorni_sadrzaj>
      <item>PERFECTUS GRADNJA jednostavno društvo s ograničenom odgovornošću za marketing, trgovinu i usluge, OIB 25314780596, Varaždinska 45, 40000 Gornji Hrašćan zastupanog po punomoćniku Damir Zamuda</item>
    </izvorni_sadrzaj>
    <derivirana_varijabla naziv="DomainObject.Predmet.ProtuStrankaListFormatedWithAdressOIB_1">
      <item>PERFECTUS GRADNJA jednostavno društvo s ograničenom odgovornošću za marketing, trgovinu i usluge, OIB 25314780596, Varaždinska 45, 40000 Gornji Hrašćan zastupanog po punomoćniku Damir Zamuda</item>
    </derivirana_varijabla>
  </DomainObject.Predmet.ProtuStrankaListFormatedWithAdressOIB>
  <DomainObject.Predmet.ProtuStrankaListNazivFormated>
    <izvorni_sadrzaj>
      <item>PERFECTUS GRADNJA jednostavno društvo s ograničenom odgovornošću za marketing, trgovinu i usluge</item>
    </izvorni_sadrzaj>
    <derivirana_varijabla naziv="DomainObject.Predmet.ProtuStrankaListNazivFormated_1">
      <item>PERFECTUS GRADNJA jednostavno društvo s ograničenom odgovornošću za marketing, trgovinu i usluge</item>
    </derivirana_varijabla>
  </DomainObject.Predmet.ProtuStrankaListNazivFormated>
  <DomainObject.Predmet.ProtuStrankaListNazivFormatedOIB>
    <izvorni_sadrzaj>
      <item>PERFECTUS GRADNJA jednostavno društvo s ograničenom odgovornošću za marketing, trgovinu i usluge, OIB 25314780596</item>
    </izvorni_sadrzaj>
    <derivirana_varijabla naziv="DomainObject.Predmet.ProtuStrankaListNazivFormatedOIB_1">
      <item>PERFECTUS GRADNJA jednostavno društvo s ograničenom odgovornošću za marketing, trgovinu i usluge, OIB 25314780596</item>
    </derivirana_varijabla>
  </DomainObject.Predmet.ProtuStrankaListNazivFormatedOIB>
  <DomainObject.Predmet.OstaliListFormated>
    <izvorni_sadrzaj>
      <item>Sudski registar</item>
      <item>Damir Zamuda punomoćnik sudionika u postupku PERFECTUS GRADNJA jednostavno društvo s ograničenom odgovornošću za marketing, trgovinu i usluge</item>
    </izvorni_sadrzaj>
    <derivirana_varijabla naziv="DomainObject.Predmet.OstaliListFormated_1">
      <item>Sudski registar</item>
      <item>Damir Zamuda punomoćnik sudionika u postupku PERFECTUS GRADNJA jednostavno društvo s ograničenom odgovornošću za marketing, trgovinu i usluge</item>
    </derivirana_varijabla>
  </DomainObject.Predmet.OstaliListFormated>
  <DomainObject.Predmet.OstaliListFormatedOIB>
    <izvorni_sadrzaj>
      <item>Sudski registar</item>
      <item>Damir Zamuda, OIB 88130118142 punomoćnik sudionika u postupku PERFECTUS GRADNJA jednostavno društvo s ograničenom odgovornošću za marketing, trgovinu i usluge</item>
    </izvorni_sadrzaj>
    <derivirana_varijabla naziv="DomainObject.Predmet.OstaliListFormatedOIB_1">
      <item>Sudski registar</item>
      <item>Damir Zamuda, OIB 88130118142 punomoćnik sudionika u postupku PERFECTUS GRADNJA jednostavno društvo s ograničenom odgovornošću za marketing, trgovinu i usluge</item>
    </derivirana_varijabla>
  </DomainObject.Predmet.OstaliListFormatedOIB>
  <DomainObject.Predmet.OstaliListFormatedWithAdress>
    <izvorni_sadrzaj>
      <item>Sudski registar</item>
      <item>Damir Zamuda, Varaždinska 45, 40000 Gornji Hrašćan punomoćnik sudionika u postupku PERFECTUS GRADNJA jednostavno društvo s ograničenom odgovornošću za marketing, trgovinu i usluge</item>
    </izvorni_sadrzaj>
    <derivirana_varijabla naziv="DomainObject.Predmet.OstaliListFormatedWithAdress_1">
      <item>Sudski registar</item>
      <item>Damir Zamuda, Varaždinska 45, 40000 Gornji Hrašćan punomoćnik sudionika u postupku PERFECTUS GRADNJA jednostavno društvo s ograničenom odgovornošću za marketing, trgovinu i usluge</item>
    </derivirana_varijabla>
  </DomainObject.Predmet.OstaliListFormatedWithAdress>
  <DomainObject.Predmet.OstaliListFormatedWithAdressOIB>
    <izvorni_sadrzaj>
      <item>Sudski registar</item>
      <item>Damir Zamuda, OIB 88130118142, Varaždinska 45, 40000 Gornji Hrašćan punomoćnik sudionika u postupku PERFECTUS GRADNJA jednostavno društvo s ograničenom odgovornošću za marketing, trgovinu i usluge</item>
    </izvorni_sadrzaj>
    <derivirana_varijabla naziv="DomainObject.Predmet.OstaliListFormatedWithAdressOIB_1">
      <item>Sudski registar</item>
      <item>Damir Zamuda, OIB 88130118142, Varaždinska 45, 40000 Gornji Hrašćan punomoćnik sudionika u postupku PERFECTUS GRADNJA jednostavno društvo s ograničenom odgovornošću za marketing, trgovinu i usluge</item>
    </derivirana_varijabla>
  </DomainObject.Predmet.OstaliListFormatedWithAdressOIB>
  <DomainObject.Predmet.OstaliListNazivFormated>
    <izvorni_sadrzaj>
      <item>Sudski registar</item>
      <item>Damir Zamuda</item>
    </izvorni_sadrzaj>
    <derivirana_varijabla naziv="DomainObject.Predmet.OstaliListNazivFormated_1">
      <item>Sudski registar</item>
      <item>Damir Zamuda</item>
    </derivirana_varijabla>
  </DomainObject.Predmet.OstaliListNazivFormated>
  <DomainObject.Predmet.OstaliListNazivFormatedOIB>
    <izvorni_sadrzaj>
      <item>Sudski registar</item>
      <item>Damir Zamuda, OIB 88130118142</item>
    </izvorni_sadrzaj>
    <derivirana_varijabla naziv="DomainObject.Predmet.OstaliListNazivFormatedOIB_1">
      <item>Sudski registar</item>
      <item>Damir Zamuda, OIB 88130118142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St-324/2018-5</izvorni_sadrzaj>
    <derivirana_varijabla naziv="DomainObject.PoslovniBrojDokumenta_1">St-324/2018-5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PERFECTUS GRADNJA jednostavno društvo s ograničenom odgovornošću za marketing, trgovinu i usluge</izvorni_sadrzaj>
    <derivirana_varijabla naziv="DomainObject.Predmet.ProtustrankaIDrugi_1">PERFECTUS GRADNJA jednostavno društvo s ograničenom odgovornošću za marketing,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PERFECTUS GRADNJA jednostavno društvo s ograničenom odgovornošću za marketing, trgovinu i usluge, OIB 25314780596, Varaždinska 45, 40000 Gornji Hrašćan</izvorni_sadrzaj>
    <derivirana_varijabla naziv="DomainObject.Predmet.ProtustrankaIDrugiAdressOIB_1">PERFECTUS GRADNJA jednostavno društvo s ograničenom odgovornošću za marketing, trgovinu i usluge, OIB 25314780596, Varaždinska 45,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PERFECTUS GRADNJA jednostavno društvo s ograničenom odgovornošću za marketing, trgovinu i usluge</item>
      <item>Sudski registar</item>
      <item>Damir Zamuda</item>
    </izvorni_sadrzaj>
    <derivirana_varijabla naziv="DomainObject.Predmet.SudioniciListNaziv_1">
      <item>Financijska agencija</item>
      <item>PERFECTUS GRADNJA jednostavno društvo s ograničenom odgovornošću za marketing, trgovinu i usluge</item>
      <item>Sudski registar</item>
      <item>Damir Zamuda</item>
    </derivirana_varijabla>
  </DomainObject.Predmet.SudioniciListNaziv>
  <DomainObject.Predmet.SudioniciListAdressOIB>
    <izvorni_sadrzaj>
      <item>Financijska agencija, OIB 85821130368, A. Cesarca 2,42000 Varaždin</item>
      <item>PERFECTUS GRADNJA jednostavno društvo s ograničenom odgovornošću za marketing, trgovinu i usluge, OIB 25314780596, Varaždinska 45,40000 Gornji Hrašćan</item>
      <item>Sudski registar</item>
      <item>Damir Zamuda, OIB 88130118142, Varaždinska 45,40000 Gornji Hrašćan</item>
    </izvorni_sadrzaj>
    <derivirana_varijabla naziv="DomainObject.Predmet.SudioniciListAdressOIB_1">
      <item>Financijska agencija, OIB 85821130368, A. Cesarca 2,42000 Varaždin</item>
      <item>PERFECTUS GRADNJA jednostavno društvo s ograničenom odgovornošću za marketing, trgovinu i usluge, OIB 25314780596, Varaždinska 45,40000 Gornji Hrašćan</item>
      <item>Sudski registar</item>
      <item>Damir Zamuda, OIB 88130118142, Varaždinska 45,40000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57400-F931-435B-955D-3C785C6E5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2823</properties:Characters>
  <properties:Lines>91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2018-09-05T07:39:00Z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St-324/2018-5 / Odluka - Rješenje (odluka_St-324_2018-5.docx)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