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fd9be8" w14:paraId="dfd9be8" w:rsidRDefault="00193300" w:rsidP="00193300" w:rsidR="00193300" w:rsidRPr="00193300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St-4890/16</w:t>
      </w:r>
      <w:r w:rsidR="00FF5B4D">
        <w:rPr>
          <w:rFonts w:hAnsi="Times New Roman" w:ascii="Times New Roman"/>
          <w:sz w:val="24"/>
        </w:rPr>
        <w:t>-14</w:t>
      </w:r>
    </w:p>
    <w:p w:rsidRDefault="00193300" w:rsidP="00193300" w:rsidR="007E0A65" w:rsidRPr="00AA4DD7">
      <w:pPr>
        <w:jc w:val="right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(spojen: St-5062/15)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193300" w:rsidRPr="00193300">
        <w:rPr>
          <w:rFonts w:hAnsi="Times New Roman" w:ascii="Times New Roman"/>
          <w:sz w:val="24"/>
        </w:rPr>
        <w:t>MADE TO MEASURE d.o.o. Zagreb, Slavonska avenija 22, OIB: 66609366726, pokrenutom na prijedlog vjerovnika Vere Lučić iz Dugog Sela, Starjak 19c, OIB: 79647878922</w:t>
      </w:r>
      <w:r w:rsidR="00193300">
        <w:rPr>
          <w:rFonts w:hAnsi="Times New Roman" w:ascii="Times New Roman"/>
          <w:sz w:val="24"/>
        </w:rPr>
        <w:t xml:space="preserve"> te Financijske agencije, 18. siječnja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193300" w:rsidRPr="00193300">
        <w:rPr>
          <w:b/>
          <w:bCs/>
          <w:lang w:val="hr-HR"/>
        </w:rPr>
        <w:t>20</w:t>
      </w:r>
      <w:r w:rsidR="009C54A8" w:rsidRPr="00193300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193300">
        <w:rPr>
          <w:bCs/>
          <w:lang w:val="hr-HR"/>
        </w:rPr>
        <w:t>4890-16,</w:t>
      </w:r>
      <w:r w:rsidRPr="008C2424">
        <w:rPr>
          <w:bCs/>
          <w:lang w:val="hr-HR"/>
        </w:rPr>
        <w:t xml:space="preserve"> opis plaćanja: "St-</w:t>
      </w:r>
      <w:r w:rsidR="00193300">
        <w:rPr>
          <w:bCs/>
          <w:lang w:val="hr-HR"/>
        </w:rPr>
        <w:t>4890/16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</w:t>
      </w:r>
      <w:r w:rsidR="00193300">
        <w:rPr>
          <w:rFonts w:hAnsi="Times New Roman" w:ascii="Times New Roman"/>
          <w:sz w:val="24"/>
        </w:rPr>
        <w:t xml:space="preserve">dostavljenog popisa imovine dužnika kao i iskaza punomoćnice člana društva na ročištu u prethodnom postupku te </w:t>
      </w:r>
      <w:r>
        <w:rPr>
          <w:rFonts w:hAnsi="Times New Roman" w:ascii="Times New Roman"/>
          <w:sz w:val="24"/>
        </w:rPr>
        <w:t xml:space="preserve">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="00193300">
        <w:rPr>
          <w:rFonts w:hAnsi="Times New Roman" w:ascii="Times New Roman"/>
          <w:sz w:val="24"/>
        </w:rPr>
        <w:t>ajnog postupka, slijedom čega je riješeno kao u izreci.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>18. siječnja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F5B4D">
        <w:rPr>
          <w:rFonts w:hAnsi="Times New Roman" w:ascii="Times New Roman"/>
          <w:sz w:val="24"/>
        </w:rPr>
        <w:t xml:space="preserve">                </w:t>
      </w:r>
      <w:r w:rsidR="00193300">
        <w:rPr>
          <w:rFonts w:hAnsi="Times New Roman" w:ascii="Times New Roman"/>
          <w:sz w:val="24"/>
        </w:rPr>
        <w:t xml:space="preserve">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F5B4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FF5B4D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F5B4D" w:rsidP="00482439" w:rsidR="00FF5B4D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F5B4D">
      <w:p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FF5B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F5B4D">
        <w:rPr>
          <w:rFonts w:hAnsi="Times New Roman" w:ascii="Times New Roman"/>
          <w:color w:themeColor="background1" w:val="FFFFFF"/>
          <w:sz w:val="24"/>
        </w:rPr>
        <w:t>Oglasna ploča</w:t>
      </w:r>
      <w:r w:rsidRPr="00FF5B4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93300" w:rsidP="00182AAF" w:rsidR="00193300" w:rsidRPr="00FF5B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>Vera Lučić, Dugo Selo, Starjak 19c</w:t>
      </w:r>
    </w:p>
    <w:p w:rsidRDefault="00094994" w:rsidP="00182AAF" w:rsidR="00094994" w:rsidRPr="00FF5B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FF5B4D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F5B4D">
      <w:p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F5B4D">
      <w:p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FF5B4D">
      <w:pPr>
        <w:rPr>
          <w:rFonts w:hAnsi="Times New Roman" w:ascii="Times New Roman"/>
          <w:color w:themeColor="background1" w:val="FFFFFF"/>
          <w:sz w:val="24"/>
        </w:rPr>
      </w:pPr>
      <w:r w:rsidRPr="00FF5B4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FF5B4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A38" w:rsidR="007A4A38">
      <w:r>
        <w:separator/>
      </w:r>
    </w:p>
  </w:endnote>
  <w:endnote w:id="0" w:type="continuationSeparator">
    <w:p w:rsidRDefault="007A4A38" w:rsidR="007A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A38" w:rsidR="007A4A38">
      <w:r>
        <w:separator/>
      </w:r>
    </w:p>
  </w:footnote>
  <w:footnote w:id="0" w:type="continuationSeparator">
    <w:p w:rsidRDefault="007A4A38" w:rsidR="007A4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66F2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93300">
      <w:rPr>
        <w:rFonts w:hAnsi="Times New Roman" w:ascii="Times New Roman"/>
        <w:sz w:val="24"/>
      </w:rPr>
      <w:t>4890/16</w:t>
    </w:r>
    <w:r w:rsidR="00FF5B4D">
      <w:rPr>
        <w:rFonts w:hAnsi="Times New Roman" w:ascii="Times New Roman"/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93300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4A38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66F26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0BF9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6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F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6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F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St-4890/2016</izvorni_sadrzaj>
    <derivirana_varijabla naziv="DomainObject.Predmet.OznakaBroj_1">St-4890/2016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 TO MEASURE d.o.o.; MADE TO MEASURE d.o.o.</izvorni_sadrzaj>
    <derivirana_varijabla naziv="DomainObject.Predmet.ProtustrankaFormated_1">  MADE TO MEASURE d.o.o.; MADE TO MEASURE d.o.o.</derivirana_varijabla>
  </DomainObject.Predmet.ProtustrankaFormated>
  <DomainObject.Predmet.ProtustrankaFormatedOIB>
    <izvorni_sadrzaj>  MADE TO MEASURE d.o.o., OIB 66609366726; MADE TO MEASURE d.o.o., OIB 66609366726</izvorni_sadrzaj>
    <derivirana_varijabla naziv="DomainObject.Predmet.ProtustrankaFormatedOIB_1">  MADE TO MEASURE d.o.o., OIB 66609366726; MADE TO MEASURE d.o.o., OIB 66609366726</derivirana_varijabla>
  </DomainObject.Predmet.ProtustrankaFormatedOIB>
  <DomainObject.Predmet.ProtustrankaFormatedWithAdress>
    <izvorni_sadrzaj> MADE TO MEASURE d.o.o., Slavonska avenija 22, 10000 Zagreb; MADE TO MEASURE d.o.o., Slavonska avenija 22, 10000 Zagreb</izvorni_sadrzaj>
    <derivirana_varijabla naziv="DomainObject.Predmet.ProtustrankaFormatedWithAdress_1"> MADE TO MEASURE d.o.o., Slavonska avenija 22, 10000 Zagreb; MADE TO MEASURE d.o.o., Slavonska avenija 22, 10000 Zagreb</derivirana_varijabla>
  </DomainObject.Predmet.ProtustrankaFormatedWithAdress>
  <DomainObject.Predmet.ProtustrankaFormatedWithAdressOIB>
    <izvorni_sadrzaj> MADE TO MEASURE d.o.o., OIB 66609366726, Slavonska avenija 22, 10000 Zagreb; MADE TO MEASURE d.o.o., OIB 66609366726, Slavonska avenija 22, 10000 Zagreb</izvorni_sadrzaj>
    <derivirana_varijabla naziv="DomainObject.Predmet.ProtustrankaFormatedWithAdressOIB_1"> MADE TO MEASURE d.o.o., OIB 66609366726, Slavonska avenija 22, 10000 Zagreb; MADE TO MEASURE d.o.o., OIB 66609366726, Slavonska avenija 22, 10000 Zagreb</derivirana_varijabla>
  </DomainObject.Predmet.ProtustrankaFormatedWithAdressOIB>
  <DomainObject.Predmet.ProtustrankaWithAdress>
    <izvorni_sadrzaj>MADE TO MEASURE d.o.o. Slavonska avenija 22, 10000 Zagreb, MADE TO MEASURE d.o.o. Slavonska avenija 22, 10000 Zagreb</izvorni_sadrzaj>
    <derivirana_varijabla naziv="DomainObject.Predmet.ProtustrankaWithAdress_1">MADE TO MEASURE d.o.o. Slavonska avenija 22, 10000 Zagreb, MADE TO MEASURE d.o.o. Slavonska avenija 22, 10000 Zagreb</derivirana_varijabla>
  </DomainObject.Predmet.ProtustrankaWithAdress>
  <DomainObject.Predmet.ProtustrankaWithAdressOIB>
    <izvorni_sadrzaj>MADE TO MEASURE d.o.o., OIB 66609366726, Slavonska avenija 22, 10000 Zagreb, MADE TO MEASURE d.o.o., OIB 66609366726, Slavonska avenija 22, 10000 Zagreb</izvorni_sadrzaj>
    <derivirana_varijabla naziv="DomainObject.Predmet.ProtustrankaWithAdressOIB_1">MADE TO MEASURE d.o.o., OIB 66609366726, Slavonska avenija 22, 10000 Zagreb, MADE TO MEASURE d.o.o., OIB 66609366726, Slavonska avenija 22, 10000 Zagreb</derivirana_varijabla>
  </DomainObject.Predmet.ProtustrankaWithAdressOIB>
  <DomainObject.Predmet.ProtustrankaNazivFormated>
    <izvorni_sadrzaj>MADE TO MEASURE d.o.o.,MADE TO MEASURE d.o.o.</izvorni_sadrzaj>
    <derivirana_varijabla naziv="DomainObject.Predmet.ProtustrankaNazivFormated_1">MADE TO MEASURE d.o.o.,MADE TO MEASURE d.o.o.</derivirana_varijabla>
  </DomainObject.Predmet.ProtustrankaNazivFormated>
  <DomainObject.Predmet.ProtustrankaNazivFormatedOIB>
    <izvorni_sadrzaj>MADE TO MEASURE d.o.o., OIB 66609366726,MADE TO MEASURE d.o.o., OIB 66609366726</izvorni_sadrzaj>
    <derivirana_varijabla naziv="DomainObject.Predmet.ProtustrankaNazivFormatedOIB_1">MADE TO MEASURE d.o.o., OIB 66609366726,MADE TO MEASURE d.o.o., OIB 66609366726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Lučić; FINA Regionalni centar Zagreb</izvorni_sadrzaj>
    <derivirana_varijabla naziv="DomainObject.Predmet.StrankaFormated_1">  Vera Lučić; FINA Regionalni centar Zagreb</derivirana_varijabla>
  </DomainObject.Predmet.StrankaFormated>
  <DomainObject.Predmet.StrankaFormatedOIB>
    <izvorni_sadrzaj>  Vera Lučić, OIB 79647878922; FINA Regionalni centar Zagreb, OIB 85821130368</izvorni_sadrzaj>
    <derivirana_varijabla naziv="DomainObject.Predmet.StrankaFormatedOIB_1">  Vera Lučić, OIB 79647878922; FINA Regionalni centar Zagreb, OIB 85821130368</derivirana_varijabla>
  </DomainObject.Predmet.StrankaFormatedOIB>
  <DomainObject.Predmet.StrankaFormatedWithAdress>
    <izvorni_sadrzaj> Vera Lučić, Starjak 19 c, 10370 Dugo Selo; FINA Regionalni centar Zagreb, Trg svibanjskih žrtava 1995. br. 1, 10000 Zagreb</izvorni_sadrzaj>
    <derivirana_varijabla naziv="DomainObject.Predmet.StrankaFormatedWithAdress_1"> Vera Lučić, Starjak 19 c, 10370 Dugo Selo; FINA Regionalni centar Zagreb, Trg svibanjskih žrtava 1995. br. 1, 10000 Zagreb</derivirana_varijabla>
  </DomainObject.Predmet.StrankaFormatedWithAdress>
  <DomainObject.Predmet.StrankaFormatedWithAdressOIB>
    <izvorni_sadrzaj> Vera Lučić, OIB 79647878922, Starjak 19 c, 10370 Dugo Selo; FINA Regionalni centar Zagreb, OIB 85821130368, Trg svibanjskih žrtava 1995. br. 1, 10000 Zagreb</izvorni_sadrzaj>
    <derivirana_varijabla naziv="DomainObject.Predmet.StrankaFormatedWithAdressOIB_1"> Vera Lučić, OIB 79647878922, Starjak 19 c, 10370 Dugo Selo; FINA Regionalni centar Zagreb, OIB 85821130368, Trg svibanjskih žrtava 1995. br. 1, 10000 Zagreb</derivirana_varijabla>
  </DomainObject.Predmet.StrankaFormatedWithAdressOIB>
  <DomainObject.Predmet.StrankaWithAdress>
    <izvorni_sadrzaj>Vera Lučić Starjak 19 c,10370 Dugo Selo,FINA Regionalni centar Zagreb Trg svibanjskih žrtava 1995. br. 1,10000 Zagreb</izvorni_sadrzaj>
    <derivirana_varijabla naziv="DomainObject.Predmet.StrankaWithAdress_1">Vera Lučić Starjak 19 c,10370 Dugo Selo,FINA Regionalni centar Zagreb Trg svibanjskih žrtava 1995. br. 1,10000 Zagreb</derivirana_varijabla>
  </DomainObject.Predmet.StrankaWithAdress>
  <DomainObject.Predmet.StrankaWithAdressOIB>
    <izvorni_sadrzaj>Vera Lučić, OIB 79647878922, Starjak 19 c,10370 Dugo Selo,FINA Regionalni centar Zagreb, OIB 85821130368, Trg svibanjskih žrtava 1995. br. 1,10000 Zagreb</izvorni_sadrzaj>
    <derivirana_varijabla naziv="DomainObject.Predmet.StrankaWithAdressOIB_1">Vera Lučić, OIB 79647878922, Starjak 19 c,10370 Dugo Selo,FINA Regionalni centar Zagreb, OIB 85821130368, Trg svibanjskih žrtava 1995. br. 1,10000 Zagreb</derivirana_varijabla>
  </DomainObject.Predmet.StrankaWithAdressOIB>
  <DomainObject.Predmet.StrankaNazivFormated>
    <izvorni_sadrzaj>Vera Lučić,FINA Regionalni centar Zagreb</izvorni_sadrzaj>
    <derivirana_varijabla naziv="DomainObject.Predmet.StrankaNazivFormated_1">Vera Lučić,FINA Regionalni centar Zagreb</derivirana_varijabla>
  </DomainObject.Predmet.StrankaNazivFormated>
  <DomainObject.Predmet.StrankaNazivFormatedOIB>
    <izvorni_sadrzaj>Vera Lučić, OIB 79647878922,FINA Regionalni centar Zagreb, OIB 85821130368</izvorni_sadrzaj>
    <derivirana_varijabla naziv="DomainObject.Predmet.StrankaNazivFormatedOIB_1">Vera Lučić, OIB 79647878922,FINA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Vera Lučić</item>
      <item>FINA Regionalni centar Zagreb</item>
    </izvorni_sadrzaj>
    <derivirana_varijabla naziv="DomainObject.Predmet.StrankaListFormated_1">
      <item>Vera Lučić</item>
      <item>FINA Regionalni centar Zagreb</item>
    </derivirana_varijabla>
  </DomainObject.Predmet.StrankaListFormated>
  <DomainObject.Predmet.StrankaListFormatedOIB>
    <izvorni_sadrzaj>
      <item>Vera Lučić, OIB 79647878922</item>
      <item>FINA Regionalni centar Zagreb, OIB 85821130368</item>
    </izvorni_sadrzaj>
    <derivirana_varijabla naziv="DomainObject.Predmet.StrankaListFormatedOIB_1">
      <item>Vera Lučić, OIB 79647878922</item>
      <item>FINA Regionalni centar Zagreb, OIB 85821130368</item>
    </derivirana_varijabla>
  </DomainObject.Predmet.StrankaListFormatedOIB>
  <DomainObject.Predmet.StrankaListFormatedWithAdress>
    <izvorni_sadrzaj>
      <item>Vera Lučić, Starjak 19 c, 10370 Dugo Selo</item>
      <item>FINA Regionalni centar Zagreb, Trg svibanjskih žrtava 1995. br. 1, 10000 Zagreb</item>
    </izvorni_sadrzaj>
    <derivirana_varijabla naziv="DomainObject.Predmet.StrankaListFormatedWithAdress_1">
      <item>Vera Lučić, Starjak 19 c, 10370 Dugo Selo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Vera Lučić, OIB 79647878922, Starjak 19 c, 10370 Dugo Selo</item>
      <item>FINA Regionalni centar Zagreb, OIB 85821130368, Trg svibanjskih žrtava 1995. br. 1, 10000 Zagreb</item>
    </izvorni_sadrzaj>
    <derivirana_varijabla naziv="DomainObject.Predmet.StrankaListFormatedWithAdressOIB_1">
      <item>Vera Lučić, OIB 79647878922, Starjak 19 c, 10370 Dugo Selo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Vera Lučić</item>
      <item>FINA Regionalni centar Zagreb</item>
    </izvorni_sadrzaj>
    <derivirana_varijabla naziv="DomainObject.Predmet.StrankaListNazivFormated_1">
      <item>Vera Lučić</item>
      <item>FINA Regionalni centar Zagreb</item>
    </derivirana_varijabla>
  </DomainObject.Predmet.StrankaListNazivFormated>
  <DomainObject.Predmet.StrankaListNazivFormatedOIB>
    <izvorni_sadrzaj>
      <item>Vera Lučić, OIB 79647878922</item>
      <item>FINA Regionalni centar Zagreb, OIB 85821130368</item>
    </izvorni_sadrzaj>
    <derivirana_varijabla naziv="DomainObject.Predmet.StrankaListNazivFormatedOIB_1">
      <item>Vera Lučić, OIB 79647878922</item>
      <item>FINA Regionalni centar Zagreb, OIB 85821130368</item>
    </derivirana_varijabla>
  </DomainObject.Predmet.StrankaListNazivFormatedOIB>
  <DomainObject.Predmet.ProtuStrankaListFormated>
    <izvorni_sadrzaj>
      <item>MADE TO MEASURE d.o.o.</item>
      <item>MADE TO MEASURE d.o.o.</item>
    </izvorni_sadrzaj>
    <derivirana_varijabla naziv="DomainObject.Predmet.ProtuStrankaListFormated_1">
      <item>MADE TO MEASURE d.o.o.</item>
      <item>MADE TO MEASURE d.o.o.</item>
    </derivirana_varijabla>
  </DomainObject.Predmet.ProtuStrankaListFormated>
  <DomainObject.Predmet.ProtuStrankaListFormatedOIB>
    <izvorni_sadrzaj>
      <item>MADE TO MEASURE d.o.o., OIB 66609366726</item>
      <item>MADE TO MEASURE d.o.o., OIB 66609366726</item>
    </izvorni_sadrzaj>
    <derivirana_varijabla naziv="DomainObject.Predmet.ProtuStrankaListFormatedOIB_1">
      <item>MADE TO MEASURE d.o.o., OIB 66609366726</item>
      <item>MADE TO MEASURE d.o.o., OIB 66609366726</item>
    </derivirana_varijabla>
  </DomainObject.Predmet.ProtuStrankaListFormatedOIB>
  <DomainObject.Predmet.ProtuStrankaListFormatedWithAdress>
    <izvorni_sadrzaj>
      <item>MADE TO MEASURE d.o.o., Slavonska avenija 22, 10000 Zagreb</item>
      <item>MADE TO MEASURE d.o.o., Slavonska avenija 22, 10000 Zagreb</item>
    </izvorni_sadrzaj>
    <derivirana_varijabla naziv="DomainObject.Predmet.ProtuStrankaListFormatedWithAdress_1">
      <item>MADE TO MEASURE d.o.o., Slavonska avenija 22, 10000 Zagreb</item>
      <item>MADE TO MEASURE d.o.o., Slavonska avenija 22, 10000 Zagreb</item>
    </derivirana_varijabla>
  </DomainObject.Predmet.ProtuStrankaListFormatedWithAdress>
  <DomainObject.Predmet.ProtuStrankaListFormatedWithAdressOIB>
    <izvorni_sadrzaj>
      <item>MADE TO MEASURE d.o.o., OIB 66609366726, Slavonska avenija 22, 10000 Zagreb</item>
      <item>MADE TO MEASURE d.o.o., OIB 66609366726, Slavonska avenija 22, 10000 Zagreb</item>
    </izvorni_sadrzaj>
    <derivirana_varijabla naziv="DomainObject.Predmet.ProtuStrankaListFormatedWithAdressOIB_1">
      <item>MADE TO MEASURE d.o.o., OIB 66609366726, Slavonska avenija 22, 10000 Zagreb</item>
      <item>MADE TO MEASURE d.o.o., OIB 66609366726, Slavonska avenija 22, 10000 Zagreb</item>
    </derivirana_varijabla>
  </DomainObject.Predmet.ProtuStrankaListFormatedWithAdressOIB>
  <DomainObject.Predmet.ProtuStrankaListNazivFormated>
    <izvorni_sadrzaj>
      <item>MADE TO MEASURE d.o.o.</item>
      <item>MADE TO MEASURE d.o.o.</item>
    </izvorni_sadrzaj>
    <derivirana_varijabla naziv="DomainObject.Predmet.ProtuStrankaListNazivFormated_1">
      <item>MADE TO MEASURE d.o.o.</item>
      <item>MADE TO MEASURE d.o.o.</item>
    </derivirana_varijabla>
  </DomainObject.Predmet.ProtuStrankaListNazivFormated>
  <DomainObject.Predmet.ProtuStrankaListNazivFormatedOIB>
    <izvorni_sadrzaj>
      <item>MADE TO MEASURE d.o.o., OIB 66609366726</item>
      <item>MADE TO MEASURE d.o.o., OIB 66609366726</item>
    </izvorni_sadrzaj>
    <derivirana_varijabla naziv="DomainObject.Predmet.ProtuStrankaListNazivFormatedOIB_1">
      <item>MADE TO MEASURE d.o.o., OIB 66609366726</item>
      <item>MADE TO MEASURE d.o.o., OIB 66609366726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Lučić i dr.</izvorni_sadrzaj>
    <derivirana_varijabla naziv="DomainObject.Predmet.StrankaIDrugi_1">Vera Lučić i dr.</derivirana_varijabla>
  </DomainObject.Predmet.StrankaIDrugi>
  <DomainObject.Predmet.ProtustrankaIDrugi>
    <izvorni_sadrzaj>MADE TO MEASURE d.o.o. i dr.</izvorni_sadrzaj>
    <derivirana_varijabla naziv="DomainObject.Predmet.ProtustrankaIDrugi_1">MADE TO MEASURE d.o.o. i dr.</derivirana_varijabla>
  </DomainObject.Predmet.ProtustrankaIDrugi>
  <DomainObject.Predmet.StrankaIDrugiAdressOIB>
    <izvorni_sadrzaj>Vera Lučić, OIB 79647878922, Starjak 19 c, 10370 Dugo Selo i dr.</izvorni_sadrzaj>
    <derivirana_varijabla naziv="DomainObject.Predmet.StrankaIDrugiAdressOIB_1">Vera Lučić, OIB 79647878922, Starjak 19 c, 10370 Dugo Selo i dr.</derivirana_varijabla>
  </DomainObject.Predmet.StrankaIDrugiAdressOIB>
  <DomainObject.Predmet.ProtustrankaIDrugiAdressOIB>
    <izvorni_sadrzaj>MADE TO MEASURE d.o.o., OIB 66609366726, Slavonska avenija 22, 10000 Zagreb i dr.</izvorni_sadrzaj>
    <derivirana_varijabla naziv="DomainObject.Predmet.ProtustrankaIDrugiAdressOIB_1">MADE TO MEASURE d.o.o., OIB 66609366726, Slavonska avenija 22,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 TO MEASURE d.o.o.</item>
      <item>Vera Lučić</item>
      <item>MADE TO MEASURE d.o.o.</item>
      <item>FINA Regionalni centar Zagreb</item>
    </izvorni_sadrzaj>
    <derivirana_varijabla naziv="DomainObject.Predmet.SudioniciListNaziv_1">
      <item>MADE TO MEASURE d.o.o.</item>
      <item>Vera Lučić</item>
      <item>MADE TO MEASURE d.o.o.</item>
      <item>FINA Regionalni centar Zagreb</item>
    </derivirana_varijabla>
  </DomainObject.Predmet.SudioniciListNaziv>
  <DomainObject.Predmet.SudioniciListAdressOIB>
    <izvorni_sadrzaj>
      <item>MADE TO MEASURE d.o.o., OIB 66609366726, Slavonska avenija 22,10000 Zagreb</item>
      <item>Vera Lučić, OIB 79647878922, Starjak 19 c,10370 Dugo Selo</item>
      <item>MADE TO MEASURE d.o.o., OIB 66609366726, Slavonska avenija 22,10000 Zagreb</item>
      <item>FINA Regionalni centar Zagreb, OIB 85821130368, Trg svibanjskih žrtava 1995. br. 1,10000 Zagreb</item>
    </izvorni_sadrzaj>
    <derivirana_varijabla naziv="DomainObject.Predmet.SudioniciListAdressOIB_1">
      <item>MADE TO MEASURE d.o.o., OIB 66609366726, Slavonska avenija 22,10000 Zagreb</item>
      <item>Vera Lučić, OIB 79647878922, Starjak 19 c,10370 Dugo Selo</item>
      <item>MADE TO MEASURE d.o.o., OIB 66609366726, Slavonska avenija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66609366726</item>
      <item>, OIB 79647878922</item>
      <item>, OIB 66609366726</item>
      <item>, OIB 85821130368</item>
    </izvorni_sadrzaj>
    <derivirana_varijabla naziv="DomainObject.Predmet.SudioniciListNazivOIB_1">
      <item>, OIB 66609366726</item>
      <item>, OIB 79647878922</item>
      <item>, OIB 66609366726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EF584-A5D8-4A9B-A37B-3C5A13678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1692</properties:Characters>
  <properties:Lines>55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2018-01-18T12:30:00Z</dcterms:created>
  <dc:creator>MK</dc:creator>
  <cp:lastModifiedBy>Sonja Pilić</cp:lastModifiedBy>
  <cp:lastPrinted>2018-01-18T12:32:00Z</cp:lastPrinted>
  <dcterms:modified xmlns:xsi="http://www.w3.org/2001/XMLSchema-instance" xsi:type="dcterms:W3CDTF">2018-01-18T12:33:00Z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