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9cfe" w14:paraId="e6c9cfe" w:rsidRDefault="00277C6C" w:rsidP="00531205" w:rsidR="00531205" w:rsidRPr="00531205">
      <w:pPr>
        <w:ind w:firstLine="708" w:left="708"/>
        <w:jc w:val="right"/>
        <w15:collapsed w:val="false"/>
        <w:rPr>
          <w:b/>
          <w:color w:val="000000"/>
          <w:sz w:val="22"/>
          <w:szCs w:val="22"/>
        </w:rPr>
      </w:pPr>
      <w:bookmarkStart w:name="_GoBack" w:id="0"/>
      <w:bookmarkEnd w:id="0"/>
      <w:r w:rsidRPr="00531205">
        <w:rPr>
          <w:b/>
          <w:color w:val="000000"/>
          <w:sz w:val="22"/>
          <w:szCs w:val="22"/>
        </w:rPr>
        <w:t xml:space="preserve">  </w:t>
      </w:r>
      <w:r w:rsidR="00FA2127">
        <w:rPr>
          <w:b/>
          <w:color w:val="000000"/>
          <w:sz w:val="22"/>
          <w:szCs w:val="22"/>
        </w:rPr>
        <w:t>Posl.br. 7.St-1044/17</w:t>
      </w:r>
    </w:p>
    <w:p w:rsidRDefault="00531205" w:rsidP="00A95F64" w:rsidR="00531205" w:rsidRPr="00531205">
      <w:pPr>
        <w:jc w:val="right"/>
        <w:rPr>
          <w:b/>
          <w:sz w:val="22"/>
          <w:szCs w:val="22"/>
        </w:rPr>
      </w:pPr>
    </w:p>
    <w:p w:rsidRDefault="00531205" w:rsidP="00A95F64" w:rsidR="00531205" w:rsidRPr="00531205">
      <w:pPr>
        <w:ind w:firstLine="708" w:left="708"/>
        <w:rPr>
          <w:color w:val="000000"/>
          <w:sz w:val="22"/>
          <w:szCs w:val="22"/>
        </w:rPr>
      </w:pPr>
      <w:r w:rsidRPr="00531205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205" w:rsidP="00A95F64" w:rsidR="00531205" w:rsidRPr="00531205">
      <w:pPr>
        <w:rPr>
          <w:b/>
          <w:sz w:val="22"/>
          <w:szCs w:val="22"/>
        </w:rPr>
      </w:pPr>
      <w:r w:rsidRPr="00531205">
        <w:rPr>
          <w:color w:val="000000"/>
          <w:sz w:val="22"/>
          <w:szCs w:val="22"/>
        </w:rPr>
        <w:t xml:space="preserve">        </w:t>
      </w:r>
      <w:r w:rsidRPr="00531205">
        <w:rPr>
          <w:b/>
          <w:sz w:val="22"/>
          <w:szCs w:val="22"/>
        </w:rPr>
        <w:t>REPUBLIKA HRVATSKA</w:t>
      </w:r>
    </w:p>
    <w:p w:rsidRDefault="00531205" w:rsidP="00A95F64" w:rsidR="00531205" w:rsidRPr="00531205">
      <w:pPr>
        <w:rPr>
          <w:b/>
          <w:sz w:val="22"/>
          <w:szCs w:val="22"/>
        </w:rPr>
      </w:pPr>
      <w:r w:rsidRPr="00531205">
        <w:rPr>
          <w:b/>
          <w:sz w:val="22"/>
          <w:szCs w:val="22"/>
        </w:rPr>
        <w:t xml:space="preserve">     TRGOVAČKI SUD U SPLITU</w:t>
      </w:r>
    </w:p>
    <w:p w:rsidRDefault="00531205" w:rsidP="00A95F64" w:rsidR="00531205" w:rsidRPr="00531205">
      <w:pPr>
        <w:rPr>
          <w:b/>
          <w:sz w:val="22"/>
          <w:szCs w:val="22"/>
        </w:rPr>
      </w:pPr>
      <w:r w:rsidRPr="00531205">
        <w:rPr>
          <w:b/>
          <w:sz w:val="22"/>
          <w:szCs w:val="22"/>
        </w:rPr>
        <w:t>STALNA SLUŽBA U DUBROVNIKU</w:t>
      </w:r>
    </w:p>
    <w:p w:rsidRDefault="00531205" w:rsidP="00A95F64" w:rsidR="00531205" w:rsidRPr="00531205">
      <w:pPr>
        <w:rPr>
          <w:b/>
          <w:sz w:val="22"/>
          <w:szCs w:val="22"/>
        </w:rPr>
      </w:pPr>
      <w:r w:rsidRPr="00531205">
        <w:rPr>
          <w:b/>
          <w:sz w:val="22"/>
          <w:szCs w:val="22"/>
        </w:rPr>
        <w:t xml:space="preserve">    Dr. Ante Starčevića 23, Dubrovnik</w:t>
      </w:r>
    </w:p>
    <w:p w:rsidRDefault="00531205" w:rsidP="00531205" w:rsidR="00277C6C" w:rsidRPr="00531205">
      <w:pPr>
        <w:rPr>
          <w:b/>
          <w:sz w:val="22"/>
          <w:szCs w:val="22"/>
        </w:rPr>
      </w:pPr>
      <w:r w:rsidRPr="00531205">
        <w:rPr>
          <w:color w:val="000000"/>
          <w:sz w:val="22"/>
          <w:szCs w:val="22"/>
        </w:rPr>
        <w:t xml:space="preserve"> </w:t>
      </w:r>
    </w:p>
    <w:p w:rsidRDefault="00277C6C" w:rsidP="00277C6C" w:rsidR="00277C6C">
      <w:pPr>
        <w:keepNext/>
        <w:outlineLvl w:val="0"/>
        <w:rPr>
          <w:b/>
          <w:sz w:val="22"/>
          <w:szCs w:val="22"/>
        </w:rPr>
      </w:pPr>
    </w:p>
    <w:p w:rsidRDefault="00902467" w:rsidP="00277C6C" w:rsidR="00902467">
      <w:pPr>
        <w:keepNext/>
        <w:outlineLvl w:val="0"/>
        <w:rPr>
          <w:b/>
          <w:sz w:val="22"/>
          <w:szCs w:val="22"/>
        </w:rPr>
      </w:pPr>
    </w:p>
    <w:p w:rsidRDefault="00B23EA2" w:rsidP="00277C6C" w:rsidR="00B23EA2" w:rsidRPr="00531205">
      <w:pPr>
        <w:keepNext/>
        <w:outlineLvl w:val="0"/>
        <w:rPr>
          <w:b/>
          <w:sz w:val="22"/>
          <w:szCs w:val="22"/>
        </w:rPr>
      </w:pPr>
    </w:p>
    <w:p w:rsidRDefault="00277C6C" w:rsidP="00277C6C" w:rsidR="00277C6C" w:rsidRPr="00531205">
      <w:pPr>
        <w:keepNext/>
        <w:jc w:val="center"/>
        <w:outlineLvl w:val="0"/>
        <w:rPr>
          <w:b/>
          <w:sz w:val="22"/>
          <w:szCs w:val="22"/>
        </w:rPr>
      </w:pPr>
      <w:r w:rsidRPr="00531205">
        <w:rPr>
          <w:b/>
          <w:sz w:val="22"/>
          <w:szCs w:val="22"/>
        </w:rPr>
        <w:t>R E P U B L I K A   H R V A T S K A</w:t>
      </w:r>
    </w:p>
    <w:p w:rsidRDefault="00277C6C" w:rsidP="00277C6C" w:rsidR="00277C6C" w:rsidRPr="00531205">
      <w:pPr>
        <w:keepNext/>
        <w:jc w:val="center"/>
        <w:outlineLvl w:val="0"/>
        <w:rPr>
          <w:b/>
          <w:sz w:val="22"/>
          <w:szCs w:val="22"/>
        </w:rPr>
      </w:pPr>
      <w:r w:rsidRPr="00531205">
        <w:rPr>
          <w:b/>
          <w:sz w:val="22"/>
          <w:szCs w:val="22"/>
        </w:rPr>
        <w:t>Z A K LJ U Č A K</w:t>
      </w:r>
    </w:p>
    <w:p w:rsidRDefault="00277C6C" w:rsidP="00277C6C" w:rsidR="00277C6C" w:rsidRPr="00531205">
      <w:pPr>
        <w:jc w:val="center"/>
        <w:rPr>
          <w:b/>
          <w:sz w:val="22"/>
          <w:szCs w:val="22"/>
        </w:rPr>
      </w:pPr>
    </w:p>
    <w:p w:rsidRDefault="00277C6C" w:rsidP="00277C6C" w:rsidR="00277C6C" w:rsidRPr="00531205">
      <w:pPr>
        <w:jc w:val="both"/>
        <w:rPr>
          <w:sz w:val="22"/>
          <w:szCs w:val="22"/>
        </w:rPr>
      </w:pPr>
      <w:r w:rsidRPr="00531205">
        <w:rPr>
          <w:sz w:val="22"/>
          <w:szCs w:val="22"/>
        </w:rPr>
        <w:tab/>
        <w:t xml:space="preserve">Trgovački sud u Splitu, Stalna služba u Dubrovniku, po sucu tog suda </w:t>
      </w:r>
      <w:r w:rsidR="00531205" w:rsidRPr="00531205">
        <w:rPr>
          <w:sz w:val="22"/>
          <w:szCs w:val="22"/>
        </w:rPr>
        <w:t>Diani Butigan Granić</w:t>
      </w:r>
      <w:r w:rsidRPr="00531205">
        <w:rPr>
          <w:sz w:val="22"/>
          <w:szCs w:val="22"/>
        </w:rPr>
        <w:t xml:space="preserve">, kao stečajnom sucu, u stečajnom postupku nad dužnikom </w:t>
      </w:r>
      <w:r w:rsidR="00FA2127" w:rsidRPr="009C2A81">
        <w:rPr>
          <w:sz w:val="22"/>
          <w:szCs w:val="22"/>
        </w:rPr>
        <w:t>IPSUM d.o.o.</w:t>
      </w:r>
      <w:r w:rsidR="005F69D6">
        <w:rPr>
          <w:sz w:val="22"/>
          <w:szCs w:val="22"/>
        </w:rPr>
        <w:t xml:space="preserve"> u stečaju</w:t>
      </w:r>
      <w:r w:rsidR="00FA2127" w:rsidRPr="009C2A81">
        <w:rPr>
          <w:sz w:val="22"/>
          <w:szCs w:val="22"/>
        </w:rPr>
        <w:t>, Dubrovnik, Dr. A. Starčevića 29, OIB: 26472901970</w:t>
      </w:r>
      <w:r w:rsidR="00531205" w:rsidRPr="00531205">
        <w:rPr>
          <w:sz w:val="22"/>
          <w:szCs w:val="22"/>
        </w:rPr>
        <w:t xml:space="preserve">, zastupanog po stečajnom upravitelju </w:t>
      </w:r>
      <w:r w:rsidR="00FA2127">
        <w:rPr>
          <w:sz w:val="22"/>
          <w:szCs w:val="22"/>
        </w:rPr>
        <w:t>Vlahu</w:t>
      </w:r>
      <w:r w:rsidR="00531205" w:rsidRPr="00531205">
        <w:rPr>
          <w:sz w:val="22"/>
          <w:szCs w:val="22"/>
        </w:rPr>
        <w:t xml:space="preserve"> </w:t>
      </w:r>
      <w:proofErr w:type="spellStart"/>
      <w:r w:rsidR="00FA2127">
        <w:rPr>
          <w:sz w:val="22"/>
          <w:szCs w:val="22"/>
        </w:rPr>
        <w:t>Monkoviću</w:t>
      </w:r>
      <w:proofErr w:type="spellEnd"/>
      <w:r w:rsidR="00531205" w:rsidRPr="00531205">
        <w:rPr>
          <w:sz w:val="22"/>
          <w:szCs w:val="22"/>
        </w:rPr>
        <w:t xml:space="preserve"> iz </w:t>
      </w:r>
      <w:r w:rsidR="00FA2127">
        <w:rPr>
          <w:sz w:val="22"/>
          <w:szCs w:val="22"/>
        </w:rPr>
        <w:t>Cavtata</w:t>
      </w:r>
      <w:r w:rsidR="00531205" w:rsidRPr="00531205">
        <w:rPr>
          <w:sz w:val="22"/>
          <w:szCs w:val="22"/>
        </w:rPr>
        <w:t xml:space="preserve">, </w:t>
      </w:r>
      <w:r w:rsidRPr="00531205">
        <w:rPr>
          <w:sz w:val="22"/>
          <w:szCs w:val="22"/>
        </w:rPr>
        <w:t xml:space="preserve">dana </w:t>
      </w:r>
      <w:r w:rsidR="00247D03">
        <w:rPr>
          <w:sz w:val="22"/>
          <w:szCs w:val="22"/>
        </w:rPr>
        <w:t>23</w:t>
      </w:r>
      <w:r w:rsidR="009F7D33">
        <w:rPr>
          <w:sz w:val="22"/>
          <w:szCs w:val="22"/>
        </w:rPr>
        <w:t xml:space="preserve">. </w:t>
      </w:r>
      <w:r w:rsidR="00247D03">
        <w:rPr>
          <w:sz w:val="22"/>
          <w:szCs w:val="22"/>
        </w:rPr>
        <w:t>svibnja</w:t>
      </w:r>
      <w:r w:rsidR="00531205" w:rsidRPr="00531205">
        <w:rPr>
          <w:sz w:val="22"/>
          <w:szCs w:val="22"/>
        </w:rPr>
        <w:t xml:space="preserve"> </w:t>
      </w:r>
      <w:r w:rsidR="00FA2127">
        <w:rPr>
          <w:sz w:val="22"/>
          <w:szCs w:val="22"/>
        </w:rPr>
        <w:t xml:space="preserve"> 2018</w:t>
      </w:r>
      <w:r w:rsidRPr="00531205">
        <w:rPr>
          <w:sz w:val="22"/>
          <w:szCs w:val="22"/>
        </w:rPr>
        <w:t>. godine</w:t>
      </w:r>
    </w:p>
    <w:p w:rsidRDefault="00277C6C" w:rsidP="00277C6C" w:rsidR="00277C6C">
      <w:pPr>
        <w:ind w:firstLine="708"/>
        <w:jc w:val="both"/>
        <w:rPr>
          <w:sz w:val="22"/>
          <w:szCs w:val="22"/>
        </w:rPr>
      </w:pPr>
    </w:p>
    <w:p w:rsidRDefault="008F36AE" w:rsidP="00277C6C" w:rsidR="008F36AE">
      <w:pPr>
        <w:ind w:firstLine="708"/>
        <w:jc w:val="both"/>
        <w:rPr>
          <w:sz w:val="22"/>
          <w:szCs w:val="22"/>
        </w:rPr>
      </w:pPr>
    </w:p>
    <w:p w:rsidRDefault="00902467" w:rsidP="00277C6C" w:rsidR="00902467" w:rsidRPr="00531205">
      <w:pPr>
        <w:ind w:firstLine="708"/>
        <w:jc w:val="both"/>
        <w:rPr>
          <w:sz w:val="22"/>
          <w:szCs w:val="22"/>
        </w:rPr>
      </w:pPr>
    </w:p>
    <w:p w:rsidRDefault="00277C6C" w:rsidP="00277C6C" w:rsidR="00277C6C">
      <w:pPr>
        <w:jc w:val="center"/>
        <w:rPr>
          <w:b/>
          <w:sz w:val="22"/>
          <w:szCs w:val="22"/>
        </w:rPr>
      </w:pPr>
      <w:r w:rsidRPr="00531205">
        <w:rPr>
          <w:b/>
          <w:sz w:val="22"/>
          <w:szCs w:val="22"/>
        </w:rPr>
        <w:t>z a k l</w:t>
      </w:r>
      <w:r w:rsidR="00364F3E">
        <w:rPr>
          <w:b/>
          <w:sz w:val="22"/>
          <w:szCs w:val="22"/>
        </w:rPr>
        <w:t xml:space="preserve"> </w:t>
      </w:r>
      <w:r w:rsidRPr="00531205">
        <w:rPr>
          <w:b/>
          <w:sz w:val="22"/>
          <w:szCs w:val="22"/>
        </w:rPr>
        <w:t>j u č i o  j e</w:t>
      </w:r>
    </w:p>
    <w:p w:rsidRDefault="00902467" w:rsidP="00277C6C" w:rsidR="00902467" w:rsidRPr="00531205">
      <w:pPr>
        <w:jc w:val="center"/>
        <w:rPr>
          <w:b/>
          <w:sz w:val="22"/>
          <w:szCs w:val="22"/>
        </w:rPr>
      </w:pPr>
    </w:p>
    <w:p w:rsidRDefault="0041004E" w:rsidP="008F36AE" w:rsidR="0041004E">
      <w:pPr>
        <w:jc w:val="both"/>
        <w:rPr>
          <w:sz w:val="22"/>
          <w:szCs w:val="22"/>
        </w:rPr>
      </w:pPr>
    </w:p>
    <w:p w:rsidRDefault="00247D03" w:rsidP="00247D03" w:rsidR="00247D03" w:rsidRPr="00247D03">
      <w:pPr>
        <w:ind w:firstLine="708"/>
        <w:jc w:val="both"/>
        <w:rPr>
          <w:b/>
          <w:sz w:val="22"/>
          <w:szCs w:val="22"/>
        </w:rPr>
      </w:pPr>
      <w:r w:rsidRPr="00247D03">
        <w:rPr>
          <w:sz w:val="22"/>
          <w:szCs w:val="22"/>
        </w:rPr>
        <w:t xml:space="preserve">Ročište za ispitivanje prijavljenih potraživanja vjerovnika zakazuje se za dan </w:t>
      </w:r>
      <w:r>
        <w:rPr>
          <w:b/>
          <w:sz w:val="22"/>
          <w:szCs w:val="22"/>
        </w:rPr>
        <w:t>13</w:t>
      </w:r>
      <w:r w:rsidRPr="00247D03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lipnja</w:t>
      </w:r>
      <w:r w:rsidRPr="00247D03">
        <w:rPr>
          <w:b/>
          <w:sz w:val="22"/>
          <w:szCs w:val="22"/>
        </w:rPr>
        <w:t xml:space="preserve"> 2018. godine u 10,00 sati</w:t>
      </w:r>
      <w:r w:rsidRPr="00247D03">
        <w:rPr>
          <w:sz w:val="22"/>
          <w:szCs w:val="22"/>
        </w:rPr>
        <w:t xml:space="preserve">, sve u zgradi ovog suda u Dubrovniku, Dr. A. Starčevića 23, sudnica </w:t>
      </w:r>
      <w:r>
        <w:rPr>
          <w:sz w:val="22"/>
          <w:szCs w:val="22"/>
        </w:rPr>
        <w:t>1</w:t>
      </w:r>
      <w:r w:rsidRPr="00247D03">
        <w:rPr>
          <w:sz w:val="22"/>
          <w:szCs w:val="22"/>
        </w:rPr>
        <w:t>. Nakon ispitnog ročišta održat će se izvještajno ročište.</w:t>
      </w:r>
      <w:r w:rsidRPr="00247D03">
        <w:rPr>
          <w:sz w:val="22"/>
          <w:szCs w:val="22"/>
          <w:u w:val="single"/>
        </w:rPr>
        <w:t xml:space="preserve"> </w:t>
      </w:r>
    </w:p>
    <w:p w:rsidRDefault="0041004E" w:rsidP="0041004E" w:rsidR="0041004E">
      <w:pPr>
        <w:ind w:firstLine="708"/>
        <w:jc w:val="both"/>
        <w:rPr>
          <w:sz w:val="22"/>
          <w:szCs w:val="22"/>
        </w:rPr>
      </w:pPr>
    </w:p>
    <w:p w:rsidRDefault="0041004E" w:rsidP="0041004E" w:rsidR="0041004E">
      <w:pPr>
        <w:jc w:val="both"/>
        <w:rPr>
          <w:sz w:val="22"/>
          <w:szCs w:val="22"/>
        </w:rPr>
      </w:pPr>
    </w:p>
    <w:p w:rsidRDefault="0041004E" w:rsidP="008F36AE" w:rsidR="0041004E">
      <w:pPr>
        <w:jc w:val="both"/>
        <w:rPr>
          <w:sz w:val="22"/>
          <w:szCs w:val="22"/>
        </w:rPr>
      </w:pPr>
    </w:p>
    <w:p w:rsidRDefault="0041004E" w:rsidP="008F36AE" w:rsidR="0041004E">
      <w:pPr>
        <w:jc w:val="both"/>
        <w:rPr>
          <w:sz w:val="22"/>
          <w:szCs w:val="22"/>
        </w:rPr>
      </w:pPr>
    </w:p>
    <w:p w:rsidRDefault="00277C6C" w:rsidP="00B23EA2" w:rsidR="00277C6C" w:rsidRPr="00B23EA2">
      <w:pPr>
        <w:jc w:val="both"/>
        <w:rPr>
          <w:sz w:val="22"/>
          <w:szCs w:val="22"/>
        </w:rPr>
      </w:pPr>
    </w:p>
    <w:p w:rsidRDefault="00B23EA2" w:rsidP="00277C6C" w:rsidR="00277C6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 </w:t>
      </w:r>
      <w:r w:rsidR="00247D03">
        <w:rPr>
          <w:b/>
          <w:sz w:val="22"/>
          <w:szCs w:val="22"/>
        </w:rPr>
        <w:t>23</w:t>
      </w:r>
      <w:r>
        <w:rPr>
          <w:b/>
          <w:sz w:val="22"/>
          <w:szCs w:val="22"/>
        </w:rPr>
        <w:t xml:space="preserve">. </w:t>
      </w:r>
      <w:r w:rsidR="00247D03">
        <w:rPr>
          <w:b/>
          <w:sz w:val="22"/>
          <w:szCs w:val="22"/>
        </w:rPr>
        <w:t>svibnja</w:t>
      </w:r>
      <w:r w:rsidR="00531205" w:rsidRPr="00531205">
        <w:rPr>
          <w:b/>
          <w:sz w:val="22"/>
          <w:szCs w:val="22"/>
        </w:rPr>
        <w:t xml:space="preserve"> </w:t>
      </w:r>
      <w:r w:rsidR="00FA2127">
        <w:rPr>
          <w:b/>
          <w:sz w:val="22"/>
          <w:szCs w:val="22"/>
        </w:rPr>
        <w:t>2018</w:t>
      </w:r>
      <w:r w:rsidR="00277C6C" w:rsidRPr="00531205">
        <w:rPr>
          <w:b/>
          <w:sz w:val="22"/>
          <w:szCs w:val="22"/>
        </w:rPr>
        <w:t>.g.</w:t>
      </w:r>
    </w:p>
    <w:p w:rsidRDefault="00902467" w:rsidP="00277C6C" w:rsidR="00902467" w:rsidRPr="00531205">
      <w:pPr>
        <w:jc w:val="center"/>
        <w:rPr>
          <w:b/>
          <w:sz w:val="22"/>
          <w:szCs w:val="22"/>
        </w:rPr>
      </w:pPr>
    </w:p>
    <w:p w:rsidRDefault="00277C6C" w:rsidP="00277C6C" w:rsidR="00277C6C" w:rsidRPr="00531205">
      <w:pPr>
        <w:rPr>
          <w:b/>
          <w:sz w:val="22"/>
          <w:szCs w:val="22"/>
        </w:rPr>
      </w:pPr>
    </w:p>
    <w:p w:rsidRDefault="00531205" w:rsidP="00531205" w:rsidR="00531205" w:rsidRPr="00531205">
      <w:pPr>
        <w:tabs>
          <w:tab w:pos="0" w:val="left"/>
        </w:tabs>
        <w:ind w:left="5664"/>
        <w:rPr>
          <w:b/>
          <w:sz w:val="22"/>
          <w:szCs w:val="22"/>
        </w:rPr>
      </w:pPr>
      <w:r w:rsidRPr="00531205">
        <w:rPr>
          <w:b/>
          <w:sz w:val="22"/>
          <w:szCs w:val="22"/>
        </w:rPr>
        <w:t>Sudac:</w:t>
      </w:r>
    </w:p>
    <w:p w:rsidRDefault="00531205" w:rsidP="00531205" w:rsidR="00531205" w:rsidRPr="00531205">
      <w:pPr>
        <w:tabs>
          <w:tab w:pos="0" w:val="left"/>
        </w:tabs>
        <w:ind w:left="5664"/>
        <w:rPr>
          <w:b/>
          <w:sz w:val="22"/>
          <w:szCs w:val="22"/>
        </w:rPr>
      </w:pPr>
    </w:p>
    <w:p w:rsidRDefault="00531205" w:rsidP="00531205" w:rsidR="00531205">
      <w:pPr>
        <w:tabs>
          <w:tab w:pos="0" w:val="left"/>
        </w:tabs>
        <w:ind w:left="5664"/>
        <w:rPr>
          <w:b/>
          <w:sz w:val="22"/>
          <w:szCs w:val="22"/>
        </w:rPr>
      </w:pPr>
      <w:r w:rsidRPr="00531205">
        <w:rPr>
          <w:b/>
          <w:sz w:val="22"/>
          <w:szCs w:val="22"/>
        </w:rPr>
        <w:t xml:space="preserve">Diana </w:t>
      </w:r>
      <w:proofErr w:type="spellStart"/>
      <w:r w:rsidRPr="00531205">
        <w:rPr>
          <w:b/>
          <w:sz w:val="22"/>
          <w:szCs w:val="22"/>
        </w:rPr>
        <w:t>Butigan</w:t>
      </w:r>
      <w:proofErr w:type="spellEnd"/>
      <w:r w:rsidRPr="00531205">
        <w:rPr>
          <w:b/>
          <w:sz w:val="22"/>
          <w:szCs w:val="22"/>
        </w:rPr>
        <w:t xml:space="preserve"> Granić</w:t>
      </w:r>
      <w:r w:rsidR="00277C6C" w:rsidRPr="00531205">
        <w:rPr>
          <w:b/>
          <w:sz w:val="22"/>
          <w:szCs w:val="22"/>
        </w:rPr>
        <w:tab/>
      </w:r>
    </w:p>
    <w:p w:rsidRDefault="00902467" w:rsidP="00531205" w:rsidR="00902467">
      <w:pPr>
        <w:tabs>
          <w:tab w:pos="0" w:val="left"/>
        </w:tabs>
        <w:ind w:left="5664"/>
        <w:rPr>
          <w:b/>
          <w:sz w:val="22"/>
          <w:szCs w:val="22"/>
        </w:rPr>
      </w:pPr>
    </w:p>
    <w:p w:rsidRDefault="00144075" w:rsidP="00531205" w:rsidR="00144075" w:rsidRPr="00531205">
      <w:pPr>
        <w:tabs>
          <w:tab w:pos="0" w:val="left"/>
        </w:tabs>
        <w:ind w:left="5664"/>
        <w:rPr>
          <w:b/>
          <w:sz w:val="22"/>
          <w:szCs w:val="22"/>
        </w:rPr>
      </w:pPr>
    </w:p>
    <w:p w:rsidRDefault="00277C6C" w:rsidP="00277C6C" w:rsidR="00277C6C" w:rsidRPr="00531205">
      <w:pPr>
        <w:tabs>
          <w:tab w:pos="0" w:val="left"/>
        </w:tabs>
        <w:rPr>
          <w:b/>
          <w:sz w:val="22"/>
          <w:szCs w:val="22"/>
        </w:rPr>
      </w:pPr>
      <w:r w:rsidRPr="00531205">
        <w:rPr>
          <w:b/>
          <w:sz w:val="22"/>
          <w:szCs w:val="22"/>
        </w:rPr>
        <w:t xml:space="preserve">UPUTA O PRAVNOM LIJEKU: </w:t>
      </w:r>
    </w:p>
    <w:p w:rsidRDefault="00277C6C" w:rsidP="00531205" w:rsidR="00277C6C" w:rsidRPr="00531205">
      <w:pPr>
        <w:tabs>
          <w:tab w:pos="0" w:val="left"/>
        </w:tabs>
        <w:jc w:val="both"/>
        <w:rPr>
          <w:sz w:val="22"/>
          <w:szCs w:val="22"/>
        </w:rPr>
      </w:pPr>
      <w:r w:rsidRPr="00531205">
        <w:rPr>
          <w:sz w:val="22"/>
          <w:szCs w:val="22"/>
        </w:rPr>
        <w:t>Protiv ovog zaključka o upravljanju postupkom nije dopuštena žalba (čl. 19. st. 7. SZ-a).</w:t>
      </w:r>
    </w:p>
    <w:p w:rsidRDefault="00277C6C" w:rsidP="00277C6C" w:rsidR="00277C6C" w:rsidRPr="00531205">
      <w:pPr>
        <w:tabs>
          <w:tab w:pos="4438" w:val="left"/>
        </w:tabs>
        <w:jc w:val="both"/>
        <w:rPr>
          <w:sz w:val="22"/>
          <w:szCs w:val="22"/>
        </w:rPr>
      </w:pPr>
    </w:p>
    <w:p w:rsidRDefault="00277C6C" w:rsidP="00531205" w:rsidR="00277C6C" w:rsidRPr="00531205">
      <w:pPr>
        <w:rPr>
          <w:b/>
          <w:sz w:val="22"/>
          <w:szCs w:val="22"/>
        </w:rPr>
      </w:pPr>
      <w:r w:rsidRPr="00531205">
        <w:rPr>
          <w:b/>
          <w:sz w:val="22"/>
          <w:szCs w:val="22"/>
        </w:rPr>
        <w:t xml:space="preserve">DN-a: </w:t>
      </w:r>
    </w:p>
    <w:p w:rsidRDefault="00FA2127" w:rsidP="00FA2127" w:rsidR="00FA2127" w:rsidRPr="009C2A81">
      <w:pPr>
        <w:numPr>
          <w:ilvl w:val="0"/>
          <w:numId w:val="7"/>
        </w:numPr>
        <w:jc w:val="both"/>
        <w:rPr>
          <w:sz w:val="22"/>
          <w:szCs w:val="22"/>
        </w:rPr>
      </w:pPr>
      <w:r w:rsidRPr="009C2A81">
        <w:rPr>
          <w:sz w:val="22"/>
          <w:szCs w:val="22"/>
        </w:rPr>
        <w:t xml:space="preserve">dužniku </w:t>
      </w:r>
    </w:p>
    <w:p w:rsidRDefault="00FA2127" w:rsidP="00FA2127" w:rsidR="00FA2127" w:rsidRPr="009C2A81">
      <w:pPr>
        <w:numPr>
          <w:ilvl w:val="0"/>
          <w:numId w:val="7"/>
        </w:numPr>
        <w:jc w:val="both"/>
        <w:rPr>
          <w:sz w:val="22"/>
          <w:szCs w:val="22"/>
        </w:rPr>
      </w:pPr>
      <w:r w:rsidRPr="009C2A81">
        <w:rPr>
          <w:sz w:val="22"/>
          <w:szCs w:val="22"/>
        </w:rPr>
        <w:t>stečajnom upravitelju</w:t>
      </w:r>
    </w:p>
    <w:p w:rsidRDefault="00FA2127" w:rsidP="00FA2127" w:rsidR="00FA2127" w:rsidRPr="009C2A81">
      <w:pPr>
        <w:numPr>
          <w:ilvl w:val="0"/>
          <w:numId w:val="7"/>
        </w:numPr>
        <w:jc w:val="both"/>
        <w:rPr>
          <w:sz w:val="22"/>
          <w:szCs w:val="22"/>
        </w:rPr>
      </w:pPr>
      <w:r w:rsidRPr="009C2A81">
        <w:rPr>
          <w:sz w:val="22"/>
          <w:szCs w:val="22"/>
        </w:rPr>
        <w:t xml:space="preserve">FINA Dubrovnik </w:t>
      </w:r>
    </w:p>
    <w:p w:rsidRDefault="00FA2127" w:rsidP="00FA2127" w:rsidR="00FA2127" w:rsidRPr="009C2A81">
      <w:pPr>
        <w:numPr>
          <w:ilvl w:val="0"/>
          <w:numId w:val="7"/>
        </w:numPr>
        <w:jc w:val="both"/>
        <w:rPr>
          <w:sz w:val="22"/>
          <w:szCs w:val="22"/>
        </w:rPr>
      </w:pPr>
      <w:r w:rsidRPr="009C2A81">
        <w:rPr>
          <w:sz w:val="22"/>
          <w:szCs w:val="22"/>
        </w:rPr>
        <w:t xml:space="preserve">ŽDO Dubrovnik, Građansko-upravni odjel </w:t>
      </w:r>
    </w:p>
    <w:p w:rsidRDefault="00FA2127" w:rsidP="00FA2127" w:rsidR="00FA2127" w:rsidRPr="009C2A81">
      <w:pPr>
        <w:numPr>
          <w:ilvl w:val="0"/>
          <w:numId w:val="7"/>
        </w:numPr>
        <w:jc w:val="both"/>
        <w:rPr>
          <w:sz w:val="22"/>
          <w:szCs w:val="22"/>
        </w:rPr>
      </w:pPr>
      <w:r w:rsidRPr="009C2A81">
        <w:rPr>
          <w:sz w:val="22"/>
          <w:szCs w:val="22"/>
        </w:rPr>
        <w:t>mrežna stranica e-Oglasna ploča sudova</w:t>
      </w:r>
    </w:p>
    <w:p w:rsidRDefault="00E55080" w:rsidP="00875AA6" w:rsidR="00E55080" w:rsidRPr="00531205">
      <w:pPr>
        <w:ind w:left="720"/>
        <w:rPr>
          <w:sz w:val="22"/>
          <w:szCs w:val="22"/>
        </w:rPr>
      </w:pPr>
    </w:p>
    <w:sectPr w:rsidSect="00902467" w:rsidR="00E55080" w:rsidRPr="00531205">
      <w:pgSz w:h="16838" w:w="11906"/>
      <w:pgMar w:gutter="0" w:footer="708" w:header="708" w:left="1560" w:bottom="1417" w:right="1558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9F2286F"/>
    <w:multiLevelType w:val="hybridMultilevel"/>
    <w:tmpl w:val="6F3849F6"/>
    <w:lvl w:tplc="DB084506" w:ilvl="0">
      <w:start w:val="1"/>
      <w:numFmt w:val="upperRoman"/>
      <w:lvlText w:val="%1."/>
      <w:lvlJc w:val="left"/>
      <w:pPr>
        <w:ind w:hanging="72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1B1255"/>
    <w:multiLevelType w:val="hybridMultilevel"/>
    <w:tmpl w:val="D3D057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50281A"/>
    <w:multiLevelType w:val="hybridMultilevel"/>
    <w:tmpl w:val="C6AE7520"/>
    <w:lvl w:tplc="DB084506" w:ilvl="0">
      <w:start w:val="1"/>
      <w:numFmt w:val="upperRoman"/>
      <w:lvlText w:val="%1."/>
      <w:lvlJc w:val="left"/>
      <w:pPr>
        <w:ind w:hanging="72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C6C"/>
    <w:rsid w:val="000A5030"/>
    <w:rsid w:val="00111BE9"/>
    <w:rsid w:val="00144075"/>
    <w:rsid w:val="001C41EF"/>
    <w:rsid w:val="00247D03"/>
    <w:rsid w:val="00277C6C"/>
    <w:rsid w:val="00346DA7"/>
    <w:rsid w:val="00364F3E"/>
    <w:rsid w:val="003B6F99"/>
    <w:rsid w:val="0041004E"/>
    <w:rsid w:val="00527C63"/>
    <w:rsid w:val="00531205"/>
    <w:rsid w:val="005D7AAD"/>
    <w:rsid w:val="005F69D6"/>
    <w:rsid w:val="0075315D"/>
    <w:rsid w:val="007D5E19"/>
    <w:rsid w:val="008378DE"/>
    <w:rsid w:val="00875AA6"/>
    <w:rsid w:val="008C36C6"/>
    <w:rsid w:val="008F36AE"/>
    <w:rsid w:val="00902467"/>
    <w:rsid w:val="009F7D33"/>
    <w:rsid w:val="00AD19BD"/>
    <w:rsid w:val="00B23EA2"/>
    <w:rsid w:val="00DD2882"/>
    <w:rsid w:val="00E55080"/>
    <w:rsid w:val="00F53DCC"/>
    <w:rsid w:val="00FA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7C6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7C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1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20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1B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BE9"/>
    <w:rPr>
      <w:rFonts w:cs="Times New Roman" w:hAnsi="Times New Roman" w:ascii="Times New Roman"/>
      <w:b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BE9"/>
    <w:rPr>
      <w:b/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BE9"/>
    <w:rPr>
      <w:rFonts w:cs="Times New Roman" w:hAnsi="Times New Roman" w:ascii="Times New Roman"/>
      <w:b w:val="false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BE9"/>
    <w:rPr>
      <w:rFonts w:cs="Times New Roman" w:hAnsi="Times New Roman" w:ascii="Times New Roman"/>
      <w:b w:val="false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7C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7C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1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20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1B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BE9"/>
    <w:rPr>
      <w:rFonts w:ascii="Times New Roman" w:cs="Times New Roman" w:hAnsi="Times New Roman"/>
      <w:b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BE9"/>
    <w:rPr>
      <w:b/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BE9"/>
    <w:rPr>
      <w:rFonts w:ascii="Times New Roman" w:cs="Times New Roman" w:hAnsi="Times New Roman"/>
      <w:b w:val="0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BE9"/>
    <w:rPr>
      <w:rFonts w:ascii="Times New Roman" w:cs="Times New Roman" w:hAnsi="Times New Roman"/>
      <w:b w:val="0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8727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St-1044/2017</izvorni_sadrzaj>
    <derivirana_varijabla naziv="DomainObject.Predmet.OznakaBroj_1">St-1044/2017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IPSUM d.o.o. za građevinarstvo i trgovinu</izvorni_sadrzaj>
    <derivirana_varijabla naziv="DomainObject.Predmet.ProtustrankaFormated_1">  IPSUM d.o.o. za građevinarstvo i trgovinu</derivirana_varijabla>
  </DomainObject.Predmet.ProtustrankaFormated>
  <DomainObject.Predmet.ProtustrankaFormatedOIB>
    <izvorni_sadrzaj>  IPSUM d.o.o. za građevinarstvo i trgovinu, OIB 26472901970</izvorni_sadrzaj>
    <derivirana_varijabla naziv="DomainObject.Predmet.ProtustrankaFormatedOIB_1">  IPSUM d.o.o. za građevinarstvo i trgovinu, OIB 26472901970</derivirana_varijabla>
  </DomainObject.Predmet.ProtustrankaFormatedOIB>
  <DomainObject.Predmet.ProtustrankaFormatedWithAdress>
    <izvorni_sadrzaj> IPSUM d.o.o. za građevinarstvo i trgovinu, Dr. Ante Starčevića 29, 20000 Dubrovnik</izvorni_sadrzaj>
    <derivirana_varijabla naziv="DomainObject.Predmet.ProtustrankaFormatedWithAdress_1"> IPSUM d.o.o. za građevinarstvo i trgovinu, Dr. Ante Starčevića 29, 20000 Dubrovnik</derivirana_varijabla>
  </DomainObject.Predmet.ProtustrankaFormatedWithAdress>
  <DomainObject.Predmet.ProtustrankaFormatedWithAdressOIB>
    <izvorni_sadrzaj> IPSUM d.o.o. za građevinarstvo i trgovinu, OIB 26472901970, Dr. Ante Starčevića 29, 20000 Dubrovnik</izvorni_sadrzaj>
    <derivirana_varijabla naziv="DomainObject.Predmet.ProtustrankaFormatedWithAdressOIB_1"> IPSUM d.o.o. za građevinarstvo i trgovinu, OIB 26472901970, Dr. Ante Starčevića 29, 20000 Dubrovnik</derivirana_varijabla>
  </DomainObject.Predmet.ProtustrankaFormatedWithAdressOIB>
  <DomainObject.Predmet.ProtustrankaWithAdress>
    <izvorni_sadrzaj>IPSUM d.o.o. za građevinarstvo i trgovinu Dr. Ante Starčevića 29, 20000 Dubrovnik</izvorni_sadrzaj>
    <derivirana_varijabla naziv="DomainObject.Predmet.ProtustrankaWithAdress_1">IPSUM d.o.o. za građevinarstvo i trgovinu Dr. Ante Starčevića 29, 20000 Dubrovnik</derivirana_varijabla>
  </DomainObject.Predmet.ProtustrankaWithAdress>
  <DomainObject.Predmet.ProtustrankaWithAdressOIB>
    <izvorni_sadrzaj>IPSUM d.o.o. za građevinarstvo i trgovinu, OIB 26472901970, Dr. Ante Starčevića 29, 20000 Dubrovnik</izvorni_sadrzaj>
    <derivirana_varijabla naziv="DomainObject.Predmet.ProtustrankaWithAdressOIB_1">IPSUM d.o.o. za građevinarstvo i trgovinu, OIB 26472901970, Dr. Ante Starčevića 29, 20000 Dubrovnik</derivirana_varijabla>
  </DomainObject.Predmet.ProtustrankaWithAdressOIB>
  <DomainObject.Predmet.ProtustrankaNazivFormated>
    <izvorni_sadrzaj>IPSUM d.o.o. za građevinarstvo i trgovinu</izvorni_sadrzaj>
    <derivirana_varijabla naziv="DomainObject.Predmet.ProtustrankaNazivFormated_1">IPSUM d.o.o. za građevinarstvo i trgovinu</derivirana_varijabla>
  </DomainObject.Predmet.ProtustrankaNazivFormated>
  <DomainObject.Predmet.ProtustrankaNazivFormatedOIB>
    <izvorni_sadrzaj>IPSUM d.o.o. za građevinarstvo i trgovinu, OIB 26472901970</izvorni_sadrzaj>
    <derivirana_varijabla naziv="DomainObject.Predmet.ProtustrankaNazivFormatedOIB_1">IPSUM d.o.o. za građevinarstvo i trgovinu, OIB 26472901970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4378571.37</izvorni_sadrzaj>
    <derivirana_varijabla naziv="DomainObject.Predmet.TrenutnaVrijednost_1">4378571.37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IPSUM d.o.o. za građevinarstvo i trgovinu</item>
    </izvorni_sadrzaj>
    <derivirana_varijabla naziv="DomainObject.Predmet.ProtuStrankaListFormated_1">
      <item>IPSUM d.o.o. za građevinarstvo i trgovinu</item>
    </derivirana_varijabla>
  </DomainObject.Predmet.ProtuStrankaListFormated>
  <DomainObject.Predmet.ProtuStrankaListFormatedOIB>
    <izvorni_sadrzaj>
      <item>IPSUM d.o.o. za građevinarstvo i trgovinu, OIB 26472901970</item>
    </izvorni_sadrzaj>
    <derivirana_varijabla naziv="DomainObject.Predmet.ProtuStrankaListFormatedOIB_1">
      <item>IPSUM d.o.o. za građevinarstvo i trgovinu, OIB 26472901970</item>
    </derivirana_varijabla>
  </DomainObject.Predmet.ProtuStrankaListFormatedOIB>
  <DomainObject.Predmet.ProtuStrankaListFormatedWithAdress>
    <izvorni_sadrzaj>
      <item>IPSUM d.o.o. za građevinarstvo i trgovinu, Dr. Ante Starčevića 29, 20000 Dubrovnik</item>
    </izvorni_sadrzaj>
    <derivirana_varijabla naziv="DomainObject.Predmet.ProtuStrankaListFormatedWithAdress_1">
      <item>IPSUM d.o.o. za građevinarstvo i trgovinu, Dr. Ante Starčevića 29, 20000 Dubrovnik</item>
    </derivirana_varijabla>
  </DomainObject.Predmet.ProtuStrankaListFormatedWithAdress>
  <DomainObject.Predmet.ProtuStrankaListFormatedWithAdressOIB>
    <izvorni_sadrzaj>
      <item>IPSUM d.o.o. za građevinarstvo i trgovinu, OIB 26472901970, Dr. Ante Starčevića 29, 20000 Dubrovnik</item>
    </izvorni_sadrzaj>
    <derivirana_varijabla naziv="DomainObject.Predmet.ProtuStrankaListFormatedWithAdressOIB_1">
      <item>IPSUM d.o.o. za građevinarstvo i trgovinu, OIB 26472901970, Dr. Ante Starčevića 29, 20000 Dubrovnik</item>
    </derivirana_varijabla>
  </DomainObject.Predmet.ProtuStrankaListFormatedWithAdressOIB>
  <DomainObject.Predmet.ProtuStrankaListNazivFormated>
    <izvorni_sadrzaj>
      <item>IPSUM d.o.o. za građevinarstvo i trgovinu</item>
    </izvorni_sadrzaj>
    <derivirana_varijabla naziv="DomainObject.Predmet.ProtuStrankaListNazivFormated_1">
      <item>IPSUM d.o.o. za građevinarstvo i trgovinu</item>
    </derivirana_varijabla>
  </DomainObject.Predmet.ProtuStrankaListNazivFormated>
  <DomainObject.Predmet.ProtuStrankaListNazivFormatedOIB>
    <izvorni_sadrzaj>
      <item>IPSUM d.o.o. za građevinarstvo i trgovinu, OIB 26472901970</item>
    </izvorni_sadrzaj>
    <derivirana_varijabla naziv="DomainObject.Predmet.ProtuStrankaListNazivFormatedOIB_1">
      <item>IPSUM d.o.o. za građevinarstvo i trgovinu, OIB 26472901970</item>
    </derivirana_varijabla>
  </DomainObject.Predmet.ProtuStrankaListNazivFormatedOIB>
  <DomainObject.Predmet.OstaliListFormated>
    <izvorni_sadrzaj>
      <item>Petra Šprlje</item>
      <item>Leon Šprlje</item>
      <item>odvj. Slaven Šoša</item>
      <item>HEP ELEKTRA d.o.o. za opskrbu električnom energijom</item>
      <item>ILIRIC-DSW, društvo s ograničenom odgovornošću za trgovinu</item>
      <item>BRODOMETALURGIJA d.o.o. za proizvodnju i trgovinu</item>
      <item>ZAGREBAČKI HOLDING, društvo s ograničenom odgovornošću za javni prijevoz, opskrbu vodom, održavanje čistoće, putnička a</item>
      <item>Financijska agencija</item>
      <item>SAMOBORKA SPLIT d.o.o. za proizvodnju građevinskog materijala</item>
      <item>METKOVIĆ, d.o.o. za vodoopskrbu i odvodnju otpadnih voda</item>
      <item>CESTOGRADNJA, društvo s ograničenom odgovornošću za građevinarstvo</item>
      <item>POMAK projektiranje, proizvodnja, marketing i trgovina u automatizaciji i kompjuterizaciji d.o.o.</item>
      <item>POMAK CONTROL d.o.o. za proizvodnju, projektiranje i građenje</item>
      <item>VODOVOD DUBROVNIK d.o.o. za vodoopskrbu i komunalnu hidrotehniku</item>
      <item>INA-INDUSTRIJA NAFTE, d.d.</item>
      <item>CROATIA BANKA, dioničko društvo</item>
      <item>LORENČIĆ-CROATIA d.o.o.za prodaju građevinskih strojeva i servis</item>
      <item>ALLIANZ ZAGREB dioničko društvo za osiguranje</item>
      <item>PODOVI OPAČAK d.o.o. za proizvodnju i usluge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  <item>ERSTE&amp;STEIERMÄRKISCHE BANKA dioničko društvo</item>
      <item>MEĐIMURJE GRADITELJSTVO društvo s ograničenom odgovornošću za graditeljstvo i usluge</item>
      <item>EOS MATRIX d.o.o. za poslovne usluge</item>
      <item>ERSTE FACTORING društvo s ograničenom odgovornošću za factoring</item>
      <item>SPP društvo s ograničenom odgovornošću za geotehniku, rudarstvo, građenje, zaštitu okoliša, hidrogeološke radove i uslug</item>
      <item>CROATIA osiguranje d.d.</item>
      <item>HIDROKONZALT PROJEKTIRANJE d.o.o. za savjetovanje i projektiranje</item>
      <item>RURSUS društvo s ograničenom odgovornošću za građevinarstvo i trgovinu</item>
      <item>IND - EKO industrijska ekologija i zaštita okoliša, d. o. o.</item>
      <item>RH, Ministarstvo financija, porezna uprava, područni ured Dalmacija</item>
      <item>Hrvatska radiotelevizija</item>
      <item>OCINJE-MARKET d.o.o. za građenje, trgovinu, poljoprivredu i usluge</item>
      <item>ACO Građevinski elementi društvo s ograničenom odgovornošću za proizvodnju i prodaju građevinskih elemenata</item>
      <item>KNAUF društvo s ograničenom odgovornošću, tvornica gipsa i gipsanih proizvoda</item>
      <item>EMES, Društvo s ograničenom odgovornošću za porizvodnju, trgovinu i zastupanje</item>
      <item>ZAGREBAČKA BANKA DIONIČKO DRUŠTVO</item>
      <item>Proizvodnja građevinskog materijala RAGUSA d.d.</item>
    </izvorni_sadrzaj>
    <derivirana_varijabla naziv="DomainObject.Predmet.OstaliListFormated_1">
      <item>Petra Šprlje</item>
      <item>Leon Šprlje</item>
      <item>odvj. Slaven Šoša</item>
      <item>HEP ELEKTRA d.o.o. za opskrbu električnom energijom</item>
      <item>ILIRIC-DSW, društvo s ograničenom odgovornošću za trgovinu</item>
      <item>BRODOMETALURGIJA d.o.o. za proizvodnju i trgovinu</item>
      <item>ZAGREBAČKI HOLDING, društvo s ograničenom odgovornošću za javni prijevoz, opskrbu vodom, održavanje čistoće, putnička a</item>
      <item>Financijska agencija</item>
      <item>SAMOBORKA SPLIT d.o.o. za proizvodnju građevinskog materijala</item>
      <item>METKOVIĆ, d.o.o. za vodoopskrbu i odvodnju otpadnih voda</item>
      <item>CESTOGRADNJA, društvo s ograničenom odgovornošću za građevinarstvo</item>
      <item>POMAK projektiranje, proizvodnja, marketing i trgovina u automatizaciji i kompjuterizaciji d.o.o.</item>
      <item>POMAK CONTROL d.o.o. za proizvodnju, projektiranje i građenje</item>
      <item>VODOVOD DUBROVNIK d.o.o. za vodoopskrbu i komunalnu hidrotehniku</item>
      <item>INA-INDUSTRIJA NAFTE, d.d.</item>
      <item>CROATIA BANKA, dioničko društvo</item>
      <item>LORENČIĆ-CROATIA d.o.o.za prodaju građevinskih strojeva i servis</item>
      <item>ALLIANZ ZAGREB dioničko društvo za osiguranje</item>
      <item>PODOVI OPAČAK d.o.o. za proizvodnju i usluge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  <item>ERSTE&amp;STEIERMÄRKISCHE BANKA dioničko društvo</item>
      <item>MEĐIMURJE GRADITELJSTVO društvo s ograničenom odgovornošću za graditeljstvo i usluge</item>
      <item>EOS MATRIX d.o.o. za poslovne usluge</item>
      <item>ERSTE FACTORING društvo s ograničenom odgovornošću za factoring</item>
      <item>SPP društvo s ograničenom odgovornošću za geotehniku, rudarstvo, građenje, zaštitu okoliša, hidrogeološke radove i uslug</item>
      <item>CROATIA osiguranje d.d.</item>
      <item>HIDROKONZALT PROJEKTIRANJE d.o.o. za savjetovanje i projektiranje</item>
      <item>RURSUS društvo s ograničenom odgovornošću za građevinarstvo i trgovinu</item>
      <item>IND - EKO industrijska ekologija i zaštita okoliša, d. o. o.</item>
      <item>RH, Ministarstvo financija, porezna uprava, područni ured Dalmacija</item>
      <item>Hrvatska radiotelevizija</item>
      <item>OCINJE-MARKET d.o.o. za građenje, trgovinu, poljoprivredu i usluge</item>
      <item>ACO Građevinski elementi društvo s ograničenom odgovornošću za proizvodnju i prodaju građevinskih elemenata</item>
      <item>KNAUF društvo s ograničenom odgovornošću, tvornica gipsa i gipsanih proizvoda</item>
      <item>EMES, Društvo s ograničenom odgovornošću za porizvodnju, trgovinu i zastupanje</item>
      <item>ZAGREBAČKA BANKA DIONIČKO DRUŠTVO</item>
      <item>Proizvodnja građevinskog materijala RAGUSA d.d.</item>
    </derivirana_varijabla>
  </DomainObject.Predmet.OstaliListFormated>
  <DomainObject.Predmet.OstaliListFormatedOIB>
    <izvorni_sadrzaj>
      <item>Petra Šprlje, OIB 77399385092</item>
      <item>Leon Šprlje, OIB 59704510750</item>
      <item>odvj. Slaven Šoša</item>
      <item>HEP ELEKTRA d.o.o. za opskrbu električnom energijom, OIB 43965974818</item>
      <item>ILIRIC-DSW, društvo s ograničenom odgovornošću za trgovinu, OIB 47725377076</item>
      <item>BRODOMETALURGIJA d.o.o. za proizvodnju i trgovinu, OIB 31353718090</item>
      <item>ZAGREBAČKI HOLDING, društvo s ograničenom odgovornošću za javni prijevoz, opskrbu vodom, održavanje čistoće, putnička a, OIB 85584865987</item>
      <item>Financijska agencija, OIB 85821130368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POMAK projektiranje, proizvodnja, marketing i trgovina u automatizaciji i kompjuterizaciji d.o.o., OIB 74508065785</item>
      <item>POMAK CONTROL d.o.o. za proizvodnju, projektiranje i građenje, OIB 39069689788</item>
      <item>VODOVOD DUBROVNIK d.o.o. za vodoopskrbu i komunalnu hidrotehniku, OIB 00862047577</item>
      <item>INA-INDUSTRIJA NAFTE, d.d., OIB 27759560625</item>
      <item>CROATIA BANKA, dioničko društvo, OIB 32247795989</item>
      <item>LORENČIĆ-CROATIA d.o.o.za prodaju građevinskih strojeva i servis, OIB 97308715020</item>
      <item>ALLIANZ ZAGREB dioničko društvo za osiguranje, OIB 23759810849</item>
      <item>PODOVI OPAČAK d.o.o. za proizvodnju i usluge, OIB 72656809791</item>
      <item>DUBAC d.o.o. za proizvodnju, trgovinu i građenje, OIB 01376541497</item>
      <item>DUNAV-DRAVA CEMENT d.o.o. za trgovinu i obavljanje trgovačkog posredovanja, OIB 18917330107</item>
      <item>UNIVERZALNI DOM d.o.o. za trgovinu i usluge u stečaju, OIB 71903590363</item>
      <item>EUROHERC osiguranje - dioničko društvo za osiguranje imovine i osoba i druge poslove osiguranja, OIB 22694857747</item>
      <item>Tanja Matković, OIB 34250253581</item>
      <item>ERSTE&amp;STEIERMÄRKISCHE BANKA dioničko društvo, OIB 23057039320</item>
      <item>MEĐIMURJE GRADITELJSTVO društvo s ograničenom odgovornošću za graditeljstvo i usluge, OIB 15921860232</item>
      <item>EOS MATRIX d.o.o. za poslovne usluge, OIB 76674680107</item>
      <item>ERSTE FACTORING društvo s ograničenom odgovornošću za factoring, OIB 10194059689</item>
      <item>SPP društvo s ograničenom odgovornošću za geotehniku, rudarstvo, građenje, zaštitu okoliša, hidrogeološke radove i uslug, OIB 17497489416</item>
      <item>CROATIA osiguranje d.d., OIB 26187994862</item>
      <item>HIDROKONZALT PROJEKTIRANJE d.o.o. za savjetovanje i projektiranje, OIB 32472397445</item>
      <item>RURSUS društvo s ograničenom odgovornošću za građevinarstvo i trgovinu, OIB 08542111758</item>
      <item>IND - EKO industrijska ekologija i zaštita okoliša, d. o. o., OIB 60067885527</item>
      <item>RH, Ministarstvo financija, porezna uprava, područni ured Dalmacija, OIB 18683136487</item>
      <item>Hrvatska radiotelevizija, OIB 68419124305</item>
      <item>OCINJE-MARKET d.o.o. za građenje, trgovinu, poljoprivredu i usluge, OIB 81175245130</item>
      <item>ACO Građevinski elementi društvo s ograničenom odgovornošću za proizvodnju i prodaju građevinskih elemenata, OIB 25074288719</item>
      <item>KNAUF društvo s ograničenom odgovornošću, tvornica gipsa i gipsanih proizvoda, OIB 46419854204</item>
      <item>EMES, Društvo s ograničenom odgovornošću za porizvodnju, trgovinu i zastupanje, OIB 62255115426</item>
      <item>ZAGREBAČKA BANKA DIONIČKO DRUŠTVO, OIB 92963223473</item>
      <item>Proizvodnja građevinskog materijala RAGUSA d.d., OIB 68907889567</item>
    </izvorni_sadrzaj>
    <derivirana_varijabla naziv="DomainObject.Predmet.OstaliListFormatedOIB_1">
      <item>Petra Šprlje, OIB 77399385092</item>
      <item>Leon Šprlje, OIB 59704510750</item>
      <item>odvj. Slaven Šoša</item>
      <item>HEP ELEKTRA d.o.o. za opskrbu električnom energijom, OIB 43965974818</item>
      <item>ILIRIC-DSW, društvo s ograničenom odgovornošću za trgovinu, OIB 47725377076</item>
      <item>BRODOMETALURGIJA d.o.o. za proizvodnju i trgovinu, OIB 31353718090</item>
      <item>ZAGREBAČKI HOLDING, društvo s ograničenom odgovornošću za javni prijevoz, opskrbu vodom, održavanje čistoće, putnička a, OIB 85584865987</item>
      <item>Financijska agencija, OIB 85821130368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POMAK projektiranje, proizvodnja, marketing i trgovina u automatizaciji i kompjuterizaciji d.o.o., OIB 74508065785</item>
      <item>POMAK CONTROL d.o.o. za proizvodnju, projektiranje i građenje, OIB 39069689788</item>
      <item>VODOVOD DUBROVNIK d.o.o. za vodoopskrbu i komunalnu hidrotehniku, OIB 00862047577</item>
      <item>INA-INDUSTRIJA NAFTE, d.d., OIB 27759560625</item>
      <item>CROATIA BANKA, dioničko društvo, OIB 32247795989</item>
      <item>LORENČIĆ-CROATIA d.o.o.za prodaju građevinskih strojeva i servis, OIB 97308715020</item>
      <item>ALLIANZ ZAGREB dioničko društvo za osiguranje, OIB 23759810849</item>
      <item>PODOVI OPAČAK d.o.o. za proizvodnju i usluge, OIB 72656809791</item>
      <item>DUBAC d.o.o. za proizvodnju, trgovinu i građenje, OIB 01376541497</item>
      <item>DUNAV-DRAVA CEMENT d.o.o. za trgovinu i obavljanje trgovačkog posredovanja, OIB 18917330107</item>
      <item>UNIVERZALNI DOM d.o.o. za trgovinu i usluge u stečaju, OIB 71903590363</item>
      <item>EUROHERC osiguranje - dioničko društvo za osiguranje imovine i osoba i druge poslove osiguranja, OIB 22694857747</item>
      <item>Tanja Matković, OIB 34250253581</item>
      <item>ERSTE&amp;STEIERMÄRKISCHE BANKA dioničko društvo, OIB 23057039320</item>
      <item>MEĐIMURJE GRADITELJSTVO društvo s ograničenom odgovornošću za graditeljstvo i usluge, OIB 15921860232</item>
      <item>EOS MATRIX d.o.o. za poslovne usluge, OIB 76674680107</item>
      <item>ERSTE FACTORING društvo s ograničenom odgovornošću za factoring, OIB 10194059689</item>
      <item>SPP društvo s ograničenom odgovornošću za geotehniku, rudarstvo, građenje, zaštitu okoliša, hidrogeološke radove i uslug, OIB 17497489416</item>
      <item>CROATIA osiguranje d.d., OIB 26187994862</item>
      <item>HIDROKONZALT PROJEKTIRANJE d.o.o. za savjetovanje i projektiranje, OIB 32472397445</item>
      <item>RURSUS društvo s ograničenom odgovornošću za građevinarstvo i trgovinu, OIB 08542111758</item>
      <item>IND - EKO industrijska ekologija i zaštita okoliša, d. o. o., OIB 60067885527</item>
      <item>RH, Ministarstvo financija, porezna uprava, područni ured Dalmacija, OIB 18683136487</item>
      <item>Hrvatska radiotelevizija, OIB 68419124305</item>
      <item>OCINJE-MARKET d.o.o. za građenje, trgovinu, poljoprivredu i usluge, OIB 81175245130</item>
      <item>ACO Građevinski elementi društvo s ograničenom odgovornošću za proizvodnju i prodaju građevinskih elemenata, OIB 25074288719</item>
      <item>KNAUF društvo s ograničenom odgovornošću, tvornica gipsa i gipsanih proizvoda, OIB 46419854204</item>
      <item>EMES, Društvo s ograničenom odgovornošću za porizvodnju, trgovinu i zastupanje, OIB 62255115426</item>
      <item>ZAGREBAČKA BANKA DIONIČKO DRUŠTVO, OIB 92963223473</item>
      <item>Proizvodnja građevinskog materijala RAGUSA d.d., OIB 68907889567</item>
    </derivirana_varijabla>
  </DomainObject.Predmet.OstaliListFormatedOIB>
  <DomainObject.Predmet.OstaliListFormatedWithAdress>
    <izvorni_sadrzaj>
      <item>Petra Šprlje, Ulica Neretvanskih Gusara 192, 20350 Metković</item>
      <item>Leon Šprlje, Ante Starčevića 27, 20350 Metković</item>
      <item>odvj. Slaven Šoša</item>
      <item>HEP ELEKTRA d.o.o. za opskrbu električnom energijom, Ulica grada Vukovara 37, 10000 Zagreb</item>
      <item>ILIRIC-DSW, društvo s ograničenom odgovornošću za trgovinu, Put Petrića 45/d, 23000 Zadar</item>
      <item>BRODOMETALURGIJA d.o.o. za proizvodnju i trgovinu, Solinska 58, 21000 Split</item>
      <item>ZAGREBAČKI HOLDING, društvo s ograničenom odgovornošću za javni prijevoz, opskrbu vodom, održavanje čistoće, putnička a, Ulica grada Vukovara 41, 10000 Zagreb</item>
      <item>Financijska agencija, Ulica grada Vukovara 70, 10000 Zagreb</item>
      <item>SAMOBORKA SPLIT d.o.o. za proizvodnju građevinskog materijala, Prisike 19, 21203 Gornji Muć</item>
      <item>METKOVIĆ, d.o.o. za vodoopskrbu i odvodnju otpadnih voda, Mostarska 10, 20350 Metković</item>
      <item>CESTOGRADNJA, društvo s ograničenom odgovornošću za građevinarstvo, Papandopulova 21, 21000 Split</item>
      <item>POMAK projektiranje, proizvodnja, marketing i trgovina u automatizaciji i kompjuterizaciji d.o.o., Tolstojeva 32, 21000 Split</item>
      <item>POMAK CONTROL d.o.o. za proizvodnju, projektiranje i građenje, Stinice 22, 21000 Split</item>
      <item>VODOVOD DUBROVNIK d.o.o. za vodoopskrbu i komunalnu hidrotehniku, Vladimira Nazora 19, 20000 Dubrovnik</item>
      <item>INA-INDUSTRIJA NAFTE, d.d., Avenija V. Holjevca 10, 10000 Zagreb</item>
      <item>CROATIA BANKA, dioničko društvo, Roberta Frangeša Mihanovića 9, 10000 Zagreb</item>
      <item>LORENČIĆ-CROATIA d.o.o.za prodaju građevinskih strojeva i servis, Buzin, Bani 96, 10000 Zagreb</item>
      <item>ALLIANZ ZAGREB dioničko društvo za osiguranje, Heinzelova 70, 10000 Zagreb</item>
      <item>PODOVI OPAČAK d.o.o. za proizvodnju i usluge, Trondheimska 4/D, 21000 Split</item>
      <item>DUBAC d.o.o. za proizvodnju, trgovinu i građenje, Vukovarska 17, 20000 Dubrovnik</item>
      <item>DUNAV-DRAVA CEMENT d.o.o. za trgovinu i obavljanje trgovačkog posredovanja, Ivana Lučića 2A, 10000 Zagreb</item>
      <item>UNIVERZALNI DOM d.o.o. za trgovinu i usluge u stečaju, Dr. Franje Tuđmana 26, 23210 Biograd Na Moru</item>
      <item>EUROHERC osiguranje - dioničko društvo za osiguranje imovine i osoba i druge poslove osiguranja, Ulica grada Vukovara 282, 10000 Zagreb</item>
      <item>Tanja Matković, Bukovačka Cesta 343c, 10000 Zagreb</item>
      <item>ERSTE&amp;STEIERMÄRKISCHE BANKA dioničko društvo, Jadranski Trg 3/a, 51000 Rijeka</item>
      <item>MEĐIMURJE GRADITELJSTVO društvo s ograničenom odgovornošću za graditeljstvo i usluge, Zagrebačka 42/a, 40000 Čakovec</item>
      <item>EOS MATRIX d.o.o. za poslovne usluge, Horvatova 82, 10000 Zagreb</item>
      <item>ERSTE FACTORING društvo s ograničenom odgovornošću za factoring, Ivana Lučića 2a, 10000 Zagreb</item>
      <item>SPP društvo s ograničenom odgovornošću za geotehniku, rudarstvo, građenje, zaštitu okoliša, hidrogeološke radove i uslug, Trstenjakova 3, 42000 Varaždin</item>
      <item>CROATIA osiguranje d.d., Vatroslava Jagića 33, 10000 Zagreb</item>
      <item>HIDROKONZALT PROJEKTIRANJE d.o.o. za savjetovanje i projektiranje, Kralja Zvonimira 60, 21210 Solin</item>
      <item>RURSUS društvo s ograničenom odgovornošću za građevinarstvo i trgovinu, Dr. Ante Starčevića 29, 20000 Dubrovnik</item>
      <item>IND - EKO industrijska ekologija i zaštita okoliša, d. o. o., Korzo 40/2, 51000 Rijeka</item>
      <item>RH, Ministarstvo financija, porezna uprava, područni ured Dalmacija</item>
      <item>Hrvatska radiotelevizija, Prisavlje 3, 10000 Zagreb</item>
      <item>OCINJE-MARKET d.o.o. za građenje, trgovinu, poljoprivredu i usluge, Od Izvora 2, 20236 Nova Mokošica</item>
      <item>ACO Građevinski elementi društvo s ograničenom odgovornošću za proizvodnju i prodaju građevinskih elemenata, Radnička cesta 177, 10000 Zagreb</item>
      <item>KNAUF društvo s ograničenom odgovornošću, tvornica gipsa i gipsanih proizvoda, Uzdolje polje 91, 22300 Uzdolje</item>
      <item>EMES, Društvo s ograničenom odgovornošću za porizvodnju, trgovinu i zastupanje, Zvonimira Rogoza 18, 10000 Zagreb</item>
      <item>ZAGREBAČKA BANKA DIONIČKO DRUŠTVO, Trg bana Josipa Jelačića 10, 10000 Zagreb</item>
      <item>Proizvodnja građevinskog materijala RAGUSA d.d., Vukovarska 17, 20000 Dubrovnik</item>
    </izvorni_sadrzaj>
    <derivirana_varijabla naziv="DomainObject.Predmet.OstaliListFormatedWithAdress_1">
      <item>Petra Šprlje, Ulica Neretvanskih Gusara 192, 20350 Metković</item>
      <item>Leon Šprlje, Ante Starčevića 27, 20350 Metković</item>
      <item>odvj. Slaven Šoša</item>
      <item>HEP ELEKTRA d.o.o. za opskrbu električnom energijom, Ulica grada Vukovara 37, 10000 Zagreb</item>
      <item>ILIRIC-DSW, društvo s ograničenom odgovornošću za trgovinu, Put Petrića 45/d, 23000 Zadar</item>
      <item>BRODOMETALURGIJA d.o.o. za proizvodnju i trgovinu, Solinska 58, 21000 Split</item>
      <item>ZAGREBAČKI HOLDING, društvo s ograničenom odgovornošću za javni prijevoz, opskrbu vodom, održavanje čistoće, putnička a, Ulica grada Vukovara 41, 10000 Zagreb</item>
      <item>Financijska agencija, Ulica grada Vukovara 70, 10000 Zagreb</item>
      <item>SAMOBORKA SPLIT d.o.o. za proizvodnju građevinskog materijala, Prisike 19, 21203 Gornji Muć</item>
      <item>METKOVIĆ, d.o.o. za vodoopskrbu i odvodnju otpadnih voda, Mostarska 10, 20350 Metković</item>
      <item>CESTOGRADNJA, društvo s ograničenom odgovornošću za građevinarstvo, Papandopulova 21, 21000 Split</item>
      <item>POMAK projektiranje, proizvodnja, marketing i trgovina u automatizaciji i kompjuterizaciji d.o.o., Tolstojeva 32, 21000 Split</item>
      <item>POMAK CONTROL d.o.o. za proizvodnju, projektiranje i građenje, Stinice 22, 21000 Split</item>
      <item>VODOVOD DUBROVNIK d.o.o. za vodoopskrbu i komunalnu hidrotehniku, Vladimira Nazora 19, 20000 Dubrovnik</item>
      <item>INA-INDUSTRIJA NAFTE, d.d., Avenija V. Holjevca 10, 10000 Zagreb</item>
      <item>CROATIA BANKA, dioničko društvo, Roberta Frangeša Mihanovića 9, 10000 Zagreb</item>
      <item>LORENČIĆ-CROATIA d.o.o.za prodaju građevinskih strojeva i servis, Buzin, Bani 96, 10000 Zagreb</item>
      <item>ALLIANZ ZAGREB dioničko društvo za osiguranje, Heinzelova 70, 10000 Zagreb</item>
      <item>PODOVI OPAČAK d.o.o. za proizvodnju i usluge, Trondheimska 4/D, 21000 Split</item>
      <item>DUBAC d.o.o. za proizvodnju, trgovinu i građenje, Vukovarska 17, 20000 Dubrovnik</item>
      <item>DUNAV-DRAVA CEMENT d.o.o. za trgovinu i obavljanje trgovačkog posredovanja, Ivana Lučića 2A, 10000 Zagreb</item>
      <item>UNIVERZALNI DOM d.o.o. za trgovinu i usluge u stečaju, Dr. Franje Tuđmana 26, 23210 Biograd Na Moru</item>
      <item>EUROHERC osiguranje - dioničko društvo za osiguranje imovine i osoba i druge poslove osiguranja, Ulica grada Vukovara 282, 10000 Zagreb</item>
      <item>Tanja Matković, Bukovačka Cesta 343c, 10000 Zagreb</item>
      <item>ERSTE&amp;STEIERMÄRKISCHE BANKA dioničko društvo, Jadranski Trg 3/a, 51000 Rijeka</item>
      <item>MEĐIMURJE GRADITELJSTVO društvo s ograničenom odgovornošću za graditeljstvo i usluge, Zagrebačka 42/a, 40000 Čakovec</item>
      <item>EOS MATRIX d.o.o. za poslovne usluge, Horvatova 82, 10000 Zagreb</item>
      <item>ERSTE FACTORING društvo s ograničenom odgovornošću za factoring, Ivana Lučića 2a, 10000 Zagreb</item>
      <item>SPP društvo s ograničenom odgovornošću za geotehniku, rudarstvo, građenje, zaštitu okoliša, hidrogeološke radove i uslug, Trstenjakova 3, 42000 Varaždin</item>
      <item>CROATIA osiguranje d.d., Vatroslava Jagića 33, 10000 Zagreb</item>
      <item>HIDROKONZALT PROJEKTIRANJE d.o.o. za savjetovanje i projektiranje, Kralja Zvonimira 60, 21210 Solin</item>
      <item>RURSUS društvo s ograničenom odgovornošću za građevinarstvo i trgovinu, Dr. Ante Starčevića 29, 20000 Dubrovnik</item>
      <item>IND - EKO industrijska ekologija i zaštita okoliša, d. o. o., Korzo 40/2, 51000 Rijeka</item>
      <item>RH, Ministarstvo financija, porezna uprava, područni ured Dalmacija</item>
      <item>Hrvatska radiotelevizija, Prisavlje 3, 10000 Zagreb</item>
      <item>OCINJE-MARKET d.o.o. za građenje, trgovinu, poljoprivredu i usluge, Od Izvora 2, 20236 Nova Mokošica</item>
      <item>ACO Građevinski elementi društvo s ograničenom odgovornošću za proizvodnju i prodaju građevinskih elemenata, Radnička cesta 177, 10000 Zagreb</item>
      <item>KNAUF društvo s ograničenom odgovornošću, tvornica gipsa i gipsanih proizvoda, Uzdolje polje 91, 22300 Uzdolje</item>
      <item>EMES, Društvo s ograničenom odgovornošću za porizvodnju, trgovinu i zastupanje, Zvonimira Rogoza 18, 10000 Zagreb</item>
      <item>ZAGREBAČKA BANKA DIONIČKO DRUŠTVO, Trg bana Josipa Jelačića 10, 10000 Zagreb</item>
      <item>Proizvodnja građevinskog materijala RAGUSA d.d., Vukovarska 17, 20000 Dubrovnik</item>
    </derivirana_varijabla>
  </DomainObject.Predmet.OstaliListFormatedWithAdress>
  <DomainObject.Predmet.OstaliListFormatedWithAdressOIB>
    <izvorni_sadrzaj>
      <item>Petra Šprlje, OIB 77399385092, Ulica Neretvanskih Gusara 192, 20350 Metković</item>
      <item>Leon Šprlje, OIB 59704510750, Ante Starčevića 27, 20350 Metković</item>
      <item>odvj. Slaven Šoša</item>
      <item>HEP ELEKTRA d.o.o. za opskrbu električnom energijom, OIB 43965974818, Ulica grada Vukovara 37, 10000 Zagreb</item>
      <item>ILIRIC-DSW, društvo s ograničenom odgovornošću za trgovinu, OIB 47725377076, Put Petrića 45/d, 23000 Zadar</item>
      <item>BRODOMETALURGIJA d.o.o. za proizvodnju i trgovinu, OIB 31353718090, Solinska 58, 21000 Split</item>
      <item>ZAGREBAČKI HOLDING, društvo s ograničenom odgovornošću za javni prijevoz, opskrbu vodom, održavanje čistoće, putnička a, OIB 85584865987, Ulica grada Vukovara 41, 10000 Zagreb</item>
      <item>Financijska agencija, OIB 85821130368, Ulica grada Vukovara 70, 10000 Zagreb</item>
      <item>SAMOBORKA SPLIT d.o.o. za proizvodnju građevinskog materijala, OIB 14978110804, Prisike 19, 21203 Gornji Muć</item>
      <item>METKOVIĆ, d.o.o. za vodoopskrbu i odvodnju otpadnih voda, OIB 98244558721, Mostarska 10, 20350 Metković</item>
      <item>CESTOGRADNJA, društvo s ograničenom odgovornošću za građevinarstvo, OIB 81547946556, Papandopulova 21, 21000 Split</item>
      <item>POMAK projektiranje, proizvodnja, marketing i trgovina u automatizaciji i kompjuterizaciji d.o.o., OIB 74508065785, Tolstojeva 32, 21000 Split</item>
      <item>POMAK CONTROL d.o.o. za proizvodnju, projektiranje i građenje, OIB 39069689788, Stinice 22, 21000 Split</item>
      <item>VODOVOD DUBROVNIK d.o.o. za vodoopskrbu i komunalnu hidrotehniku, OIB 00862047577, Vladimira Nazora 19, 20000 Dubrovnik</item>
      <item>INA-INDUSTRIJA NAFTE, d.d., OIB 27759560625, Avenija V. Holjevca 10, 10000 Zagreb</item>
      <item>CROATIA BANKA, dioničko društvo, OIB 32247795989, Roberta Frangeša Mihanovića 9, 10000 Zagreb</item>
      <item>LORENČIĆ-CROATIA d.o.o.za prodaju građevinskih strojeva i servis, OIB 97308715020, Buzin, Bani 96, 10000 Zagreb</item>
      <item>ALLIANZ ZAGREB dioničko društvo za osiguranje, OIB 23759810849, Heinzelova 70, 10000 Zagreb</item>
      <item>PODOVI OPAČAK d.o.o. za proizvodnju i usluge, OIB 72656809791, Trondheimska 4/D, 21000 Split</item>
      <item>DUBAC d.o.o. za proizvodnju, trgovinu i građenje, OIB 01376541497, Vukovarska 17, 20000 Dubrovnik</item>
      <item>DUNAV-DRAVA CEMENT d.o.o. za trgovinu i obavljanje trgovačkog posredovanja, OIB 18917330107, Ivana Lučića 2A, 10000 Zagreb</item>
      <item>UNIVERZALNI DOM d.o.o. za trgovinu i usluge u stečaju, OIB 71903590363, Dr. Franje Tuđmana 26, 23210 Biograd Na Moru</item>
      <item>EUROHERC osiguranje - dioničko društvo za osiguranje imovine i osoba i druge poslove osiguranja, OIB 22694857747, Ulica grada Vukovara 282, 10000 Zagreb</item>
      <item>Tanja Matković, OIB 34250253581, Bukovačka Cesta 343c, 10000 Zagreb</item>
      <item>ERSTE&amp;STEIERMÄRKISCHE BANKA dioničko društvo, OIB 23057039320, Jadranski Trg 3/a, 51000 Rijeka</item>
      <item>MEĐIMURJE GRADITELJSTVO društvo s ograničenom odgovornošću za graditeljstvo i usluge, OIB 15921860232, Zagrebačka 42/a, 40000 Čakovec</item>
      <item>EOS MATRIX d.o.o. za poslovne usluge, OIB 76674680107, Horvatova 82, 10000 Zagreb</item>
      <item>ERSTE FACTORING društvo s ograničenom odgovornošću za factoring, OIB 10194059689, Ivana Lučića 2a, 10000 Zagreb</item>
      <item>SPP društvo s ograničenom odgovornošću za geotehniku, rudarstvo, građenje, zaštitu okoliša, hidrogeološke radove i uslug, OIB 17497489416, Trstenjakova 3, 42000 Varaždin</item>
      <item>CROATIA osiguranje d.d., OIB 26187994862, Vatroslava Jagića 33, 10000 Zagreb</item>
      <item>HIDROKONZALT PROJEKTIRANJE d.o.o. za savjetovanje i projektiranje, OIB 32472397445, Kralja Zvonimira 60, 21210 Solin</item>
      <item>RURSUS društvo s ograničenom odgovornošću za građevinarstvo i trgovinu, OIB 08542111758, Dr. Ante Starčevića 29, 20000 Dubrovnik</item>
      <item>IND - EKO industrijska ekologija i zaštita okoliša, d. o. o., OIB 60067885527, Korzo 40/2, 51000 Rijeka</item>
      <item>RH, Ministarstvo financija, porezna uprava, područni ured Dalmacija, OIB 18683136487</item>
      <item>Hrvatska radiotelevizija, OIB 68419124305, Prisavlje 3, 10000 Zagreb</item>
      <item>OCINJE-MARKET d.o.o. za građenje, trgovinu, poljoprivredu i usluge, OIB 81175245130, Od Izvora 2, 20236 Nova Mokošica</item>
      <item>ACO Građevinski elementi društvo s ograničenom odgovornošću za proizvodnju i prodaju građevinskih elemenata, OIB 25074288719, Radnička cesta 177, 10000 Zagreb</item>
      <item>KNAUF društvo s ograničenom odgovornošću, tvornica gipsa i gipsanih proizvoda, OIB 46419854204, Uzdolje polje 91, 22300 Uzdolje</item>
      <item>EMES, Društvo s ograničenom odgovornošću za porizvodnju, trgovinu i zastupanje, OIB 62255115426, Zvonimira Rogoza 18, 10000 Zagreb</item>
      <item>ZAGREBAČKA BANKA DIONIČKO DRUŠTVO, OIB 92963223473, Trg bana Josipa Jelačića 10, 10000 Zagreb</item>
      <item>Proizvodnja građevinskog materijala RAGUSA d.d., OIB 68907889567, Vukovarska 17, 20000 Dubrovnik</item>
    </izvorni_sadrzaj>
    <derivirana_varijabla naziv="DomainObject.Predmet.OstaliListFormatedWithAdressOIB_1">
      <item>Petra Šprlje, OIB 77399385092, Ulica Neretvanskih Gusara 192, 20350 Metković</item>
      <item>Leon Šprlje, OIB 59704510750, Ante Starčevića 27, 20350 Metković</item>
      <item>odvj. Slaven Šoša</item>
      <item>HEP ELEKTRA d.o.o. za opskrbu električnom energijom, OIB 43965974818, Ulica grada Vukovara 37, 10000 Zagreb</item>
      <item>ILIRIC-DSW, društvo s ograničenom odgovornošću za trgovinu, OIB 47725377076, Put Petrića 45/d, 23000 Zadar</item>
      <item>BRODOMETALURGIJA d.o.o. za proizvodnju i trgovinu, OIB 31353718090, Solinska 58, 21000 Split</item>
      <item>ZAGREBAČKI HOLDING, društvo s ograničenom odgovornošću za javni prijevoz, opskrbu vodom, održavanje čistoće, putnička a, OIB 85584865987, Ulica grada Vukovara 41, 10000 Zagreb</item>
      <item>Financijska agencija, OIB 85821130368, Ulica grada Vukovara 70, 10000 Zagreb</item>
      <item>SAMOBORKA SPLIT d.o.o. za proizvodnju građevinskog materijala, OIB 14978110804, Prisike 19, 21203 Gornji Muć</item>
      <item>METKOVIĆ, d.o.o. za vodoopskrbu i odvodnju otpadnih voda, OIB 98244558721, Mostarska 10, 20350 Metković</item>
      <item>CESTOGRADNJA, društvo s ograničenom odgovornošću za građevinarstvo, OIB 81547946556, Papandopulova 21, 21000 Split</item>
      <item>POMAK projektiranje, proizvodnja, marketing i trgovina u automatizaciji i kompjuterizaciji d.o.o., OIB 74508065785, Tolstojeva 32, 21000 Split</item>
      <item>POMAK CONTROL d.o.o. za proizvodnju, projektiranje i građenje, OIB 39069689788, Stinice 22, 21000 Split</item>
      <item>VODOVOD DUBROVNIK d.o.o. za vodoopskrbu i komunalnu hidrotehniku, OIB 00862047577, Vladimira Nazora 19, 20000 Dubrovnik</item>
      <item>INA-INDUSTRIJA NAFTE, d.d., OIB 27759560625, Avenija V. Holjevca 10, 10000 Zagreb</item>
      <item>CROATIA BANKA, dioničko društvo, OIB 32247795989, Roberta Frangeša Mihanovića 9, 10000 Zagreb</item>
      <item>LORENČIĆ-CROATIA d.o.o.za prodaju građevinskih strojeva i servis, OIB 97308715020, Buzin, Bani 96, 10000 Zagreb</item>
      <item>ALLIANZ ZAGREB dioničko društvo za osiguranje, OIB 23759810849, Heinzelova 70, 10000 Zagreb</item>
      <item>PODOVI OPAČAK d.o.o. za proizvodnju i usluge, OIB 72656809791, Trondheimska 4/D, 21000 Split</item>
      <item>DUBAC d.o.o. za proizvodnju, trgovinu i građenje, OIB 01376541497, Vukovarska 17, 20000 Dubrovnik</item>
      <item>DUNAV-DRAVA CEMENT d.o.o. za trgovinu i obavljanje trgovačkog posredovanja, OIB 18917330107, Ivana Lučića 2A, 10000 Zagreb</item>
      <item>UNIVERZALNI DOM d.o.o. za trgovinu i usluge u stečaju, OIB 71903590363, Dr. Franje Tuđmana 26, 23210 Biograd Na Moru</item>
      <item>EUROHERC osiguranje - dioničko društvo za osiguranje imovine i osoba i druge poslove osiguranja, OIB 22694857747, Ulica grada Vukovara 282, 10000 Zagreb</item>
      <item>Tanja Matković, OIB 34250253581, Bukovačka Cesta 343c, 10000 Zagreb</item>
      <item>ERSTE&amp;STEIERMÄRKISCHE BANKA dioničko društvo, OIB 23057039320, Jadranski Trg 3/a, 51000 Rijeka</item>
      <item>MEĐIMURJE GRADITELJSTVO društvo s ograničenom odgovornošću za graditeljstvo i usluge, OIB 15921860232, Zagrebačka 42/a, 40000 Čakovec</item>
      <item>EOS MATRIX d.o.o. za poslovne usluge, OIB 76674680107, Horvatova 82, 10000 Zagreb</item>
      <item>ERSTE FACTORING društvo s ograničenom odgovornošću za factoring, OIB 10194059689, Ivana Lučića 2a, 10000 Zagreb</item>
      <item>SPP društvo s ograničenom odgovornošću za geotehniku, rudarstvo, građenje, zaštitu okoliša, hidrogeološke radove i uslug, OIB 17497489416, Trstenjakova 3, 42000 Varaždin</item>
      <item>CROATIA osiguranje d.d., OIB 26187994862, Vatroslava Jagića 33, 10000 Zagreb</item>
      <item>HIDROKONZALT PROJEKTIRANJE d.o.o. za savjetovanje i projektiranje, OIB 32472397445, Kralja Zvonimira 60, 21210 Solin</item>
      <item>RURSUS društvo s ograničenom odgovornošću za građevinarstvo i trgovinu, OIB 08542111758, Dr. Ante Starčevića 29, 20000 Dubrovnik</item>
      <item>IND - EKO industrijska ekologija i zaštita okoliša, d. o. o., OIB 60067885527, Korzo 40/2, 51000 Rijeka</item>
      <item>RH, Ministarstvo financija, porezna uprava, područni ured Dalmacija, OIB 18683136487</item>
      <item>Hrvatska radiotelevizija, OIB 68419124305, Prisavlje 3, 10000 Zagreb</item>
      <item>OCINJE-MARKET d.o.o. za građenje, trgovinu, poljoprivredu i usluge, OIB 81175245130, Od Izvora 2, 20236 Nova Mokošica</item>
      <item>ACO Građevinski elementi društvo s ograničenom odgovornošću za proizvodnju i prodaju građevinskih elemenata, OIB 25074288719, Radnička cesta 177, 10000 Zagreb</item>
      <item>KNAUF društvo s ograničenom odgovornošću, tvornica gipsa i gipsanih proizvoda, OIB 46419854204, Uzdolje polje 91, 22300 Uzdolje</item>
      <item>EMES, Društvo s ograničenom odgovornošću za porizvodnju, trgovinu i zastupanje, OIB 62255115426, Zvonimira Rogoza 18, 10000 Zagreb</item>
      <item>ZAGREBAČKA BANKA DIONIČKO DRUŠTVO, OIB 92963223473, Trg bana Josipa Jelačića 10, 10000 Zagreb</item>
      <item>Proizvodnja građevinskog materijala RAGUSA d.d., OIB 68907889567, Vukovarska 17, 20000 Dubrovnik</item>
    </derivirana_varijabla>
  </DomainObject.Predmet.OstaliListFormatedWithAdressOIB>
  <DomainObject.Predmet.OstaliListNazivFormated>
    <izvorni_sadrzaj>
      <item>Petra Šprlje</item>
      <item>Leon Šprlje</item>
      <item>odvj. Slaven Šoša</item>
      <item>HEP ELEKTRA d.o.o. za opskrbu električnom energijom</item>
      <item>ILIRIC-DSW, društvo s ograničenom odgovornošću za trgovinu</item>
      <item>BRODOMETALURGIJA d.o.o. za proizvodnju i trgovinu</item>
      <item>ZAGREBAČKI HOLDING, društvo s ograničenom odgovornošću za javni prijevoz, opskrbu vodom, održavanje čistoće, putnička a</item>
      <item>Financijska agencija</item>
      <item>SAMOBORKA SPLIT d.o.o. za proizvodnju građevinskog materijala</item>
      <item>METKOVIĆ, d.o.o. za vodoopskrbu i odvodnju otpadnih voda</item>
      <item>CESTOGRADNJA, društvo s ograničenom odgovornošću za građevinarstvo</item>
      <item>POMAK projektiranje, proizvodnja, marketing i trgovina u automatizaciji i kompjuterizaciji d.o.o.</item>
      <item>POMAK CONTROL d.o.o. za proizvodnju, projektiranje i građenje</item>
      <item>VODOVOD DUBROVNIK d.o.o. za vodoopskrbu i komunalnu hidrotehniku</item>
      <item>INA-INDUSTRIJA NAFTE, d.d.</item>
      <item>CROATIA BANKA, dioničko društvo</item>
      <item>LORENČIĆ-CROATIA d.o.o.za prodaju građevinskih strojeva i servis</item>
      <item>ALLIANZ ZAGREB dioničko društvo za osiguranje</item>
      <item>PODOVI OPAČAK d.o.o. za proizvodnju i usluge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  <item>ERSTE&amp;STEIERMÄRKISCHE BANKA dioničko društvo</item>
      <item>MEĐIMURJE GRADITELJSTVO društvo s ograničenom odgovornošću za graditeljstvo i usluge</item>
      <item>EOS MATRIX d.o.o. za poslovne usluge</item>
      <item>ERSTE FACTORING društvo s ograničenom odgovornošću za factoring</item>
      <item>SPP društvo s ograničenom odgovornošću za geotehniku, rudarstvo, građenje, zaštitu okoliša, hidrogeološke radove i uslug</item>
      <item>CROATIA osiguranje d.d.</item>
      <item>HIDROKONZALT PROJEKTIRANJE d.o.o. za savjetovanje i projektiranje</item>
      <item>RURSUS društvo s ograničenom odgovornošću za građevinarstvo i trgovinu</item>
      <item>IND - EKO industrijska ekologija i zaštita okoliša, d. o. o.</item>
      <item>RH, Ministarstvo financija, porezna uprava, područni ured Dalmacija</item>
      <item>Hrvatska radiotelevizija</item>
      <item>OCINJE-MARKET d.o.o. za građenje, trgovinu, poljoprivredu i usluge</item>
      <item>ACO Građevinski elementi društvo s ograničenom odgovornošću za proizvodnju i prodaju građevinskih elemenata</item>
      <item>KNAUF društvo s ograničenom odgovornošću, tvornica gipsa i gipsanih proizvoda</item>
      <item>EMES, Društvo s ograničenom odgovornošću za porizvodnju, trgovinu i zastupanje</item>
      <item>ZAGREBAČKA BANKA DIONIČKO DRUŠTVO</item>
      <item>Proizvodnja građevinskog materijala RAGUSA d.d.</item>
    </izvorni_sadrzaj>
    <derivirana_varijabla naziv="DomainObject.Predmet.OstaliListNazivFormated_1">
      <item>Petra Šprlje</item>
      <item>Leon Šprlje</item>
      <item>odvj. Slaven Šoša</item>
      <item>HEP ELEKTRA d.o.o. za opskrbu električnom energijom</item>
      <item>ILIRIC-DSW, društvo s ograničenom odgovornošću za trgovinu</item>
      <item>BRODOMETALURGIJA d.o.o. za proizvodnju i trgovinu</item>
      <item>ZAGREBAČKI HOLDING, društvo s ograničenom odgovornošću za javni prijevoz, opskrbu vodom, održavanje čistoće, putnička a</item>
      <item>Financijska agencija</item>
      <item>SAMOBORKA SPLIT d.o.o. za proizvodnju građevinskog materijala</item>
      <item>METKOVIĆ, d.o.o. za vodoopskrbu i odvodnju otpadnih voda</item>
      <item>CESTOGRADNJA, društvo s ograničenom odgovornošću za građevinarstvo</item>
      <item>POMAK projektiranje, proizvodnja, marketing i trgovina u automatizaciji i kompjuterizaciji d.o.o.</item>
      <item>POMAK CONTROL d.o.o. za proizvodnju, projektiranje i građenje</item>
      <item>VODOVOD DUBROVNIK d.o.o. za vodoopskrbu i komunalnu hidrotehniku</item>
      <item>INA-INDUSTRIJA NAFTE, d.d.</item>
      <item>CROATIA BANKA, dioničko društvo</item>
      <item>LORENČIĆ-CROATIA d.o.o.za prodaju građevinskih strojeva i servis</item>
      <item>ALLIANZ ZAGREB dioničko društvo za osiguranje</item>
      <item>PODOVI OPAČAK d.o.o. za proizvodnju i usluge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  <item>ERSTE&amp;STEIERMÄRKISCHE BANKA dioničko društvo</item>
      <item>MEĐIMURJE GRADITELJSTVO društvo s ograničenom odgovornošću za graditeljstvo i usluge</item>
      <item>EOS MATRIX d.o.o. za poslovne usluge</item>
      <item>ERSTE FACTORING društvo s ograničenom odgovornošću za factoring</item>
      <item>SPP društvo s ograničenom odgovornošću za geotehniku, rudarstvo, građenje, zaštitu okoliša, hidrogeološke radove i uslug</item>
      <item>CROATIA osiguranje d.d.</item>
      <item>HIDROKONZALT PROJEKTIRANJE d.o.o. za savjetovanje i projektiranje</item>
      <item>RURSUS društvo s ograničenom odgovornošću za građevinarstvo i trgovinu</item>
      <item>IND - EKO industrijska ekologija i zaštita okoliša, d. o. o.</item>
      <item>RH, Ministarstvo financija, porezna uprava, područni ured Dalmacija</item>
      <item>Hrvatska radiotelevizija</item>
      <item>OCINJE-MARKET d.o.o. za građenje, trgovinu, poljoprivredu i usluge</item>
      <item>ACO Građevinski elementi društvo s ograničenom odgovornošću za proizvodnju i prodaju građevinskih elemenata</item>
      <item>KNAUF društvo s ograničenom odgovornošću, tvornica gipsa i gipsanih proizvoda</item>
      <item>EMES, Društvo s ograničenom odgovornošću za porizvodnju, trgovinu i zastupanje</item>
      <item>ZAGREBAČKA BANKA DIONIČKO DRUŠTVO</item>
      <item>Proizvodnja građevinskog materijala RAGUSA d.d.</item>
    </derivirana_varijabla>
  </DomainObject.Predmet.OstaliListNazivFormated>
  <DomainObject.Predmet.OstaliListNazivFormatedOIB>
    <izvorni_sadrzaj>
      <item>Petra Šprlje, OIB 77399385092</item>
      <item>Leon Šprlje, OIB 59704510750</item>
      <item>odvj. Slaven Šoša</item>
      <item>HEP ELEKTRA d.o.o. za opskrbu električnom energijom, OIB 43965974818</item>
      <item>ILIRIC-DSW, društvo s ograničenom odgovornošću za trgovinu, OIB 47725377076</item>
      <item>BRODOMETALURGIJA d.o.o. za proizvodnju i trgovinu, OIB 31353718090</item>
      <item>ZAGREBAČKI HOLDING, društvo s ograničenom odgovornošću za javni prijevoz, opskrbu vodom, održavanje čistoće, putnička a, OIB 85584865987</item>
      <item>Financijska agencija, OIB 85821130368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POMAK projektiranje, proizvodnja, marketing i trgovina u automatizaciji i kompjuterizaciji d.o.o., OIB 74508065785</item>
      <item>POMAK CONTROL d.o.o. za proizvodnju, projektiranje i građenje, OIB 39069689788</item>
      <item>VODOVOD DUBROVNIK d.o.o. za vodoopskrbu i komunalnu hidrotehniku, OIB 00862047577</item>
      <item>INA-INDUSTRIJA NAFTE, d.d., OIB 27759560625</item>
      <item>CROATIA BANKA, dioničko društvo, OIB 32247795989</item>
      <item>LORENČIĆ-CROATIA d.o.o.za prodaju građevinskih strojeva i servis, OIB 97308715020</item>
      <item>ALLIANZ ZAGREB dioničko društvo za osiguranje, OIB 23759810849</item>
      <item>PODOVI OPAČAK d.o.o. za proizvodnju i usluge, OIB 72656809791</item>
      <item>DUBAC d.o.o. za proizvodnju, trgovinu i građenje, OIB 01376541497</item>
      <item>DUNAV-DRAVA CEMENT d.o.o. za trgovinu i obavljanje trgovačkog posredovanja, OIB 18917330107</item>
      <item>UNIVERZALNI DOM d.o.o. za trgovinu i usluge u stečaju, OIB 71903590363</item>
      <item>EUROHERC osiguranje - dioničko društvo za osiguranje imovine i osoba i druge poslove osiguranja, OIB 22694857747</item>
      <item>Tanja Matković, OIB 34250253581</item>
      <item>ERSTE&amp;STEIERMÄRKISCHE BANKA dioničko društvo, OIB 23057039320</item>
      <item>MEĐIMURJE GRADITELJSTVO društvo s ograničenom odgovornošću za graditeljstvo i usluge, OIB 15921860232</item>
      <item>EOS MATRIX d.o.o. za poslovne usluge, OIB 76674680107</item>
      <item>ERSTE FACTORING društvo s ograničenom odgovornošću za factoring, OIB 10194059689</item>
      <item>SPP društvo s ograničenom odgovornošću za geotehniku, rudarstvo, građenje, zaštitu okoliša, hidrogeološke radove i uslug, OIB 17497489416</item>
      <item>CROATIA osiguranje d.d., OIB 26187994862</item>
      <item>HIDROKONZALT PROJEKTIRANJE d.o.o. za savjetovanje i projektiranje, OIB 32472397445</item>
      <item>RURSUS društvo s ograničenom odgovornošću za građevinarstvo i trgovinu, OIB 08542111758</item>
      <item>IND - EKO industrijska ekologija i zaštita okoliša, d. o. o., OIB 60067885527</item>
      <item>RH, Ministarstvo financija, porezna uprava, područni ured Dalmacija, OIB 18683136487</item>
      <item>Hrvatska radiotelevizija, OIB 68419124305</item>
      <item>OCINJE-MARKET d.o.o. za građenje, trgovinu, poljoprivredu i usluge, OIB 81175245130</item>
      <item>ACO Građevinski elementi društvo s ograničenom odgovornošću za proizvodnju i prodaju građevinskih elemenata, OIB 25074288719</item>
      <item>KNAUF društvo s ograničenom odgovornošću, tvornica gipsa i gipsanih proizvoda, OIB 46419854204</item>
      <item>EMES, Društvo s ograničenom odgovornošću za porizvodnju, trgovinu i zastupanje, OIB 62255115426</item>
      <item>ZAGREBAČKA BANKA DIONIČKO DRUŠTVO, OIB 92963223473</item>
      <item>Proizvodnja građevinskog materijala RAGUSA d.d., OIB 68907889567</item>
    </izvorni_sadrzaj>
    <derivirana_varijabla naziv="DomainObject.Predmet.OstaliListNazivFormatedOIB_1">
      <item>Petra Šprlje, OIB 77399385092</item>
      <item>Leon Šprlje, OIB 59704510750</item>
      <item>odvj. Slaven Šoša</item>
      <item>HEP ELEKTRA d.o.o. za opskrbu električnom energijom, OIB 43965974818</item>
      <item>ILIRIC-DSW, društvo s ograničenom odgovornošću za trgovinu, OIB 47725377076</item>
      <item>BRODOMETALURGIJA d.o.o. za proizvodnju i trgovinu, OIB 31353718090</item>
      <item>ZAGREBAČKI HOLDING, društvo s ograničenom odgovornošću za javni prijevoz, opskrbu vodom, održavanje čistoće, putnička a, OIB 85584865987</item>
      <item>Financijska agencija, OIB 85821130368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POMAK projektiranje, proizvodnja, marketing i trgovina u automatizaciji i kompjuterizaciji d.o.o., OIB 74508065785</item>
      <item>POMAK CONTROL d.o.o. za proizvodnju, projektiranje i građenje, OIB 39069689788</item>
      <item>VODOVOD DUBROVNIK d.o.o. za vodoopskrbu i komunalnu hidrotehniku, OIB 00862047577</item>
      <item>INA-INDUSTRIJA NAFTE, d.d., OIB 27759560625</item>
      <item>CROATIA BANKA, dioničko društvo, OIB 32247795989</item>
      <item>LORENČIĆ-CROATIA d.o.o.za prodaju građevinskih strojeva i servis, OIB 97308715020</item>
      <item>ALLIANZ ZAGREB dioničko društvo za osiguranje, OIB 23759810849</item>
      <item>PODOVI OPAČAK d.o.o. za proizvodnju i usluge, OIB 72656809791</item>
      <item>DUBAC d.o.o. za proizvodnju, trgovinu i građenje, OIB 01376541497</item>
      <item>DUNAV-DRAVA CEMENT d.o.o. za trgovinu i obavljanje trgovačkog posredovanja, OIB 18917330107</item>
      <item>UNIVERZALNI DOM d.o.o. za trgovinu i usluge u stečaju, OIB 71903590363</item>
      <item>EUROHERC osiguranje - dioničko društvo za osiguranje imovine i osoba i druge poslove osiguranja, OIB 22694857747</item>
      <item>Tanja Matković, OIB 34250253581</item>
      <item>ERSTE&amp;STEIERMÄRKISCHE BANKA dioničko društvo, OIB 23057039320</item>
      <item>MEĐIMURJE GRADITELJSTVO društvo s ograničenom odgovornošću za graditeljstvo i usluge, OIB 15921860232</item>
      <item>EOS MATRIX d.o.o. za poslovne usluge, OIB 76674680107</item>
      <item>ERSTE FACTORING društvo s ograničenom odgovornošću za factoring, OIB 10194059689</item>
      <item>SPP društvo s ograničenom odgovornošću za geotehniku, rudarstvo, građenje, zaštitu okoliša, hidrogeološke radove i uslug, OIB 17497489416</item>
      <item>CROATIA osiguranje d.d., OIB 26187994862</item>
      <item>HIDROKONZALT PROJEKTIRANJE d.o.o. za savjetovanje i projektiranje, OIB 32472397445</item>
      <item>RURSUS društvo s ograničenom odgovornošću za građevinarstvo i trgovinu, OIB 08542111758</item>
      <item>IND - EKO industrijska ekologija i zaštita okoliša, d. o. o., OIB 60067885527</item>
      <item>RH, Ministarstvo financija, porezna uprava, područni ured Dalmacija, OIB 18683136487</item>
      <item>Hrvatska radiotelevizija, OIB 68419124305</item>
      <item>OCINJE-MARKET d.o.o. za građenje, trgovinu, poljoprivredu i usluge, OIB 81175245130</item>
      <item>ACO Građevinski elementi društvo s ograničenom odgovornošću za proizvodnju i prodaju građevinskih elemenata, OIB 25074288719</item>
      <item>KNAUF društvo s ograničenom odgovornošću, tvornica gipsa i gipsanih proizvoda, OIB 46419854204</item>
      <item>EMES, Društvo s ograničenom odgovornošću za porizvodnju, trgovinu i zastupanje, OIB 62255115426</item>
      <item>ZAGREBAČKA BANKA DIONIČKO DRUŠTVO, OIB 92963223473</item>
      <item>Proizvodnja građevinskog materijala RAGUSA d.d., OIB 68907889567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IPSUM d.o.o. za građevinarstvo i trgovinu</izvorni_sadrzaj>
    <derivirana_varijabla naziv="DomainObject.Predmet.ProtustrankaIDrugi_1">IPSUM d.o.o. za građevinarstvo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IPSUM d.o.o. za građevinarstvo i trgovinu, OIB 26472901970, Dr. Ante Starčevića 29, 20000 Dubrovnik</izvorni_sadrzaj>
    <derivirana_varijabla naziv="DomainObject.Predmet.ProtustrankaIDrugiAdressOIB_1">IPSUM d.o.o. za građevinarstvo i trgovinu, OIB 26472901970, Dr. 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IPSUM d.o.o. za građevinarstvo i trgovinu</item>
      <item>Petra Šprlje</item>
      <item>Leon Šprlje</item>
      <item>odvj. Slaven Šoša</item>
      <item>HEP ELEKTRA d.o.o. za opskrbu električnom energijom</item>
      <item>ILIRIC-DSW, društvo s ograničenom odgovornošću za trgovinu</item>
      <item>BRODOMETALURGIJA d.o.o. za proizvodnju i trgovinu</item>
      <item>ZAGREBAČKI HOLDING, društvo s ograničenom odgovornošću za javni prijevoz, opskrbu vodom, održavanje čistoće, putnička a</item>
      <item>Financijska agencija</item>
      <item>SAMOBORKA SPLIT d.o.o. za proizvodnju građevinskog materijala</item>
      <item>METKOVIĆ, d.o.o. za vodoopskrbu i odvodnju otpadnih voda</item>
      <item>CESTOGRADNJA, društvo s ograničenom odgovornošću za građevinarstvo</item>
      <item>POMAK projektiranje, proizvodnja, marketing i trgovina u automatizaciji i kompjuterizaciji d.o.o.</item>
      <item>POMAK CONTROL d.o.o. za proizvodnju, projektiranje i građenje</item>
      <item>VODOVOD DUBROVNIK d.o.o. za vodoopskrbu i komunalnu hidrotehniku</item>
      <item>INA-INDUSTRIJA NAFTE, d.d.</item>
      <item>CROATIA BANKA, dioničko društvo</item>
      <item>LORENČIĆ-CROATIA d.o.o.za prodaju građevinskih strojeva i servis</item>
      <item>ALLIANZ ZAGREB dioničko društvo za osiguranje</item>
      <item>PODOVI OPAČAK d.o.o. za proizvodnju i usluge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  <item>ERSTE&amp;STEIERMÄRKISCHE BANKA dioničko društvo</item>
      <item>MEĐIMURJE GRADITELJSTVO društvo s ograničenom odgovornošću za graditeljstvo i usluge</item>
      <item>EOS MATRIX d.o.o. za poslovne usluge</item>
      <item>ERSTE FACTORING društvo s ograničenom odgovornošću za factoring</item>
      <item>SPP društvo s ograničenom odgovornošću za geotehniku, rudarstvo, građenje, zaštitu okoliša, hidrogeološke radove i uslug</item>
      <item>CROATIA osiguranje d.d.</item>
      <item>HIDROKONZALT PROJEKTIRANJE d.o.o. za savjetovanje i projektiranje</item>
      <item>RURSUS društvo s ograničenom odgovornošću za građevinarstvo i trgovinu</item>
      <item>IND - EKO industrijska ekologija i zaštita okoliša, d. o. o.</item>
      <item>RH, Ministarstvo financija, porezna uprava, područni ured Dalmacija</item>
      <item>Hrvatska radiotelevizija</item>
      <item>OCINJE-MARKET d.o.o. za građenje, trgovinu, poljoprivredu i usluge</item>
      <item>ACO Građevinski elementi društvo s ograničenom odgovornošću za proizvodnju i prodaju građevinskih elemenata</item>
      <item>KNAUF društvo s ograničenom odgovornošću, tvornica gipsa i gipsanih proizvoda</item>
      <item>EMES, Društvo s ograničenom odgovornošću za porizvodnju, trgovinu i zastupanje</item>
      <item>ZAGREBAČKA BANKA DIONIČKO DRUŠTVO</item>
      <item>Proizvodnja građevinskog materijala RAGUSA d.d.</item>
    </izvorni_sadrzaj>
    <derivirana_varijabla naziv="DomainObject.Predmet.SudioniciListNaziv_1">
      <item>FINA, RC Split, Podružnica Dubrovnik</item>
      <item>IPSUM d.o.o. za građevinarstvo i trgovinu</item>
      <item>Petra Šprlje</item>
      <item>Leon Šprlje</item>
      <item>odvj. Slaven Šoša</item>
      <item>HEP ELEKTRA d.o.o. za opskrbu električnom energijom</item>
      <item>ILIRIC-DSW, društvo s ograničenom odgovornošću za trgovinu</item>
      <item>BRODOMETALURGIJA d.o.o. za proizvodnju i trgovinu</item>
      <item>ZAGREBAČKI HOLDING, društvo s ograničenom odgovornošću za javni prijevoz, opskrbu vodom, održavanje čistoće, putnička a</item>
      <item>Financijska agencija</item>
      <item>SAMOBORKA SPLIT d.o.o. za proizvodnju građevinskog materijala</item>
      <item>METKOVIĆ, d.o.o. za vodoopskrbu i odvodnju otpadnih voda</item>
      <item>CESTOGRADNJA, društvo s ograničenom odgovornošću za građevinarstvo</item>
      <item>POMAK projektiranje, proizvodnja, marketing i trgovina u automatizaciji i kompjuterizaciji d.o.o.</item>
      <item>POMAK CONTROL d.o.o. za proizvodnju, projektiranje i građenje</item>
      <item>VODOVOD DUBROVNIK d.o.o. za vodoopskrbu i komunalnu hidrotehniku</item>
      <item>INA-INDUSTRIJA NAFTE, d.d.</item>
      <item>CROATIA BANKA, dioničko društvo</item>
      <item>LORENČIĆ-CROATIA d.o.o.za prodaju građevinskih strojeva i servis</item>
      <item>ALLIANZ ZAGREB dioničko društvo za osiguranje</item>
      <item>PODOVI OPAČAK d.o.o. za proizvodnju i usluge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  <item>ERSTE&amp;STEIERMÄRKISCHE BANKA dioničko društvo</item>
      <item>MEĐIMURJE GRADITELJSTVO društvo s ograničenom odgovornošću za graditeljstvo i usluge</item>
      <item>EOS MATRIX d.o.o. za poslovne usluge</item>
      <item>ERSTE FACTORING društvo s ograničenom odgovornošću za factoring</item>
      <item>SPP društvo s ograničenom odgovornošću za geotehniku, rudarstvo, građenje, zaštitu okoliša, hidrogeološke radove i uslug</item>
      <item>CROATIA osiguranje d.d.</item>
      <item>HIDROKONZALT PROJEKTIRANJE d.o.o. za savjetovanje i projektiranje</item>
      <item>RURSUS društvo s ograničenom odgovornošću za građevinarstvo i trgovinu</item>
      <item>IND - EKO industrijska ekologija i zaštita okoliša, d. o. o.</item>
      <item>RH, Ministarstvo financija, porezna uprava, područni ured Dalmacija</item>
      <item>Hrvatska radiotelevizija</item>
      <item>OCINJE-MARKET d.o.o. za građenje, trgovinu, poljoprivredu i usluge</item>
      <item>ACO Građevinski elementi društvo s ograničenom odgovornošću za proizvodnju i prodaju građevinskih elemenata</item>
      <item>KNAUF društvo s ograničenom odgovornošću, tvornica gipsa i gipsanih proizvoda</item>
      <item>EMES, Društvo s ograničenom odgovornošću za porizvodnju, trgovinu i zastupanje</item>
      <item>ZAGREBAČKA BANKA DIONIČKO DRUŠTVO</item>
      <item>Proizvodnja građevinskog materijala RAGUSA d.d.</item>
    </derivirana_varijabla>
  </DomainObject.Predmet.SudioniciListNaziv>
  <DomainObject.Predmet.SudioniciListAdressOIB>
    <izvorni_sadrzaj>
      <item>FINA, RC Split, Podružnica Dubrovnik, OIB 85821130368, Vukovarska 2,20000 Dubrovnik</item>
      <item>IPSUM d.o.o. za građevinarstvo i trgovinu, OIB 26472901970, Dr. Ante Starčevića 29,20000 Dubrovnik</item>
      <item>Petra Šprlje, OIB 77399385092, Ulica Neretvanskih Gusara 192,20350 Metković</item>
      <item>Leon Šprlje, OIB 59704510750, Ante Starčevića 27,20350 Metković</item>
      <item>odvj. Slaven Šoša</item>
      <item>HEP ELEKTRA d.o.o. za opskrbu električnom energijom, OIB 43965974818, Ulica grada Vukovara 37,10000 Zagreb</item>
      <item>ILIRIC-DSW, društvo s ograničenom odgovornošću za trgovinu, OIB 47725377076, Put Petrića 45/d,23000 Zadar</item>
      <item>BRODOMETALURGIJA d.o.o. za proizvodnju i trgovinu, OIB 31353718090, Solinska 58,21000 Split</item>
      <item>ZAGREBAČKI HOLDING, društvo s ograničenom odgovornošću za javni prijevoz, opskrbu vodom, održavanje čistoće, putnička a, OIB 85584865987, Ulica grada Vukovara 41,10000 Zagreb</item>
      <item>Financijska agencija, OIB 85821130368, Ulica grada Vukovara 70,10000 Zagreb</item>
      <item>SAMOBORKA SPLIT d.o.o. za proizvodnju građevinskog materijala, OIB 14978110804, Prisike 19,21203 Gornji Muć</item>
      <item>METKOVIĆ, d.o.o. za vodoopskrbu i odvodnju otpadnih voda, OIB 98244558721, Mostarska 10,20350 Metković</item>
      <item>CESTOGRADNJA, društvo s ograničenom odgovornošću za građevinarstvo, OIB 81547946556, Papandopulova 21,21000 Split</item>
      <item>POMAK projektiranje, proizvodnja, marketing i trgovina u automatizaciji i kompjuterizaciji d.o.o., OIB 74508065785, Tolstojeva 32,21000 Split</item>
      <item>POMAK CONTROL d.o.o. za proizvodnju, projektiranje i građenje, OIB 39069689788, Stinice 22,21000 Split</item>
      <item>VODOVOD DUBROVNIK d.o.o. za vodoopskrbu i komunalnu hidrotehniku, OIB 00862047577, Vladimira Nazora 19,20000 Dubrovnik</item>
      <item>INA-INDUSTRIJA NAFTE, d.d., OIB 27759560625, Avenija V. Holjevca 10,10000 Zagreb</item>
      <item>CROATIA BANKA, dioničko društvo, OIB 32247795989, Roberta Frangeša Mihanovića 9,10000 Zagreb</item>
      <item>LORENČIĆ-CROATIA d.o.o.za prodaju građevinskih strojeva i servis, OIB 97308715020, Buzin, Bani 96,10000 Zagreb</item>
      <item>ALLIANZ ZAGREB dioničko društvo za osiguranje, OIB 23759810849, Heinzelova 70,10000 Zagreb</item>
      <item>PODOVI OPAČAK d.o.o. za proizvodnju i usluge, OIB 72656809791, Trondheimska 4/D,21000 Split</item>
      <item>DUBAC d.o.o. za proizvodnju, trgovinu i građenje, OIB 01376541497, Vukovarska 17,20000 Dubrovnik</item>
      <item>DUNAV-DRAVA CEMENT d.o.o. za trgovinu i obavljanje trgovačkog posredovanja, OIB 18917330107, Ivana Lučića 2A,10000 Zagreb</item>
      <item>UNIVERZALNI DOM d.o.o. za trgovinu i usluge u stečaju, OIB 71903590363, Dr. Franje Tuđmana 26,23210 Biograd Na Moru</item>
      <item>EUROHERC osiguranje - dioničko društvo za osiguranje imovine i osoba i druge poslove osiguranja, OIB 22694857747, Ulica grada Vukovara 282,10000 Zagreb</item>
      <item>Tanja Matković, OIB 34250253581, Bukovačka Cesta 343c,10000 Zagreb</item>
      <item>ERSTE&amp;STEIERMÄRKISCHE BANKA dioničko društvo, OIB 23057039320, Jadranski Trg 3/a,51000 Rijeka</item>
      <item>MEĐIMURJE GRADITELJSTVO društvo s ograničenom odgovornošću za graditeljstvo i usluge, OIB 15921860232, Zagrebačka 42/a,40000 Čakovec</item>
      <item>EOS MATRIX d.o.o. za poslovne usluge, OIB 76674680107, Horvatova 82,10000 Zagreb</item>
      <item>ERSTE FACTORING društvo s ograničenom odgovornošću za factoring, OIB 10194059689, Ivana Lučića 2a,10000 Zagreb</item>
      <item>SPP društvo s ograničenom odgovornošću za geotehniku, rudarstvo, građenje, zaštitu okoliša, hidrogeološke radove i uslug, OIB 17497489416, Trstenjakova 3,42000 Varaždin</item>
      <item>CROATIA osiguranje d.d., OIB 26187994862, Vatroslava Jagića 33,10000 Zagreb</item>
      <item>HIDROKONZALT PROJEKTIRANJE d.o.o. za savjetovanje i projektiranje, OIB 32472397445, Kralja Zvonimira 60,21210 Solin</item>
      <item>RURSUS društvo s ograničenom odgovornošću za građevinarstvo i trgovinu, OIB 08542111758, Dr. Ante Starčevića 29,20000 Dubrovnik</item>
      <item>IND - EKO industrijska ekologija i zaštita okoliša, d. o. o., OIB 60067885527, Korzo 40/2,51000 Rijeka</item>
      <item>RH, Ministarstvo financija, porezna uprava, područni ured Dalmacija, OIB 18683136487</item>
      <item>Hrvatska radiotelevizija, OIB 68419124305, Prisavlje 3,10000 Zagreb</item>
      <item>OCINJE-MARKET d.o.o. za građenje, trgovinu, poljoprivredu i usluge, OIB 81175245130, Od Izvora 2,20236 Nova Mokošica</item>
      <item>ACO Građevinski elementi društvo s ograničenom odgovornošću za proizvodnju i prodaju građevinskih elemenata, OIB 25074288719, Radnička cesta 177,10000 Zagreb</item>
      <item>KNAUF društvo s ograničenom odgovornošću, tvornica gipsa i gipsanih proizvoda, OIB 46419854204, Uzdolje polje 91,22300 Uzdolje</item>
      <item>EMES, Društvo s ograničenom odgovornošću za porizvodnju, trgovinu i zastupanje, OIB 62255115426, Zvonimira Rogoza 18,10000 Zagreb</item>
      <item>ZAGREBAČKA BANKA DIONIČKO DRUŠTVO, OIB 92963223473, Trg bana Josipa Jelačića 10,10000 Zagreb</item>
      <item>Proizvodnja građevinskog materijala RAGUSA d.d., OIB 68907889567, Vukovarska 17,20000 Dubrovnik</item>
    </izvorni_sadrzaj>
    <derivirana_varijabla naziv="DomainObject.Predmet.SudioniciListAdressOIB_1">
      <item>FINA, RC Split, Podružnica Dubrovnik, OIB 85821130368, Vukovarska 2,20000 Dubrovnik</item>
      <item>IPSUM d.o.o. za građevinarstvo i trgovinu, OIB 26472901970, Dr. Ante Starčevića 29,20000 Dubrovnik</item>
      <item>Petra Šprlje, OIB 77399385092, Ulica Neretvanskih Gusara 192,20350 Metković</item>
      <item>Leon Šprlje, OIB 59704510750, Ante Starčevića 27,20350 Metković</item>
      <item>odvj. Slaven Šoša</item>
      <item>HEP ELEKTRA d.o.o. za opskrbu električnom energijom, OIB 43965974818, Ulica grada Vukovara 37,10000 Zagreb</item>
      <item>ILIRIC-DSW, društvo s ograničenom odgovornošću za trgovinu, OIB 47725377076, Put Petrića 45/d,23000 Zadar</item>
      <item>BRODOMETALURGIJA d.o.o. za proizvodnju i trgovinu, OIB 31353718090, Solinska 58,21000 Split</item>
      <item>ZAGREBAČKI HOLDING, društvo s ograničenom odgovornošću za javni prijevoz, opskrbu vodom, održavanje čistoće, putnička a, OIB 85584865987, Ulica grada Vukovara 41,10000 Zagreb</item>
      <item>Financijska agencija, OIB 85821130368, Ulica grada Vukovara 70,10000 Zagreb</item>
      <item>SAMOBORKA SPLIT d.o.o. za proizvodnju građevinskog materijala, OIB 14978110804, Prisike 19,21203 Gornji Muć</item>
      <item>METKOVIĆ, d.o.o. za vodoopskrbu i odvodnju otpadnih voda, OIB 98244558721, Mostarska 10,20350 Metković</item>
      <item>CESTOGRADNJA, društvo s ograničenom odgovornošću za građevinarstvo, OIB 81547946556, Papandopulova 21,21000 Split</item>
      <item>POMAK projektiranje, proizvodnja, marketing i trgovina u automatizaciji i kompjuterizaciji d.o.o., OIB 74508065785, Tolstojeva 32,21000 Split</item>
      <item>POMAK CONTROL d.o.o. za proizvodnju, projektiranje i građenje, OIB 39069689788, Stinice 22,21000 Split</item>
      <item>VODOVOD DUBROVNIK d.o.o. za vodoopskrbu i komunalnu hidrotehniku, OIB 00862047577, Vladimira Nazora 19,20000 Dubrovnik</item>
      <item>INA-INDUSTRIJA NAFTE, d.d., OIB 27759560625, Avenija V. Holjevca 10,10000 Zagreb</item>
      <item>CROATIA BANKA, dioničko društvo, OIB 32247795989, Roberta Frangeša Mihanovića 9,10000 Zagreb</item>
      <item>LORENČIĆ-CROATIA d.o.o.za prodaju građevinskih strojeva i servis, OIB 97308715020, Buzin, Bani 96,10000 Zagreb</item>
      <item>ALLIANZ ZAGREB dioničko društvo za osiguranje, OIB 23759810849, Heinzelova 70,10000 Zagreb</item>
      <item>PODOVI OPAČAK d.o.o. za proizvodnju i usluge, OIB 72656809791, Trondheimska 4/D,21000 Split</item>
      <item>DUBAC d.o.o. za proizvodnju, trgovinu i građenje, OIB 01376541497, Vukovarska 17,20000 Dubrovnik</item>
      <item>DUNAV-DRAVA CEMENT d.o.o. za trgovinu i obavljanje trgovačkog posredovanja, OIB 18917330107, Ivana Lučića 2A,10000 Zagreb</item>
      <item>UNIVERZALNI DOM d.o.o. za trgovinu i usluge u stečaju, OIB 71903590363, Dr. Franje Tuđmana 26,23210 Biograd Na Moru</item>
      <item>EUROHERC osiguranje - dioničko društvo za osiguranje imovine i osoba i druge poslove osiguranja, OIB 22694857747, Ulica grada Vukovara 282,10000 Zagreb</item>
      <item>Tanja Matković, OIB 34250253581, Bukovačka Cesta 343c,10000 Zagreb</item>
      <item>ERSTE&amp;STEIERMÄRKISCHE BANKA dioničko društvo, OIB 23057039320, Jadranski Trg 3/a,51000 Rijeka</item>
      <item>MEĐIMURJE GRADITELJSTVO društvo s ograničenom odgovornošću za graditeljstvo i usluge, OIB 15921860232, Zagrebačka 42/a,40000 Čakovec</item>
      <item>EOS MATRIX d.o.o. za poslovne usluge, OIB 76674680107, Horvatova 82,10000 Zagreb</item>
      <item>ERSTE FACTORING društvo s ograničenom odgovornošću za factoring, OIB 10194059689, Ivana Lučića 2a,10000 Zagreb</item>
      <item>SPP društvo s ograničenom odgovornošću za geotehniku, rudarstvo, građenje, zaštitu okoliša, hidrogeološke radove i uslug, OIB 17497489416, Trstenjakova 3,42000 Varaždin</item>
      <item>CROATIA osiguranje d.d., OIB 26187994862, Vatroslava Jagića 33,10000 Zagreb</item>
      <item>HIDROKONZALT PROJEKTIRANJE d.o.o. za savjetovanje i projektiranje, OIB 32472397445, Kralja Zvonimira 60,21210 Solin</item>
      <item>RURSUS društvo s ograničenom odgovornošću za građevinarstvo i trgovinu, OIB 08542111758, Dr. Ante Starčevića 29,20000 Dubrovnik</item>
      <item>IND - EKO industrijska ekologija i zaštita okoliša, d. o. o., OIB 60067885527, Korzo 40/2,51000 Rijeka</item>
      <item>RH, Ministarstvo financija, porezna uprava, područni ured Dalmacija, OIB 18683136487</item>
      <item>Hrvatska radiotelevizija, OIB 68419124305, Prisavlje 3,10000 Zagreb</item>
      <item>OCINJE-MARKET d.o.o. za građenje, trgovinu, poljoprivredu i usluge, OIB 81175245130, Od Izvora 2,20236 Nova Mokošica</item>
      <item>ACO Građevinski elementi društvo s ograničenom odgovornošću za proizvodnju i prodaju građevinskih elemenata, OIB 25074288719, Radnička cesta 177,10000 Zagreb</item>
      <item>KNAUF društvo s ograničenom odgovornošću, tvornica gipsa i gipsanih proizvoda, OIB 46419854204, Uzdolje polje 91,22300 Uzdolje</item>
      <item>EMES, Društvo s ograničenom odgovornošću za porizvodnju, trgovinu i zastupanje, OIB 62255115426, Zvonimira Rogoza 18,10000 Zagreb</item>
      <item>ZAGREBAČKA BANKA DIONIČKO DRUŠTVO, OIB 92963223473, Trg bana Josipa Jelačića 10,10000 Zagreb</item>
      <item>Proizvodnja građevinskog materijala RAGUSA d.d., OIB 68907889567, Vukovarska 17,20000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26472901970</item>
      <item>, OIB 77399385092</item>
      <item>, OIB 59704510750</item>
      <item>, OIB null</item>
      <item>, OIB 43965974818</item>
      <item>, OIB 47725377076</item>
      <item>, OIB 31353718090</item>
      <item>, OIB 85584865987</item>
      <item>, OIB 85821130368</item>
      <item>, OIB 14978110804</item>
      <item>, OIB 98244558721</item>
      <item>, OIB 81547946556</item>
      <item>, OIB 74508065785</item>
      <item>, OIB 39069689788</item>
      <item>, OIB 00862047577</item>
      <item>, OIB 27759560625</item>
      <item>, OIB 32247795989</item>
      <item>, OIB 97308715020</item>
      <item>, OIB 23759810849</item>
      <item>, OIB 72656809791</item>
      <item>, OIB 01376541497</item>
      <item>, OIB 18917330107</item>
      <item>, OIB 71903590363</item>
      <item>, OIB 22694857747</item>
      <item>, OIB 34250253581</item>
      <item>, OIB 23057039320</item>
      <item>, OIB 15921860232</item>
      <item>, OIB 76674680107</item>
      <item>, OIB 10194059689</item>
      <item>, OIB 17497489416</item>
      <item>, OIB 26187994862</item>
      <item>, OIB 32472397445</item>
      <item>, OIB 08542111758</item>
      <item>, OIB 60067885527</item>
      <item>, OIB 18683136487</item>
      <item>, OIB 68419124305</item>
      <item>, OIB 81175245130</item>
      <item>, OIB 25074288719</item>
      <item>, OIB 46419854204</item>
      <item>, OIB 62255115426</item>
      <item>, OIB 92963223473</item>
      <item>, OIB 68907889567</item>
    </izvorni_sadrzaj>
    <derivirana_varijabla naziv="DomainObject.Predmet.SudioniciListNazivOIB_1">
      <item>, OIB 85821130368</item>
      <item>, OIB 26472901970</item>
      <item>, OIB 77399385092</item>
      <item>, OIB 59704510750</item>
      <item>, OIB null</item>
      <item>, OIB 43965974818</item>
      <item>, OIB 47725377076</item>
      <item>, OIB 31353718090</item>
      <item>, OIB 85584865987</item>
      <item>, OIB 85821130368</item>
      <item>, OIB 14978110804</item>
      <item>, OIB 98244558721</item>
      <item>, OIB 81547946556</item>
      <item>, OIB 74508065785</item>
      <item>, OIB 39069689788</item>
      <item>, OIB 00862047577</item>
      <item>, OIB 27759560625</item>
      <item>, OIB 32247795989</item>
      <item>, OIB 97308715020</item>
      <item>, OIB 23759810849</item>
      <item>, OIB 72656809791</item>
      <item>, OIB 01376541497</item>
      <item>, OIB 18917330107</item>
      <item>, OIB 71903590363</item>
      <item>, OIB 22694857747</item>
      <item>, OIB 34250253581</item>
      <item>, OIB 23057039320</item>
      <item>, OIB 15921860232</item>
      <item>, OIB 76674680107</item>
      <item>, OIB 10194059689</item>
      <item>, OIB 17497489416</item>
      <item>, OIB 26187994862</item>
      <item>, OIB 32472397445</item>
      <item>, OIB 08542111758</item>
      <item>, OIB 60067885527</item>
      <item>, OIB 18683136487</item>
      <item>, OIB 68419124305</item>
      <item>, OIB 81175245130</item>
      <item>, OIB 25074288719</item>
      <item>, OIB 46419854204</item>
      <item>, OIB 62255115426</item>
      <item>, OIB 92963223473</item>
      <item>, OIB 68907889567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185</properties:Words>
  <properties:Characters>885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2018-05-23T11:06:00Z</dcterms:created>
  <dc:creator>Diana Butigan Granić</dc:creator>
  <cp:lastModifiedBy>Ivana Mendeš</cp:lastModifiedBy>
  <cp:lastPrinted>2018-05-23T11:10:00Z</cp:lastPrinted>
  <dcterms:modified xmlns:xsi="http://www.w3.org/2001/XMLSchema-instance" xsi:type="dcterms:W3CDTF">2018-05-23T11:16:00Z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(1044-17 - zaključak  - zakazivanje otkazanog ispitnog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