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6cc0" w14:paraId="bda6cc0"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15:collapsed w:val="false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>TRGOVAČKI SUD U BJELOVARU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 xml:space="preserve">Bjelovar, Šetalište dr. Ivše Lebovića 42                        Poslovni broj: 5 St-278/2017    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 xml:space="preserve">               P O Z I V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>na ročište za diobu kupovnine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 xml:space="preserve">   za razlučnog vjerovnika 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>Zagrebačka banka d.d. Zagreb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 xml:space="preserve">       punomoćnici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left="4395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 xml:space="preserve">                 Odvjetničko društvo 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left="4395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>Bekina, Škurla, Durmiš i Spajić d.o.o. Zagreb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 xml:space="preserve">     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left="4111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 xml:space="preserve">   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 xml:space="preserve">Pozivate se na ročište za diobu kupovnine ostvarene prodajom nekretnina stečajnog dužnika </w:t>
      </w:r>
      <w:r w:rsidRPr="00C77664">
        <w:rPr>
          <w:rFonts w:cs="Times New Roman" w:eastAsia="Calibri"/>
          <w:szCs w:val="20"/>
          <w:lang w:eastAsia="hr-HR"/>
        </w:rPr>
        <w:t xml:space="preserve">Stečajna masa iza </w:t>
      </w:r>
      <w:r w:rsidRPr="00C77664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C77664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C77664">
        <w:rPr>
          <w:rFonts w:cs="Times New Roman" w:eastAsia="Times New Roman"/>
          <w:szCs w:val="20"/>
          <w:lang w:eastAsia="hr-HR"/>
        </w:rPr>
        <w:t xml:space="preserve"> obala 89/A, MBS: 010102102, OIB: 97833022611, </w:t>
      </w:r>
      <w:r w:rsidRPr="00C77664">
        <w:rPr>
          <w:rFonts w:cs="Times New Roman" w:eastAsia="Times New Roman"/>
          <w:noProof/>
          <w:lang w:eastAsia="hr-HR" w:val="en-GB"/>
        </w:rPr>
        <w:t>upisanih u</w:t>
      </w:r>
      <w:r w:rsidRPr="00C77664">
        <w:rPr>
          <w:rFonts w:cs="Times New Roman" w:eastAsia="Times New Roman"/>
          <w:noProof/>
          <w:szCs w:val="20"/>
          <w:lang w:eastAsia="hr-HR"/>
        </w:rPr>
        <w:t xml:space="preserve"> </w:t>
      </w:r>
      <w:proofErr w:type="spellStart"/>
      <w:r w:rsidRPr="00C77664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C77664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C77664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C77664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C77664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C77664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</w:t>
      </w:r>
      <w:r w:rsidRPr="00C77664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C77664">
        <w:rPr>
          <w:rFonts w:cs="Times New Roman" w:eastAsia="Times New Roman"/>
          <w:noProof/>
          <w:lang w:eastAsia="hr-HR" w:val="en-GB"/>
        </w:rPr>
        <w:t>koje će se održati 7. lipnja 2019. u 9,00 sati u zgradi Trgovačkog suda u Bjelovaru, Šetalište dr. Ivše Lebovića 42, sudnica br. 1.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>UPOZORENJE: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 xml:space="preserve">Tražbina vjerovnika koji ne dođe na ročište uzet će se prema stanju koje proizlazi iz zemljišnih knjiga i spisa. Najkasnije na ročištu za diobu osobe pozvane na ročište mogu drugom osporiti tražbinu, njezinu visinu i red namirenja (čl.124. st.3. Ovršnog zakona, Narodne novine br. 57/96, 29/99, 42/00, 173/03, 194/03, 151/04, 88/05, 121/05, 67/08, 139/10, 112/12, </w:t>
      </w:r>
      <w:r w:rsidRPr="00C77664">
        <w:rPr>
          <w:rFonts w:cs="Times New Roman" w:eastAsia="Times New Roman"/>
          <w:noProof/>
          <w:szCs w:val="20"/>
          <w:lang w:eastAsia="hr-HR"/>
        </w:rPr>
        <w:t>25/13,  93/14, 55/16 i 73/17</w:t>
      </w:r>
      <w:r w:rsidRPr="00C77664">
        <w:rPr>
          <w:rFonts w:cs="Times New Roman" w:eastAsia="Times New Roman"/>
          <w:noProof/>
          <w:lang w:eastAsia="hr-HR" w:val="en-GB"/>
        </w:rPr>
        <w:t>).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>Prijedlozi, izjave i prigovori ne mogu se davati, odnosno podnositi ako se propusti rok, odnosno izostane s ročišta na kojem ih je trebalo dati ili podnijeti (čl.11. st.6. Stečajnog zakona, Narodne novine br. 71/15 i 104/17).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77664">
        <w:rPr>
          <w:rFonts w:cs="Times New Roman" w:eastAsia="Times New Roman"/>
          <w:lang w:eastAsia="hr-HR"/>
        </w:rPr>
        <w:t xml:space="preserve">U Bjelovaru 21. svibnja 2019. 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C77664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Marija Petrina Kubica </w:t>
      </w:r>
    </w:p>
    <w:p w:rsidRDefault="00C77664" w:rsidP="00C77664" w:rsidR="00C77664" w:rsidRPr="00C776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</w:p>
    <w:sectPr w:rsidSect="00F774CB" w:rsidR="00C77664" w:rsidRPr="00C77664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664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11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Daša Panjaković Senjić, OIB 39849053592, Gornjodravska obala 89/A, 31000 Osijek</izvorni_sadrzaj>
    <derivirana_varijabla naziv="DomainObject.UcesnikSudskeRadnje.SudskaRadnja.UcesniciObavijest_1">1. Stečajna uprava Daša Panjaković Senjić, OIB 39849053592, Gornjodravska obala 89/A, 31000 Osijek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Preradovićeva 24/I kat</izvorni_sadrzaj>
    <derivirana_varijabla naziv="DomainObject.UcesnikSudskeRadnje.Adresa.UlicaIKBR_1">Preradovićeva 24/I kat</derivirana_varijabla>
  </DomainObject.UcesnikSudskeRadnje.Adresa.UlicaIKBR>
  <DomainObject.UcesnikSudskeRadnje.Naziv>
    <izvorni_sadrzaj>ODVJETNIČKO DRUŠTVO BEKINA, ŠKURLA, DURMIŠ I SPAJIĆ, društvo s ograničenom odgovornošću</izvorni_sadrzaj>
    <derivirana_varijabla naziv="DomainObject.UcesnikSudskeRadnje.Naziv_1">ODVJETNIČKO DRUŠTVO BEKINA, ŠKURLA, DURMIŠ I SPAJIĆ, društvo s ograničenom odgovornošću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lipnja 2019.</izvorni_sadrzaj>
    <derivirana_varijabla naziv="DomainObject.UcesnikSudskeRadnje.SudskaRadnja.PlaniraniZavrsetakDatum_1">7. lipnja 2019.</derivirana_varijabla>
  </DomainObject.UcesnikSudskeRadnje.SudskaRadnja.PlaniraniZavrsetakDatum>
  <DomainObject.UcesnikSudskeRadnje.SudskaRadnja.PlaniraniPocetakDatum>
    <izvorni_sadrzaj>7. lipnja 2019.</izvorni_sadrzaj>
    <derivirana_varijabla naziv="DomainObject.UcesnikSudskeRadnje.SudskaRadnja.PlaniraniPocetakDatum_1">7. lipnja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09:30</izvorni_sadrzaj>
    <derivirana_varijabla naziv="DomainObject.UcesnikSudskeRadnje.SudskaRadnja.PlaniraniZavrsetakVrijeme_1">09:30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izvorni_sadrzaj>
    <derivirana_varijabla naziv="DomainObject.Predmet.OstaliListFormated_1"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derivirana_varijabla>
  </DomainObject.Predmet.OstaliListFormated>
  <DomainObject.Predmet.OstaliListFormatedOIB>
    <izvorni_sadrzaj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izvorni_sadrzaj>
    <derivirana_varijabla naziv="DomainObject.Predmet.OstaliListFormatedOIB_1"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derivirana_varijabla>
  </DomainObject.Predmet.OstaliListFormatedOIB>
  <DomainObject.Predmet.OstaliListFormatedWithAdress>
    <izvorni_sadrzaj>
      <item>Daša Panjaković Senjić, Gornjodravska obala 89/A, 31000 Osijek</item>
      <item>ZAGREBAČKA BANKA DIONIČKO DRUŠTVO, Trg bana Josipa Jelačića 10, 10000 Zagreb</item>
      <item>BEMING d.o.o. za građevinarstvo i stambeno-komunalno gospodarstvo, Jurja Haulika 20A, 43000 Bjelovar</item>
      <item>ODVJETNIČKO DRUŠTVO BEKINA, ŠKURLA, DURMIŠ I SPAJIĆ, društvo s ograničenom odgovornošću, Preradovićeva 24/I kat, 10000 Zagreb</item>
      <item>Odvjetničko društvo Benko i Partneri d.o.o., Petra Svačića 6, 10000 Zagreb</item>
    </izvorni_sadrzaj>
    <derivirana_varijabla naziv="DomainObject.Predmet.OstaliListFormatedWithAdress_1">
      <item>Daša Panjaković Senjić, Gornjodravska obala 89/A, 31000 Osijek</item>
      <item>ZAGREBAČKA BANKA DIONIČKO DRUŠTVO, Trg bana Josipa Jelačića 10, 10000 Zagreb</item>
      <item>BEMING d.o.o. za građevinarstvo i stambeno-komunalno gospodarstvo, Jurja Haulika 20A, 43000 Bjelovar</item>
      <item>ODVJETNIČKO DRUŠTVO BEKINA, ŠKURLA, DURMIŠ I SPAJIĆ, društvo s ograničenom odgovornošću, Preradovićeva 24/I kat, 10000 Zagreb</item>
      <item>Odvjetničko društvo Benko i Partneri d.o.o., Petra Svačića 6, 10000 Zagreb</item>
    </derivirana_varijabla>
  </DomainObject.Predmet.OstaliListFormatedWithAdress>
  <DomainObject.Predmet.OstaliListFormatedWithAdressOIB>
    <izvorni_sadrzaj>
      <item>Daša Panjaković Senjić, OIB 39849053592, Gornjodravska obala 89/A, 31000 Osijek</item>
      <item>ZAGREBAČKA BANKA DIONIČKO DRUŠTVO, OIB 92963223473, Trg bana Josipa Jelačića 10, 10000 Zagreb</item>
      <item>BEMING d.o.o. za građevinarstvo i stambeno-komunalno gospodarstvo, OIB 85887271562, Jurja Haulika 20A, 43000 Bjelovar</item>
      <item>ODVJETNIČKO DRUŠTVO BEKINA, ŠKURLA, DURMIŠ I SPAJIĆ, društvo s ograničenom odgovornošću, OIB 68178969783, Preradovićeva 24/I kat, 10000 Zagreb</item>
      <item>Odvjetničko društvo Benko i Partneri d.o.o., Petra Svačića 6, 10000 Zagreb</item>
    </izvorni_sadrzaj>
    <derivirana_varijabla naziv="DomainObject.Predmet.OstaliListFormatedWithAdressOIB_1">
      <item>Daša Panjaković Senjić, OIB 39849053592, Gornjodravska obala 89/A, 31000 Osijek</item>
      <item>ZAGREBAČKA BANKA DIONIČKO DRUŠTVO, OIB 92963223473, Trg bana Josipa Jelačića 10, 10000 Zagreb</item>
      <item>BEMING d.o.o. za građevinarstvo i stambeno-komunalno gospodarstvo, OIB 85887271562, Jurja Haulika 20A, 43000 Bjelovar</item>
      <item>ODVJETNIČKO DRUŠTVO BEKINA, ŠKURLA, DURMIŠ I SPAJIĆ, društvo s ograničenom odgovornošću, OIB 68178969783, Preradovićeva 24/I kat, 10000 Zagreb</item>
      <item>Odvjetničko društvo Benko i Partneri d.o.o., Petra Svačića 6, 10000 Zagreb</item>
    </derivirana_varijabla>
  </DomainObject.Predmet.OstaliListFormatedWithAdressOIB>
  <DomainObject.Predmet.OstaliListNazivFormated>
    <izvorni_sadrzaj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izvorni_sadrzaj>
    <derivirana_varijabla naziv="DomainObject.Predmet.OstaliListNazivFormated_1"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derivirana_varijabla>
  </DomainObject.Predmet.OstaliListNazivFormated>
  <DomainObject.Predmet.OstaliListNazivFormatedOIB>
    <izvorni_sadrzaj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izvorni_sadrzaj>
    <derivirana_varijabla naziv="DomainObject.Predmet.OstaliListNazivFormatedOIB_1"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izvorni_sadrzaj>
    <derivirana_varijabla naziv="DomainObject.Predmet.SudioniciListNaziv_1">
      <item>Stečajna masa iza TRGOVAČKA ZADRUGA KATAPULT u stečaju</item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OIB 39849053592, Gornjodravska obala 89/A,31000 Osijek</item>
      <item>ZAGREBAČKA BANKA DIONIČKO DRUŠTVO, OIB 92963223473, Trg bana Josipa Jelačića 10,10000 Zagreb</item>
      <item>BEMING d.o.o. za građevinarstvo i stambeno-komunalno gospodarstvo, OIB 85887271562, Jurja Haulika 20A,43000 Bjelovar</item>
      <item>ODVJETNIČKO DRUŠTVO BEKINA, ŠKURLA, DURMIŠ I SPAJIĆ, društvo s ograničenom odgovornošću, OIB 68178969783, Preradovićeva 24/I kat,10000 Zagreb</item>
      <item>Odvjetničko društvo Benko i Partneri d.o.o., Petra Svačića 6,10000 Zagreb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OIB 39849053592, Gornjodravska obala 89/A,31000 Osijek</item>
      <item>ZAGREBAČKA BANKA DIONIČKO DRUŠTVO, OIB 92963223473, Trg bana Josipa Jelačića 10,10000 Zagreb</item>
      <item>BEMING d.o.o. za građevinarstvo i stambeno-komunalno gospodarstvo, OIB 85887271562, Jurja Haulika 20A,43000 Bjelovar</item>
      <item>ODVJETNIČKO DRUŠTVO BEKINA, ŠKURLA, DURMIŠ I SPAJIĆ, društvo s ograničenom odgovornošću, OIB 68178969783, Preradovićeva 24/I kat,10000 Zagreb</item>
      <item>Odvjetničko društvo Benko i Partneri d.o.o., Petra Svačića 6,10000 Zagreb</item>
    </derivirana_varijabla>
  </DomainObject.Predmet.SudioniciListAdressOIB>
  <DomainObject.UcesnikSudskeRadnje.NazivFormated>
    <izvorni_sadrzaj>ODVJETNIČKO DRUŠTVO BEKINA, ŠKURLA, DURMIŠ I SPAJIĆ, društvo s ograničenom odgovornošću, OIB 68178969783, Preradovićeva 24/I kat,10000 Zagreb</izvorni_sadrzaj>
    <derivirana_varijabla naziv="DomainObject.UcesnikSudskeRadnje.NazivFormated_1">ODVJETNIČKO DRUŠTVO BEKINA, ŠKURLA, DURMIŠ I SPAJIĆ, društvo s ograničenom odgovornošću, OIB 68178969783, Preradovićeva 24/I kat,10000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793BA-2578-46D2-8FF9-20EEFEB29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1467</properties:Characters>
  <properties:Lines>45</properties:Lines>
  <properties:Paragraphs>16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2019-05-21T12:19:00Z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ODVJETNIČKO DRUŠTVO BEKINA, ŠKURLA, DURMIŠ I SPAJIĆ, društvo s ograničenom odgovornošću - Ročište za diobu kupovnine (Poziv_za_ODVJETNIČKO_DRUŠTVO_BEKINA,_ŠKURLA,_DURMIŠ_I_SPAJIĆ,_društvo_s_ograničenom_odgovornošću_-_Ročište_za_diobu_kupovnine.do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