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db34" w14:paraId="abbdb34" w:rsidRDefault="00FE3A6E" w:rsidP="00FE3A6E" w:rsidR="00FC232F" w:rsidRPr="00BC2E50">
      <w:pPr>
        <w15:collapsed w:val="false"/>
      </w:pPr>
      <w:bookmarkStart w:name="_GoBack" w:id="0"/>
      <w:bookmarkEnd w:id="0"/>
      <w:r w:rsidRPr="00BC2E50">
        <w:t xml:space="preserve">  </w:t>
      </w:r>
      <w:r w:rsidR="00FC232F" w:rsidRPr="00BC2E50">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C232F" w:rsidP="00FE3A6E" w:rsidR="00FC232F" w:rsidRPr="00BC2E50"/>
    <w:p w:rsidRDefault="00FE3A6E" w:rsidP="00FE3A6E" w:rsidR="00FE3A6E" w:rsidRPr="00BC2E50">
      <w:pPr>
        <w:rPr>
          <w:bCs/>
        </w:rPr>
      </w:pPr>
      <w:r w:rsidRPr="00BC2E50">
        <w:t xml:space="preserve"> </w:t>
      </w:r>
      <w:r w:rsidRPr="00BC2E50">
        <w:rPr>
          <w:bCs/>
        </w:rPr>
        <w:t xml:space="preserve">REPUBLIKA HRVATSKA </w:t>
      </w:r>
    </w:p>
    <w:p w:rsidRDefault="00FE3A6E" w:rsidP="00FE3A6E" w:rsidR="00FE3A6E" w:rsidRPr="00BC2E50">
      <w:pPr>
        <w:rPr>
          <w:bCs/>
        </w:rPr>
      </w:pPr>
      <w:r w:rsidRPr="00BC2E50">
        <w:rPr>
          <w:bCs/>
        </w:rPr>
        <w:t>TRGOVAČKI SUD U ZAGREBU</w:t>
      </w:r>
    </w:p>
    <w:p w:rsidRDefault="00FE3A6E" w:rsidP="00FE3A6E" w:rsidR="00FE3A6E" w:rsidRPr="00BC2E50">
      <w:pPr>
        <w:rPr>
          <w:bCs/>
        </w:rPr>
      </w:pPr>
      <w:r w:rsidRPr="00BC2E50">
        <w:rPr>
          <w:bCs/>
        </w:rPr>
        <w:t>Zagreb, Amruševa 2/II</w:t>
      </w:r>
      <w:r w:rsidRPr="00BC2E50">
        <w:rPr>
          <w:bCs/>
        </w:rPr>
        <w:tab/>
      </w:r>
      <w:r w:rsidRPr="00BC2E50">
        <w:rPr>
          <w:bCs/>
        </w:rPr>
        <w:tab/>
      </w:r>
      <w:r w:rsidRPr="00BC2E50">
        <w:rPr>
          <w:bCs/>
        </w:rPr>
        <w:tab/>
      </w:r>
      <w:r w:rsidRPr="00BC2E50">
        <w:rPr>
          <w:bCs/>
        </w:rPr>
        <w:tab/>
      </w:r>
      <w:r w:rsidRPr="00BC2E50">
        <w:rPr>
          <w:bCs/>
        </w:rPr>
        <w:tab/>
      </w:r>
      <w:r w:rsidRPr="00BC2E50">
        <w:rPr>
          <w:bCs/>
        </w:rPr>
        <w:tab/>
        <w:t>31-ST-</w:t>
      </w:r>
      <w:r w:rsidR="00DF718C">
        <w:rPr>
          <w:bCs/>
        </w:rPr>
        <w:t>790/13-1129</w:t>
      </w:r>
    </w:p>
    <w:p w:rsidRDefault="00FE3A6E" w:rsidP="00FE3A6E" w:rsidR="00FE3A6E" w:rsidRPr="00BC2E50">
      <w:pPr>
        <w:rPr>
          <w:bCs/>
        </w:rPr>
      </w:pPr>
    </w:p>
    <w:p w:rsidRDefault="00FE3A6E" w:rsidP="00FE3A6E" w:rsidR="00FE3A6E" w:rsidRPr="00BC2E50">
      <w:pPr>
        <w:tabs>
          <w:tab w:pos="7320" w:val="left"/>
        </w:tabs>
        <w:jc w:val="center"/>
        <w:rPr>
          <w:bCs/>
        </w:rPr>
      </w:pPr>
      <w:r w:rsidRPr="00BC2E50">
        <w:rPr>
          <w:bCs/>
        </w:rPr>
        <w:t xml:space="preserve">R E P U B L I K A    H R V A T S K A </w:t>
      </w:r>
    </w:p>
    <w:p w:rsidRDefault="00FE3A6E" w:rsidP="00FE3A6E" w:rsidR="00FE3A6E" w:rsidRPr="00BC2E50">
      <w:pPr>
        <w:pStyle w:val="Naslov1"/>
        <w:rPr>
          <w:rFonts w:cs="Times New Roman" w:hAnsi="Times New Roman" w:ascii="Times New Roman"/>
          <w:b w:val="false"/>
        </w:rPr>
      </w:pPr>
      <w:r w:rsidRPr="00BC2E50">
        <w:rPr>
          <w:rFonts w:cs="Times New Roman" w:hAnsi="Times New Roman" w:ascii="Times New Roman"/>
          <w:b w:val="false"/>
        </w:rPr>
        <w:t xml:space="preserve">R J E Š E N J E </w:t>
      </w:r>
    </w:p>
    <w:p w:rsidRDefault="00FE3A6E" w:rsidP="00FE3A6E" w:rsidR="00FE3A6E" w:rsidRPr="00BC2E50">
      <w:pPr>
        <w:jc w:val="center"/>
        <w:rPr>
          <w:bCs/>
        </w:rPr>
      </w:pPr>
      <w:r w:rsidRPr="00BC2E50">
        <w:rPr>
          <w:bCs/>
        </w:rPr>
        <w:t xml:space="preserve">O </w:t>
      </w:r>
    </w:p>
    <w:p w:rsidRDefault="00FE3A6E" w:rsidP="00FE3A6E" w:rsidR="00FE3A6E" w:rsidRPr="00BC2E50">
      <w:pPr>
        <w:jc w:val="center"/>
        <w:rPr>
          <w:bCs/>
        </w:rPr>
      </w:pPr>
      <w:r w:rsidRPr="00BC2E50">
        <w:rPr>
          <w:bCs/>
        </w:rPr>
        <w:t>DOSUDI</w:t>
      </w:r>
    </w:p>
    <w:p w:rsidRDefault="00FE3A6E" w:rsidP="00FE3A6E" w:rsidR="00FE3A6E" w:rsidRPr="00BC2E50">
      <w:pPr>
        <w:jc w:val="center"/>
        <w:rPr>
          <w:bCs/>
        </w:rPr>
      </w:pPr>
    </w:p>
    <w:p w:rsidRDefault="00FE3A6E" w:rsidP="00FE3A6E" w:rsidR="00FE3A6E" w:rsidRPr="00BC2E50">
      <w:r w:rsidRPr="00BC2E50">
        <w:rPr>
          <w:bCs/>
        </w:rPr>
        <w:tab/>
      </w:r>
      <w:r w:rsidRPr="00BC2E50">
        <w:t>TRGOVAČKI SUD U ZAGREBU po stečajnom sucu Nadi Kraljić  u stečajnom predmetu stečajnog dužnika EUROYACHTING d.o.o. – u stečaju, Zagreb, Ogrizovićeva 41, MBS:080455164, OIB:56804906735 d</w:t>
      </w:r>
      <w:r w:rsidR="00846B97" w:rsidRPr="00BC2E50">
        <w:t xml:space="preserve">ana </w:t>
      </w:r>
      <w:r w:rsidR="00DF718C">
        <w:t>23</w:t>
      </w:r>
      <w:r w:rsidR="00364E8D" w:rsidRPr="00BC2E50">
        <w:t xml:space="preserve">. prosinca </w:t>
      </w:r>
      <w:r w:rsidRPr="00BC2E50">
        <w:t xml:space="preserve"> 2015.  godine </w:t>
      </w:r>
    </w:p>
    <w:p w:rsidRDefault="00FE3A6E" w:rsidP="00FE3A6E" w:rsidR="00FE3A6E" w:rsidRPr="00BC2E50"/>
    <w:p w:rsidRDefault="00FE3A6E" w:rsidP="00FE3A6E" w:rsidR="00FE3A6E" w:rsidRPr="00BC2E50">
      <w:pPr>
        <w:jc w:val="center"/>
        <w:rPr>
          <w:bCs/>
        </w:rPr>
      </w:pPr>
      <w:r w:rsidRPr="00BC2E50">
        <w:rPr>
          <w:bCs/>
        </w:rPr>
        <w:t xml:space="preserve">r i j e š i o   j e </w:t>
      </w:r>
    </w:p>
    <w:p w:rsidRDefault="00FE3A6E" w:rsidP="00FE3A6E" w:rsidR="00FE3A6E" w:rsidRPr="00BC2E50">
      <w:pPr>
        <w:rPr>
          <w:bCs/>
        </w:rPr>
      </w:pPr>
      <w:r w:rsidRPr="00BC2E50">
        <w:rPr>
          <w:bCs/>
        </w:rPr>
        <w:tab/>
      </w:r>
      <w:r w:rsidRPr="00BC2E50">
        <w:rPr>
          <w:bCs/>
        </w:rPr>
        <w:tab/>
      </w:r>
      <w:r w:rsidRPr="00BC2E50">
        <w:t xml:space="preserve"> </w:t>
      </w:r>
    </w:p>
    <w:p w:rsidRDefault="00FE3A6E" w:rsidP="00AD7619" w:rsidR="00AD7619">
      <w:pPr>
        <w:pStyle w:val="Odlomakpopisa"/>
        <w:ind w:left="1080"/>
        <w:rPr>
          <w:color w:val="000000"/>
        </w:rPr>
      </w:pPr>
      <w:r w:rsidRPr="00BC2E50">
        <w:rPr>
          <w:bCs/>
        </w:rPr>
        <w:t>I</w:t>
      </w:r>
      <w:r w:rsidRPr="00BC2E50">
        <w:rPr>
          <w:bCs/>
        </w:rPr>
        <w:tab/>
      </w:r>
      <w:r w:rsidRPr="00BC2E50">
        <w:t xml:space="preserve">Kupcu </w:t>
      </w:r>
      <w:r w:rsidR="004F431D" w:rsidRPr="00BC2E50">
        <w:rPr>
          <w:color w:val="000000"/>
        </w:rPr>
        <w:t xml:space="preserve">DOMAGOJU VILIĆU – Samobor, Josipa Komparea 5 </w:t>
      </w:r>
    </w:p>
    <w:p w:rsidRDefault="004F431D" w:rsidP="00AD7619" w:rsidR="00FE3A6E" w:rsidRPr="00AD7619">
      <w:pPr>
        <w:rPr>
          <w:color w:val="000000"/>
        </w:rPr>
      </w:pPr>
      <w:r w:rsidRPr="00AD7619">
        <w:rPr>
          <w:color w:val="000000"/>
        </w:rPr>
        <w:t>OIB:08881870101</w:t>
      </w:r>
      <w:r w:rsidR="00FE3A6E" w:rsidRPr="00BC2E50">
        <w:t xml:space="preserve">dosuđuju se nekretnine vlasništvo stečajnog dužnika </w:t>
      </w:r>
      <w:r w:rsidR="00FE3A6E" w:rsidRPr="00AD7619">
        <w:rPr>
          <w:bCs/>
        </w:rPr>
        <w:t>z.k.č. 77/10 upisane u zk.ul. 8614 k.o. Stenjevec što u naravi čini:</w:t>
      </w:r>
    </w:p>
    <w:p w:rsidRDefault="00F03F74" w:rsidP="004F431D" w:rsidR="004F431D" w:rsidRPr="00BC2E50">
      <w:pPr>
        <w:ind w:firstLine="708" w:left="708"/>
      </w:pPr>
      <w:r w:rsidRPr="00BC2E50">
        <w:rPr>
          <w:bCs/>
        </w:rPr>
        <w:t xml:space="preserve">- </w:t>
      </w:r>
      <w:r w:rsidR="004F431D" w:rsidRPr="00BC2E50">
        <w:rPr>
          <w:bCs/>
        </w:rPr>
        <w:t>Poduložak 227. ETAŽA 5/10000</w:t>
      </w:r>
      <w:r w:rsidR="004F431D" w:rsidRPr="00BC2E50">
        <w:t xml:space="preserve"> parkirno garažno mjesto oznake PGM-2.56 </w:t>
      </w:r>
    </w:p>
    <w:p w:rsidRDefault="004F431D" w:rsidP="004F431D" w:rsidR="004F431D" w:rsidRPr="00BC2E50">
      <w:pPr>
        <w:rPr>
          <w:bCs/>
        </w:rPr>
      </w:pPr>
      <w:r w:rsidRPr="00BC2E50">
        <w:t>u podrumskoj etaži -2; neto korisne površine 6,00čm označeno u planu posebnih dijelova zgrade ljubičastom bojom</w:t>
      </w:r>
      <w:r w:rsidRPr="00BC2E50">
        <w:rPr>
          <w:bCs/>
        </w:rPr>
        <w:t xml:space="preserve"> </w:t>
      </w:r>
    </w:p>
    <w:p w:rsidRDefault="00FE3A6E" w:rsidP="004F431D" w:rsidR="00FE3A6E" w:rsidRPr="00BC2E50">
      <w:pPr>
        <w:ind w:firstLine="708"/>
        <w:rPr>
          <w:color w:val="000000"/>
        </w:rPr>
      </w:pPr>
      <w:r w:rsidRPr="00BC2E50">
        <w:rPr>
          <w:bCs/>
        </w:rPr>
        <w:t>II</w:t>
      </w:r>
      <w:r w:rsidRPr="00BC2E50">
        <w:rPr>
          <w:bCs/>
        </w:rPr>
        <w:tab/>
      </w:r>
      <w:r w:rsidRPr="00BC2E50">
        <w:t xml:space="preserve">Kupac </w:t>
      </w:r>
      <w:r w:rsidR="004F431D" w:rsidRPr="00BC2E50">
        <w:rPr>
          <w:color w:val="000000"/>
        </w:rPr>
        <w:t xml:space="preserve">DOMAGOJ VILIĆ – Samobor, Josipa Komparea 5 OIB:08881870101 </w:t>
      </w:r>
      <w:r w:rsidRPr="00BC2E50">
        <w:t xml:space="preserve">dužan je u roku od 15 dana od pravomoćnosti rješenja o dosudi uplatiti razliku kupovnine za nekretninu pod I u iznosu od </w:t>
      </w:r>
      <w:r w:rsidR="004F431D" w:rsidRPr="00BC2E50">
        <w:rPr>
          <w:bCs/>
        </w:rPr>
        <w:t xml:space="preserve">7.397,85 </w:t>
      </w:r>
      <w:r w:rsidRPr="00BC2E50">
        <w:rPr>
          <w:bCs/>
        </w:rPr>
        <w:t>kuna</w:t>
      </w:r>
      <w:r w:rsidRPr="00BC2E50">
        <w:rPr>
          <w:b/>
          <w:bCs/>
        </w:rPr>
        <w:t xml:space="preserve"> </w:t>
      </w:r>
      <w:r w:rsidRPr="00BC2E50">
        <w:t xml:space="preserve">na žiro račun sudskog depozita Trgovačkog suda u Zagrebu kod Hrvatske poštanske banke d.d. Zagreb, broj 2390001-1300000460 (IBAN: HR9223900011300000460)   s pozivom na broj </w:t>
      </w:r>
      <w:r w:rsidRPr="00BC2E50">
        <w:rPr>
          <w:lang w:val="de-DE"/>
        </w:rPr>
        <w:t>05 – 790-13.</w:t>
      </w:r>
    </w:p>
    <w:p w:rsidRDefault="00FE3A6E" w:rsidP="00FE3A6E" w:rsidR="00FE3A6E" w:rsidRPr="00BC2E50">
      <w:r w:rsidRPr="00BC2E50">
        <w:tab/>
        <w:t>III</w:t>
      </w:r>
      <w:r w:rsidRPr="00BC2E50">
        <w:tab/>
        <w:t xml:space="preserve">Određuje se upis prava vlasništva u korist kupca na dosuđenim nekretninama nakon pravomoćnosti ovog rješenja i nakon što kupac uplati razliku kupovnine navedene u točki II ovog rješenja. </w:t>
      </w:r>
    </w:p>
    <w:p w:rsidRDefault="00FE3A6E" w:rsidP="00FE3A6E" w:rsidR="00FE3A6E" w:rsidRPr="00BC2E50">
      <w:r w:rsidRPr="00BC2E50">
        <w:tab/>
        <w:t>IV</w:t>
      </w:r>
      <w:r w:rsidRPr="00BC2E50">
        <w:tab/>
        <w:t xml:space="preserve">Određuje se brisanje prava i tereta koji prestaju prodajom i to: </w:t>
      </w:r>
    </w:p>
    <w:p w:rsidRDefault="00FC232F" w:rsidP="00FE3A6E" w:rsidR="00FC232F" w:rsidRPr="00BC2E50">
      <w:r w:rsidRPr="00BC2E50">
        <w:tab/>
      </w:r>
      <w:r w:rsidRPr="00BC2E50">
        <w:tab/>
        <w:t>- zabilježba rješenja o otvaranju stečajnog postupka pod brojem Z-16631/15</w:t>
      </w:r>
    </w:p>
    <w:p w:rsidRDefault="00FE3A6E" w:rsidP="00FE3A6E" w:rsidR="00FE3A6E" w:rsidRPr="00BC2E50">
      <w:pPr>
        <w:ind w:firstLine="708"/>
      </w:pPr>
      <w:r w:rsidRPr="00BC2E50">
        <w:tab/>
        <w:t>- pravo zaloga za korist Hypo- Alpe Adria Bank International AG, Klagenfurt, Republika Austrija,  9020 Klagenfurt , Alpen-Adria Platz 1, OIB: 90730821413 pod brojem Z-44622/09</w:t>
      </w:r>
    </w:p>
    <w:p w:rsidRDefault="00FE3A6E" w:rsidP="00FE3A6E" w:rsidR="00FE3A6E" w:rsidRPr="00BC2E50">
      <w:pPr>
        <w:ind w:firstLine="708"/>
      </w:pPr>
      <w:r w:rsidRPr="00BC2E50">
        <w:tab/>
        <w:t xml:space="preserve">- zabilježba pod brojem Z-44622/09 </w:t>
      </w:r>
    </w:p>
    <w:p w:rsidRDefault="00FE3A6E" w:rsidP="00FE3A6E" w:rsidR="00FE3A6E" w:rsidRPr="00BC2E50">
      <w:pPr>
        <w:ind w:firstLine="708"/>
      </w:pPr>
      <w:r w:rsidRPr="00BC2E50">
        <w:tab/>
        <w:t>- založno pravo za korist Hypo- Alpe Adria Bank International AG, Klagenfurt, Republika Austrija,  9020 Klagenfurt , Alpen-Adria Platz 1, OIB: 90730821413 pod brojem Z-6312/10 i Z-114/09</w:t>
      </w:r>
    </w:p>
    <w:p w:rsidRDefault="00FE3A6E" w:rsidP="00FE3A6E" w:rsidR="00FE3A6E" w:rsidRPr="00BC2E50">
      <w:pPr>
        <w:ind w:firstLine="708"/>
      </w:pPr>
      <w:r w:rsidRPr="00BC2E50">
        <w:tab/>
        <w:t>- zabilježba pod brojem Z-6312/10 i Z-114/09</w:t>
      </w:r>
    </w:p>
    <w:p w:rsidRDefault="00FE3A6E" w:rsidP="00FE3A6E" w:rsidR="00FE3A6E" w:rsidRPr="00BC2E50">
      <w:pPr>
        <w:ind w:firstLine="708"/>
      </w:pPr>
      <w:r w:rsidRPr="00BC2E50">
        <w:tab/>
        <w:t xml:space="preserve">- pravo zaloga za korist Hypo-Alpe Adria Bank prijenos tereta uslijed otpisa nekretnine iz z.k. uloška 838 k.o. Stenjevec broj Z-57494/07 </w:t>
      </w:r>
    </w:p>
    <w:p w:rsidRDefault="00FE3A6E" w:rsidP="00FE3A6E" w:rsidR="00FE3A6E" w:rsidRPr="00BC2E50">
      <w:pPr>
        <w:ind w:firstLine="708" w:left="708"/>
      </w:pPr>
      <w:r w:rsidRPr="00BC2E50">
        <w:lastRenderedPageBreak/>
        <w:t>- pravo zaloga za korist Republike Hrvatske OIB: 52634238587 pod brojem Z-2883/14</w:t>
      </w:r>
    </w:p>
    <w:p w:rsidRDefault="00FE3A6E" w:rsidP="00FC232F" w:rsidR="00FE3A6E" w:rsidRPr="00BC2E50">
      <w:pPr>
        <w:ind w:firstLine="708"/>
      </w:pPr>
      <w:r w:rsidRPr="00BC2E50">
        <w:tab/>
        <w:t xml:space="preserve">- zabilježba ovršivosti tražbine broj Z-2883/14 </w:t>
      </w:r>
    </w:p>
    <w:p w:rsidRDefault="00FE3A6E" w:rsidP="00FE3A6E" w:rsidR="00FE3A6E" w:rsidRPr="00BC2E50">
      <w:pPr>
        <w:ind w:firstLine="708"/>
      </w:pPr>
      <w:r w:rsidRPr="00BC2E50">
        <w:t>V</w:t>
      </w:r>
      <w:r w:rsidRPr="00BC2E50">
        <w:tab/>
        <w:t>Nalaže se Zemljišno knjižnom odjelu Općinskog građanskog suda u Zagrebu  –izvršiti upis prava vlasništva te brisanje prava i tereta na temelju pravomoćnog rješenja o dosudi za nekretninu pod I  i potvrde ovog suda da je kupac položio kupovninu u cijelosti.</w:t>
      </w:r>
    </w:p>
    <w:p w:rsidRDefault="00FE3A6E" w:rsidP="00FE3A6E" w:rsidR="00FE3A6E" w:rsidRPr="00BC2E50">
      <w:pPr>
        <w:ind w:firstLine="708"/>
      </w:pPr>
      <w:r w:rsidRPr="00BC2E50">
        <w:t>VI</w:t>
      </w:r>
      <w:r w:rsidRPr="00BC2E50">
        <w:tab/>
        <w:t xml:space="preserve">Nekretnine pod točkom I ovog rješenja predat će se kupcu zaključkom o predaji nekretnina nakon što ovo rješenje postane pravomoćno i nakon što kupac uplati razliku kupovnine iz točke II. </w:t>
      </w:r>
    </w:p>
    <w:p w:rsidRDefault="00FE3A6E" w:rsidP="00FE3A6E" w:rsidR="00FE3A6E" w:rsidRPr="00BC2E50">
      <w:pPr>
        <w:ind w:firstLine="708"/>
      </w:pPr>
      <w:r w:rsidRPr="00BC2E50">
        <w:t>VII</w:t>
      </w:r>
      <w:r w:rsidRPr="00BC2E50">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BC2E50">
      <w:pPr>
        <w:ind w:firstLine="708"/>
      </w:pPr>
      <w:r w:rsidRPr="00BC2E50">
        <w:t>VIII</w:t>
      </w:r>
      <w:r w:rsidRPr="00BC2E50">
        <w:tab/>
        <w:t xml:space="preserve"> Nalaže se ZK odjelu Općinskog građanskog suda u Zagrebu zabilježiti u Zemljišnim knjigama dosudu nekretnina navedenih u točki I ovog rješenja.</w:t>
      </w:r>
    </w:p>
    <w:p w:rsidRDefault="00FE3A6E" w:rsidP="00FE3A6E" w:rsidR="00FE3A6E" w:rsidRPr="00BC2E50"/>
    <w:p w:rsidRDefault="00FE3A6E" w:rsidP="00FE3A6E" w:rsidR="00FE3A6E" w:rsidRPr="00BC2E50">
      <w:pPr>
        <w:pStyle w:val="Naslov1"/>
        <w:rPr>
          <w:rFonts w:cs="Times New Roman" w:hAnsi="Times New Roman" w:ascii="Times New Roman"/>
          <w:b w:val="false"/>
        </w:rPr>
      </w:pPr>
      <w:r w:rsidRPr="00BC2E50">
        <w:rPr>
          <w:rFonts w:cs="Times New Roman" w:hAnsi="Times New Roman" w:ascii="Times New Roman"/>
          <w:b w:val="false"/>
        </w:rPr>
        <w:t>Obrazloženje</w:t>
      </w:r>
    </w:p>
    <w:p w:rsidRDefault="00FE3A6E" w:rsidP="00FE3A6E" w:rsidR="00FE3A6E" w:rsidRPr="00BC2E50">
      <w:pPr>
        <w:jc w:val="center"/>
        <w:rPr>
          <w:bCs/>
        </w:rPr>
      </w:pPr>
    </w:p>
    <w:p w:rsidRDefault="00FE3A6E" w:rsidP="001B55EA" w:rsidR="001B55EA" w:rsidRPr="00BC2E50">
      <w:pPr>
        <w:pStyle w:val="Odlomakpopisa"/>
        <w:ind w:left="1080"/>
        <w:rPr>
          <w:color w:val="000000"/>
        </w:rPr>
      </w:pPr>
      <w:r w:rsidRPr="00BC2E50">
        <w:t xml:space="preserve">Na usmenoj javnoj dražbi održanoj dana </w:t>
      </w:r>
      <w:r w:rsidR="00364E8D" w:rsidRPr="00BC2E50">
        <w:t>14. prosinca</w:t>
      </w:r>
      <w:r w:rsidRPr="00BC2E50">
        <w:t xml:space="preserve">  2015. radi prodaje </w:t>
      </w:r>
    </w:p>
    <w:p w:rsidRDefault="00FE3A6E" w:rsidP="001B55EA" w:rsidR="00FE3A6E" w:rsidRPr="00BC2E50">
      <w:pPr>
        <w:rPr>
          <w:color w:val="000000"/>
        </w:rPr>
      </w:pPr>
      <w:r w:rsidRPr="00BC2E50">
        <w:t>nekretnina  iz točke I kao</w:t>
      </w:r>
      <w:r w:rsidR="00FC232F" w:rsidRPr="00BC2E50">
        <w:t xml:space="preserve"> </w:t>
      </w:r>
      <w:r w:rsidR="004F431D" w:rsidRPr="00BC2E50">
        <w:t xml:space="preserve">jedini </w:t>
      </w:r>
      <w:r w:rsidR="008623C6" w:rsidRPr="00BC2E50">
        <w:t>ponuđač</w:t>
      </w:r>
      <w:r w:rsidR="00FC232F" w:rsidRPr="00BC2E50">
        <w:t xml:space="preserve"> </w:t>
      </w:r>
      <w:r w:rsidRPr="00BC2E50">
        <w:t>za nek</w:t>
      </w:r>
      <w:r w:rsidR="00FC232F" w:rsidRPr="00BC2E50">
        <w:t xml:space="preserve">retninu pod točkom I </w:t>
      </w:r>
      <w:r w:rsidR="004F431D" w:rsidRPr="00BC2E50">
        <w:t>sudjelovao je</w:t>
      </w:r>
      <w:r w:rsidR="004F431D" w:rsidRPr="00BC2E50">
        <w:rPr>
          <w:color w:val="000000"/>
        </w:rPr>
        <w:t xml:space="preserve"> DOMAGOJ VILIĆ – Samobor, Josipa Komparea 5 OIB:08881870101</w:t>
      </w:r>
      <w:r w:rsidR="00164CD8" w:rsidRPr="00BC2E50">
        <w:rPr>
          <w:color w:val="000000"/>
        </w:rPr>
        <w:t>.</w:t>
      </w:r>
    </w:p>
    <w:p w:rsidRDefault="00FC232F" w:rsidP="00364E8D" w:rsidR="009223B8" w:rsidRPr="00BC2E50">
      <w:pPr>
        <w:pStyle w:val="Odlomakpopisa"/>
        <w:ind w:left="1080"/>
        <w:rPr>
          <w:color w:val="000000"/>
        </w:rPr>
      </w:pPr>
      <w:r w:rsidRPr="00BC2E50">
        <w:t>P</w:t>
      </w:r>
      <w:r w:rsidR="00FE3A6E" w:rsidRPr="00BC2E50">
        <w:t>onuđač</w:t>
      </w:r>
      <w:r w:rsidR="00364E8D" w:rsidRPr="00BC2E50">
        <w:rPr>
          <w:color w:val="000000"/>
        </w:rPr>
        <w:t xml:space="preserve"> </w:t>
      </w:r>
      <w:r w:rsidR="004F431D" w:rsidRPr="00BC2E50">
        <w:rPr>
          <w:color w:val="000000"/>
        </w:rPr>
        <w:t>DOMAGOJ VILIĆ – Samobor, Josipa Komparea 5 OIB:08881870101</w:t>
      </w:r>
    </w:p>
    <w:p w:rsidRDefault="004F431D" w:rsidP="00364E8D" w:rsidR="00FE3A6E" w:rsidRPr="00BC2E50">
      <w:r w:rsidRPr="00BC2E50">
        <w:t xml:space="preserve">prihvatio je utvrđenu </w:t>
      </w:r>
      <w:r w:rsidR="00FC232F" w:rsidRPr="00BC2E50">
        <w:t xml:space="preserve"> </w:t>
      </w:r>
      <w:r w:rsidR="00FE3A6E" w:rsidRPr="00BC2E50">
        <w:t xml:space="preserve">cijenu za nekretninu pod I u iznosu od </w:t>
      </w:r>
      <w:r w:rsidRPr="00BC2E50">
        <w:t>1</w:t>
      </w:r>
      <w:r w:rsidRPr="00BC2E50">
        <w:rPr>
          <w:bCs/>
        </w:rPr>
        <w:t xml:space="preserve">7.397,85 </w:t>
      </w:r>
      <w:r w:rsidR="00FE3A6E" w:rsidRPr="00BC2E50">
        <w:t xml:space="preserve">kuna. </w:t>
      </w:r>
    </w:p>
    <w:p w:rsidRDefault="00FE3A6E" w:rsidP="00FE3A6E" w:rsidR="00FE3A6E" w:rsidRPr="00BC2E50">
      <w:pPr>
        <w:ind w:firstLine="708"/>
      </w:pPr>
      <w:r w:rsidRPr="00BC2E50">
        <w:t xml:space="preserve">Nekretnina pod točkom I. će se predati kupcu  </w:t>
      </w:r>
      <w:r w:rsidR="004F431D" w:rsidRPr="00BC2E50">
        <w:t>Domagoju Viliću</w:t>
      </w:r>
      <w:r w:rsidR="00D162A7" w:rsidRPr="00BC2E50">
        <w:t xml:space="preserve"> </w:t>
      </w:r>
      <w:r w:rsidRPr="00BC2E50">
        <w:t xml:space="preserve">  nakon pravomoćnosti ovog rješenja i uplate razlike kupovnine do izlicitirane cijene, a koja s obzirom na uplaćenu jamčevinu za nekretninu pod I </w:t>
      </w:r>
      <w:r w:rsidR="00424FA1" w:rsidRPr="00BC2E50">
        <w:t xml:space="preserve">iznosi </w:t>
      </w:r>
      <w:r w:rsidR="00364E8D" w:rsidRPr="00BC2E50">
        <w:rPr>
          <w:bCs/>
        </w:rPr>
        <w:t xml:space="preserve">7.397,85 </w:t>
      </w:r>
      <w:r w:rsidR="005E49E6" w:rsidRPr="00BC2E50">
        <w:rPr>
          <w:b/>
          <w:bCs/>
        </w:rPr>
        <w:t xml:space="preserve"> </w:t>
      </w:r>
      <w:r w:rsidR="00A05E59" w:rsidRPr="00BC2E50">
        <w:t>kuna</w:t>
      </w:r>
      <w:r w:rsidRPr="00BC2E50">
        <w:t>.</w:t>
      </w:r>
    </w:p>
    <w:p w:rsidRDefault="00FE3A6E" w:rsidP="00FE3A6E" w:rsidR="00FE3A6E" w:rsidRPr="00BC2E50">
      <w:pPr>
        <w:ind w:firstLine="708"/>
        <w:jc w:val="both"/>
      </w:pPr>
      <w:r w:rsidRPr="00BC2E50">
        <w:t xml:space="preserve">Izreka pod točkom II do VI temelji se na odredbi čl. 108 Ovršnog zakona, a odredba pod točkom VII temelji se na odredbi čl. 103 Ovršnog zakona. </w:t>
      </w:r>
    </w:p>
    <w:p w:rsidRDefault="00FE3A6E" w:rsidP="00FE3A6E" w:rsidR="00FE3A6E" w:rsidRPr="00BC2E50">
      <w:pPr>
        <w:jc w:val="both"/>
      </w:pPr>
      <w:r w:rsidRPr="00BC2E50">
        <w:t xml:space="preserve"> </w:t>
      </w:r>
    </w:p>
    <w:p w:rsidRDefault="00FE3A6E" w:rsidP="00FE3A6E" w:rsidR="00FE3A6E" w:rsidRPr="00BC2E50">
      <w:pPr>
        <w:jc w:val="center"/>
      </w:pPr>
      <w:r w:rsidRPr="00BC2E50">
        <w:t xml:space="preserve">U Zagrebu, </w:t>
      </w:r>
      <w:r w:rsidR="00DF718C">
        <w:t>23</w:t>
      </w:r>
      <w:r w:rsidR="00364E8D" w:rsidRPr="00BC2E50">
        <w:t>. prosinca</w:t>
      </w:r>
      <w:r w:rsidRPr="00BC2E50">
        <w:t xml:space="preserve">  2015.</w:t>
      </w:r>
    </w:p>
    <w:p w:rsidRDefault="00FE3A6E" w:rsidP="00FE3A6E" w:rsidR="00FE3A6E" w:rsidRPr="00BC2E50">
      <w:pPr>
        <w:jc w:val="both"/>
      </w:pPr>
      <w:r w:rsidRPr="00BC2E50">
        <w:tab/>
      </w:r>
      <w:r w:rsidRPr="00BC2E50">
        <w:tab/>
      </w:r>
      <w:r w:rsidRPr="00BC2E50">
        <w:tab/>
      </w:r>
      <w:r w:rsidRPr="00BC2E50">
        <w:tab/>
      </w:r>
      <w:r w:rsidRPr="00BC2E50">
        <w:tab/>
      </w:r>
      <w:r w:rsidRPr="00BC2E50">
        <w:tab/>
      </w:r>
      <w:r w:rsidRPr="00BC2E50">
        <w:tab/>
      </w:r>
      <w:r w:rsidRPr="00BC2E50">
        <w:tab/>
      </w:r>
      <w:r w:rsidRPr="00BC2E50">
        <w:tab/>
        <w:t xml:space="preserve">STEČAJNI SUDAC </w:t>
      </w:r>
    </w:p>
    <w:p w:rsidRDefault="00FE3A6E" w:rsidP="00FE3A6E" w:rsidR="00FE3A6E" w:rsidRPr="00BC2E50">
      <w:pPr>
        <w:jc w:val="both"/>
      </w:pPr>
      <w:r w:rsidRPr="00BC2E50">
        <w:tab/>
      </w:r>
      <w:r w:rsidRPr="00BC2E50">
        <w:tab/>
      </w:r>
      <w:r w:rsidRPr="00BC2E50">
        <w:tab/>
      </w:r>
      <w:r w:rsidRPr="00BC2E50">
        <w:tab/>
      </w:r>
      <w:r w:rsidRPr="00BC2E50">
        <w:tab/>
      </w:r>
      <w:r w:rsidRPr="00BC2E50">
        <w:tab/>
      </w:r>
      <w:r w:rsidRPr="00BC2E50">
        <w:tab/>
      </w:r>
      <w:r w:rsidRPr="00BC2E50">
        <w:tab/>
      </w:r>
      <w:r w:rsidRPr="00BC2E50">
        <w:tab/>
        <w:t>Nada Kraljić</w:t>
      </w:r>
      <w:r w:rsidR="00717111">
        <w:t>,v.r.</w:t>
      </w:r>
    </w:p>
    <w:p w:rsidRDefault="00FE3A6E" w:rsidP="00FE3A6E" w:rsidR="00FE3A6E" w:rsidRPr="00BC2E50">
      <w:pPr>
        <w:jc w:val="both"/>
        <w:rPr>
          <w:bCs/>
        </w:rPr>
      </w:pPr>
      <w:r w:rsidRPr="00BC2E50">
        <w:rPr>
          <w:bCs/>
        </w:rPr>
        <w:t xml:space="preserve">POUKA O PRAVNOM LIJEKU: </w:t>
      </w:r>
    </w:p>
    <w:p w:rsidRDefault="00FE3A6E" w:rsidP="00FE3A6E" w:rsidR="00FE3A6E" w:rsidRPr="00BC2E50">
      <w:pPr>
        <w:jc w:val="both"/>
      </w:pPr>
      <w:r w:rsidRPr="00BC2E50">
        <w:t>Protiv ovog rješenja nezadovoljna stranka može uložiti žalbu Visokom trgovačkom sudu Republike Hrvatske u roku od 8 dana po primitku rješenja, a ulaže se putem ovog suda u 3 primjerka</w:t>
      </w:r>
    </w:p>
    <w:p w:rsidRDefault="008C3B13" w:rsidP="00A66F5F" w:rsidR="00A66F5F" w:rsidRPr="00BC2E50">
      <w:r w:rsidRPr="00BC2E50">
        <w:tab/>
      </w:r>
      <w:r w:rsidRPr="00BC2E50">
        <w:tab/>
      </w:r>
    </w:p>
    <w:p w:rsidRDefault="00717111" w:rsidR="00717111">
      <w:r>
        <w:tab/>
      </w:r>
      <w:r>
        <w:tab/>
      </w:r>
      <w:r>
        <w:tab/>
      </w:r>
      <w:r>
        <w:tab/>
      </w:r>
      <w:r>
        <w:tab/>
      </w:r>
      <w:r>
        <w:tab/>
      </w:r>
      <w:r>
        <w:tab/>
      </w:r>
      <w:r>
        <w:tab/>
        <w:t>Za točnost otpravka-ovl.službenik</w:t>
      </w:r>
    </w:p>
    <w:p w:rsidRDefault="00717111" w:rsidP="00717111" w:rsidR="00717111">
      <w:pPr>
        <w:ind w:firstLine="708" w:left="6372"/>
      </w:pPr>
      <w:r>
        <w:t>Vinka Mihalinčić</w:t>
      </w:r>
    </w:p>
    <w:p w:rsidRDefault="008C3B13" w:rsidP="0072109C" w:rsidR="008C3B13" w:rsidRPr="00BC2E50"/>
    <w:sectPr w:rsidSect="008C3B13" w:rsidR="008C3B13" w:rsidRPr="00BC2E50">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2     </w:t>
    </w:r>
    <w:r w:rsidR="005F7370">
      <w:t xml:space="preserve">                31-St-790/13-</w:t>
    </w:r>
    <w:r w:rsidR="00DF718C">
      <w:t>1129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9108AD"/>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AD35456"/>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B1AE4"/>
    <w:rsid w:val="0015645C"/>
    <w:rsid w:val="00164CD8"/>
    <w:rsid w:val="001B55EA"/>
    <w:rsid w:val="001C0646"/>
    <w:rsid w:val="001C6B43"/>
    <w:rsid w:val="00283809"/>
    <w:rsid w:val="002A6164"/>
    <w:rsid w:val="002D7583"/>
    <w:rsid w:val="0030413A"/>
    <w:rsid w:val="00341B62"/>
    <w:rsid w:val="00364E8D"/>
    <w:rsid w:val="003F5D58"/>
    <w:rsid w:val="00424FA1"/>
    <w:rsid w:val="00437C8D"/>
    <w:rsid w:val="00450EF8"/>
    <w:rsid w:val="00462590"/>
    <w:rsid w:val="004A0E50"/>
    <w:rsid w:val="004B72A9"/>
    <w:rsid w:val="004D61B5"/>
    <w:rsid w:val="004F431D"/>
    <w:rsid w:val="005032E8"/>
    <w:rsid w:val="005151FF"/>
    <w:rsid w:val="005315D9"/>
    <w:rsid w:val="00557B7A"/>
    <w:rsid w:val="005D4769"/>
    <w:rsid w:val="005E49E6"/>
    <w:rsid w:val="005F7370"/>
    <w:rsid w:val="00660662"/>
    <w:rsid w:val="006630E6"/>
    <w:rsid w:val="006D37EF"/>
    <w:rsid w:val="006D7209"/>
    <w:rsid w:val="00717111"/>
    <w:rsid w:val="0072109C"/>
    <w:rsid w:val="007A5DAF"/>
    <w:rsid w:val="007C5E77"/>
    <w:rsid w:val="007D64D3"/>
    <w:rsid w:val="00805EA0"/>
    <w:rsid w:val="0081698F"/>
    <w:rsid w:val="00846B97"/>
    <w:rsid w:val="00852BC6"/>
    <w:rsid w:val="008623C6"/>
    <w:rsid w:val="008C3B13"/>
    <w:rsid w:val="008D12F2"/>
    <w:rsid w:val="009223B8"/>
    <w:rsid w:val="009357C1"/>
    <w:rsid w:val="00A05E59"/>
    <w:rsid w:val="00A66F5F"/>
    <w:rsid w:val="00A81191"/>
    <w:rsid w:val="00A97E67"/>
    <w:rsid w:val="00AB3F3B"/>
    <w:rsid w:val="00AD7619"/>
    <w:rsid w:val="00B67A9F"/>
    <w:rsid w:val="00B71151"/>
    <w:rsid w:val="00BC2E50"/>
    <w:rsid w:val="00BD271E"/>
    <w:rsid w:val="00C53613"/>
    <w:rsid w:val="00CB121F"/>
    <w:rsid w:val="00CC4CC9"/>
    <w:rsid w:val="00CC5CD0"/>
    <w:rsid w:val="00D162A7"/>
    <w:rsid w:val="00D47A54"/>
    <w:rsid w:val="00D51262"/>
    <w:rsid w:val="00D92198"/>
    <w:rsid w:val="00DD686D"/>
    <w:rsid w:val="00DE0D50"/>
    <w:rsid w:val="00DF718C"/>
    <w:rsid w:val="00EA30C4"/>
    <w:rsid w:val="00EA3AF8"/>
    <w:rsid w:val="00EB07C2"/>
    <w:rsid w:val="00EE6B44"/>
    <w:rsid w:val="00F03F74"/>
    <w:rsid w:val="00F33CE5"/>
    <w:rsid w:val="00F45796"/>
    <w:rsid w:val="00F941E3"/>
    <w:rsid w:val="00FB0244"/>
    <w:rsid w:val="00FB67AB"/>
    <w:rsid w:val="00FC232F"/>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232F"/>
    <w:rPr>
      <w:rFonts w:cs="Tahoma" w:eastAsia="Times New Roman" w:hAnsi="Tahoma" w:asci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717111"/>
    <w:rPr>
      <w:color w:val="808080"/>
      <w:bdr w:space="0" w:sz="0" w:color="auto" w:val="none"/>
      <w:shd w:fill="auto" w:color="auto" w:val="clear"/>
    </w:rPr>
  </w:style>
  <w:style w:customStyle="true" w:styleId="eSPISCCParagraphDefaultFont" w:type="character">
    <w:name w:val="eSPIS_CC_Paragraph Default Font"/>
    <w:basedOn w:val="Zadanifontodlomka"/>
    <w:rsid w:val="007171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7111"/>
    <w:rPr>
      <w:bdr w:space="0" w:sz="0" w:color="auto" w:val="none"/>
      <w:shd w:fill="FFFFCC" w:color="auto" w:val="clear"/>
      <w:lang w:val="hr-HR"/>
    </w:rPr>
  </w:style>
  <w:style w:customStyle="true" w:styleId="PozadinaSvijetloCrvena" w:type="character">
    <w:name w:val="Pozadina_SvijetloCrvena"/>
    <w:basedOn w:val="eSPISCCParagraphDefaultFont"/>
    <w:rsid w:val="007171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71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FC232F"/>
    <w:rPr>
      <w:rFonts w:ascii="Tahoma" w:cs="Tahoma" w:hAnsi="Tahoma"/>
      <w:sz w:val="16"/>
      <w:szCs w:val="16"/>
    </w:rPr>
  </w:style>
  <w:style w:customStyle="1" w:styleId="TekstbaloniaChar" w:type="character">
    <w:name w:val="Tekst balončića Char"/>
    <w:basedOn w:val="Zadanifontodlomka"/>
    <w:link w:val="Tekstbalonia"/>
    <w:uiPriority w:val="99"/>
    <w:semiHidden/>
    <w:rsid w:val="00FC232F"/>
    <w:rPr>
      <w:rFonts w:ascii="Tahoma" w:cs="Tahoma" w:eastAsia="Times New Roman" w:hAnsi="Tahoma"/>
      <w:sz w:val="16"/>
      <w:szCs w:val="16"/>
      <w:lang w:eastAsia="hr-HR"/>
    </w:rPr>
  </w:style>
  <w:style w:styleId="Odlomakpopisa" w:type="paragraph">
    <w:name w:val="List Paragraph"/>
    <w:basedOn w:val="Normal"/>
    <w:uiPriority w:val="34"/>
    <w:qFormat/>
    <w:rsid w:val="001B55EA"/>
    <w:pPr>
      <w:ind w:left="720"/>
      <w:contextualSpacing/>
    </w:pPr>
  </w:style>
  <w:style w:styleId="Tekstrezerviranogmjesta" w:type="character">
    <w:name w:val="Placeholder Text"/>
    <w:basedOn w:val="Zadanifontodlomka"/>
    <w:uiPriority w:val="99"/>
    <w:semiHidden/>
    <w:rsid w:val="00717111"/>
    <w:rPr>
      <w:color w:val="808080"/>
      <w:bdr w:color="auto" w:space="0" w:sz="0" w:val="none"/>
      <w:shd w:color="auto" w:fill="auto" w:val="clear"/>
    </w:rPr>
  </w:style>
  <w:style w:customStyle="1" w:styleId="eSPISCCParagraphDefaultFont" w:type="character">
    <w:name w:val="eSPIS_CC_Paragraph Default Font"/>
    <w:basedOn w:val="Zadanifontodlomka"/>
    <w:rsid w:val="007171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7111"/>
    <w:rPr>
      <w:bdr w:color="auto" w:space="0" w:sz="0" w:val="none"/>
      <w:shd w:color="auto" w:fill="FFFFCC" w:val="clear"/>
      <w:lang w:val="hr-HR"/>
    </w:rPr>
  </w:style>
  <w:style w:customStyle="1" w:styleId="PozadinaSvijetloCrvena" w:type="character">
    <w:name w:val="Pozadina_SvijetloCrvena"/>
    <w:basedOn w:val="eSPISCCParagraphDefaultFont"/>
    <w:rsid w:val="007171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71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ČURKOVIĆ; LJUBOMIR STURKO; MILJENKO BORIĆ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OIB 24807679099;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OIB 04610944693; MARIO JURKOVIĆ; HRVOJE KORDIĆ; MARJANA ŽUPAN; ANA BENIĆ; ZORAN KUZMINOVIĆ; ANTE JOVIĆ; MARTINA KNJEŽEVIĆ; RENATA KNJEŽEVIĆ; DENIS ŠIMUNIĆ; ANA MARIJA VOLARIĆ; Ana Klarica Čirjak, OIB 48583047618;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Igor Kujundžić, OIB 13093113042; NENSI ŠARIĆ; DEJAN BENIĆ; TOMISLAV MIRKOVIĆ; ANDREA GENERALIĆ; KREŠO KOKOŠKA; HRVOJE JOSIP MARAKOVIĆ; STIPE ČURKOVIĆ; LJUBOMIR STURKO; MILJENKO BORIĆ</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Tavankutska 15, 10000 Zagreb; MARIO JURKOVIĆ; HRVOJE KORDIĆ; MARJANA ŽUPAN; ANA BENIĆ; ZORAN KUZMINOVIĆ; ANTE JOVIĆ; MARTINA KNJEŽEVIĆ; RENATA KNJEŽEVIĆ; DENIS ŠIMUNIĆ; ANA MARIJA VOLARIĆ; Ana Klarica Čirjak, Manterovčak 72 A, 10000 Zagreb;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 23450 Kruševo; Igor Kujundžić, Savska Opatovina 34, 10000 Zagreb; NENSI ŠARIĆ; DEJAN BENIĆ; TOMISLAV MIRKOVIĆ; ANDREA GENERALIĆ; KREŠO KOKOŠKA; HRVOJE JOSIP MARAKOVIĆ; STIPE ČURKOVIĆ; LJUBOMIR STURKO; MILJENKO BORIĆ</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OIB 04610944693, Tavankutska 15, 10000 Zagreb; MARIO JURKOVIĆ; HRVOJE KORDIĆ; MARJANA ŽUPAN; ANA BENIĆ; ZORAN KUZMINOVIĆ; ANTE JOVIĆ; MARTINA KNJEŽEVIĆ; RENATA KNJEŽEVIĆ; DENIS ŠIMUNIĆ; ANA MARIJA VOLARIĆ; Ana Klarica Čirjak, OIB 48583047618, Manterovčak 72 A, 10000 Zagreb;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OIB 42745287505, Kobljani 4, 23450 Kruševo; Igor Kujundžić, OIB 13093113042, Savska Opatovina 34, 10000 Zagreb; NENSI ŠARIĆ; DEJAN BENIĆ; TOMISLAV MIRKOVIĆ; ANDREA GENERALIĆ; KREŠO KOKOŠKA; HRVOJE JOSIP MARAKOVIĆ; STIPE ČURKOVIĆ; LJUBOMIR STURKO; MILJENKO BORIĆ</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Tavankutska 15,10000 Zagreb,MARIO JURKOVIĆ ,HRVOJE KORDIĆ ,MARJANA ŽUPAN ,ANA BENIĆ ,ZORAN KUZMINOVIĆ ,ANTE JOVIĆ ,MARTINA KNJEŽEVIĆ ,RENATA KNJEŽEVIĆ ,DENIS ŠIMUNIĆ ,ANA MARIJA VOLARIĆ ,Ana Klarica Čirjak Manterovčak 72 A,10000 Zagreb,ROMAN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Kobljani 4,23450 Kruševo,Igor Kujundžić Savska Opatovina 34,10000 Zagreb,NENSI ŠARIĆ ,DEJAN BENIĆ ,TOMISLAV MIRKOVIĆ ,ANDREA GENERALIĆ ,KREŠO KOKOŠKA ,HRVOJE JOSIP MARAKOVIĆ ,STIPE ČURKOVIĆ ,LJUBOMIR STURKO ,MILJENKO BORIĆ </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 OIB 04610944693, Tavankutska 15,10000 Zagreb,MARIO JURKOVIĆ,HRVOJE KORDIĆ,MARJANA ŽUPAN,ANA BENIĆ,ZORAN KUZMINOVIĆ,ANTE JOVIĆ,MARTINA KNJEŽEVIĆ,RENATA KNJEŽEVIĆ,DENIS ŠIMUNIĆ,ANA MARIJA VOLARIĆ,Ana Klarica Čirjak, OIB 48583047618, Manterovčak 72 A,10000 Zagreb,ROMAN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 Kobljani 4,23450 Kruševo,Igor Kujundžić, OIB 13093113042, Savska Opatovina 34,10000 Zagreb,NENSI ŠARIĆ,DEJAN BENIĆ,TOMISLAV MIRKOVIĆ,ANDREA GENERALIĆ,KREŠO KOKOŠKA,HRVOJE JOSIP MARAKOVIĆ,STIPE ČURKOVIĆ,LJUBOMIR STURKO,MILJENKO BORIĆ</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ČURKOVIĆ,LJUBOMIR STURKO,MILJENKO BORIĆ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 OIB 24807679099,MLAENA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 OIB 04610944693,MARIO JURKOVIĆ,HRVOJE KORDIĆ,MARJANA ŽUPAN,ANA BENIĆ,ZORAN KUZMINOVIĆ,ANTE JOVIĆ,MARTINA KNJEŽEVIĆ,RENATA KNJEŽEVIĆ,DENIS ŠIMUNIĆ,ANA MARIJA VOLARIĆ,Ana Klarica Čirjak, OIB 48583047618,ROMAN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 OIB 42745287505,Igor Kujundžić, OIB 13093113042,NENSI ŠARIĆ,DEJAN BENIĆ,TOMISLAV MIRKOVIĆ,ANDREA GENERALIĆ,KREŠO KOKOŠKA,HRVOJE JOSIP MARAKOVIĆ,STIPE ČURKOVIĆ,LJUBOMIR STURKO,MILJENKO BORIĆ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Manterovčak 72 A, 10000 Zagreb</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Kobljani 4, 23450 Kruševo</item>
      <item>Igor Kujundžić,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 OIB 04610944693, Tavankutska 15, 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 10000 Zagreb</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 23450 Kruševo</item>
      <item>Igor Kujundžić, OIB 13093113042, Savska Opatovina 34, 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 OIB 24807679099</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 OIB 04610944693</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item>
      <item>Igor Kujundžić, OIB 13093113042</item>
      <item>NENSI ŠARIĆ</item>
      <item>DEJAN BENIĆ</item>
      <item>TOMISLAV MIRKOVIĆ</item>
      <item>ANDREA GENERALIĆ</item>
      <item>KREŠO KOKOŠKA</item>
      <item>HRVOJE JOSIP MARAKOVIĆ</item>
      <item>STIPE ČURKOVIĆ</item>
      <item>LJUBOMIR STURKO</item>
      <item>MILJENKO BORIĆ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Naziv_1">
      <item>EUROYACHTING d.o.o.</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 OIB 04610944693, Tavankutska 15,10000 Zagreb</item>
      <item>MARIO JURKOVIĆ</item>
      <item>HRVOJE KORDIĆ</item>
      <item>MARJANA ŽUPAN</item>
      <item>ANA BENIĆ</item>
      <item>ZORAN KUZMINOVIĆ</item>
      <item>ANTE JOVIĆ</item>
      <item>MARTINA KNJEŽEVIĆ</item>
      <item>RENATA KNJEŽEVIĆ</item>
      <item>DENIS ŠIMUNIĆ</item>
      <item>ANA MARIJA VOLARIĆ</item>
      <item>Ana Klarica Čirjak, OIB 48583047618, Manterovčak 72 A,10000 Zagreb</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 OIB 42745287505, Kobljani 4,23450 Kruševo</item>
      <item>Igor Kujundžić, OIB 13093113042, Savska Opatovina 34,10000 Zagreb</item>
      <item>NENSI ŠARIĆ</item>
      <item>DEJAN BENIĆ</item>
      <item>TOMISLAV MIRKOVIĆ</item>
      <item>ANDREA GENERALIĆ</item>
      <item>KREŠO KOKOŠKA</item>
      <item>HRVOJE JOSIP MARAKOVIĆ</item>
      <item>STIPE ČURKOVIĆ</item>
      <item>LJUBOMIR STURKO</item>
      <item>MILJENKO BORIĆ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24807679099</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04610944693</item>
      <item>, OIB null</item>
      <item>, OIB null</item>
      <item>, OIB null</item>
      <item>, OIB null</item>
      <item>, OIB null</item>
      <item>, OIB null</item>
      <item>, OIB null</item>
      <item>, OIB null</item>
      <item>, OIB null</item>
      <item>, OIB null</item>
      <item>, OIB 48583047618</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42745287505</item>
      <item>, OIB 13093113042</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3454</properties:Characters>
  <properties:Lines>81</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2015-12-22T13:04:00Z</dcterms:created>
  <dc:creator>Vinka Mihalinčić</dc:creator>
  <cp:lastModifiedBy>Vinka Mihalinčić</cp:lastModifiedBy>
  <cp:lastPrinted>2015-12-22T13:04:00Z</cp:lastPrinted>
  <dcterms:modified xmlns:xsi="http://www.w3.org/2001/XMLSchema-instance" xsi:type="dcterms:W3CDTF">2015-12-23T09:25:00Z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