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2b7c" w14:paraId="1e22b7c" w:rsidRDefault="00981D92" w:rsidP="00910611" w:rsidR="00981D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D92" w:rsidP="00910611" w:rsidR="00981D92">
      <w:r>
        <w:rPr>
          <w:rFonts w:eastAsia="MS Mincho"/>
        </w:rPr>
        <w:t>REPUBLIKA HRVATSKA</w:t>
      </w:r>
    </w:p>
    <w:p w:rsidRDefault="00981D92" w:rsidP="00910611" w:rsidR="00981D92">
      <w:r>
        <w:rPr>
          <w:rFonts w:eastAsia="MS Mincho"/>
        </w:rPr>
        <w:t>TRGOVAČKI SUD U RIJECI</w:t>
      </w:r>
    </w:p>
    <w:p w:rsidRDefault="00981D92" w:rsidR="00981D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6F3A" w:rsidP="00936F3A" w:rsidR="00936F3A">
      <w:pPr>
        <w:rPr>
          <w:rFonts w:eastAsia="MS Mincho"/>
        </w:rPr>
      </w:pPr>
    </w:p>
    <w:p w:rsidRDefault="00936F3A" w:rsidP="00936F3A" w:rsidR="00936F3A" w:rsidRPr="00364264">
      <w:pPr>
        <w:rPr>
          <w:rFonts w:eastAsia="MS Mincho"/>
        </w:rPr>
      </w:pP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  <w:r w:rsidRPr="00364264">
        <w:t>R E P U B L I K A   H R V A T S K A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Z A K LJ U Č A K</w:t>
      </w:r>
    </w:p>
    <w:p w:rsidRDefault="006C5B4E" w:rsidP="006C5B4E" w:rsidR="006C5B4E">
      <w:pPr>
        <w:jc w:val="both"/>
      </w:pPr>
    </w:p>
    <w:p w:rsidRDefault="00592711" w:rsidP="006C5B4E" w:rsidR="00592711" w:rsidRPr="00DB080D">
      <w:pPr>
        <w:jc w:val="both"/>
      </w:pPr>
    </w:p>
    <w:p w:rsidRDefault="006C5B4E" w:rsidP="006C5B4E" w:rsidR="006C5B4E" w:rsidRPr="00DB080D">
      <w:pPr>
        <w:autoSpaceDE w:val="false"/>
        <w:autoSpaceDN w:val="false"/>
        <w:adjustRightInd w:val="false"/>
        <w:jc w:val="both"/>
      </w:pPr>
      <w:r w:rsidRPr="00DB080D">
        <w:tab/>
      </w:r>
      <w:r w:rsidRPr="00DB080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D634E8">
        <w:rPr>
          <w:rFonts w:eastAsiaTheme="minorHAnsi"/>
          <w:lang w:eastAsia="en-US"/>
        </w:rPr>
        <w:t>AGENCIJA POSEJDON društvo s ograničenom odgovornošću za zastupanje u osiguranju Rijeka (Grad Rijeka), Trg Ivana Koblera 2</w:t>
      </w:r>
      <w:r w:rsidRPr="00D634E8">
        <w:t xml:space="preserve">, OIB </w:t>
      </w:r>
      <w:r w:rsidRPr="00D634E8">
        <w:rPr>
          <w:rFonts w:eastAsiaTheme="minorHAnsi"/>
          <w:lang w:eastAsia="en-US"/>
        </w:rPr>
        <w:t>37728869624, MBS: 040279877</w:t>
      </w:r>
      <w:r w:rsidRPr="00DB080D">
        <w:t xml:space="preserve">, dana </w:t>
      </w:r>
      <w:r>
        <w:t>27. siječnja 2017</w:t>
      </w:r>
      <w:r w:rsidRPr="00DB080D">
        <w:t xml:space="preserve">. godine  </w:t>
      </w:r>
    </w:p>
    <w:p w:rsidRDefault="00936F3A" w:rsidP="00936F3A" w:rsidR="00936F3A" w:rsidRPr="00364264">
      <w:pPr>
        <w:jc w:val="both"/>
      </w:pPr>
    </w:p>
    <w:p w:rsidRDefault="006C5B4E" w:rsidP="00936F3A" w:rsidR="00936F3A" w:rsidRPr="00364264">
      <w:pPr>
        <w:jc w:val="center"/>
        <w:rPr>
          <w:bCs/>
        </w:rPr>
      </w:pPr>
      <w:r>
        <w:rPr>
          <w:bCs/>
        </w:rPr>
        <w:t>z a k l j u č</w:t>
      </w:r>
      <w:r w:rsidR="00936F3A" w:rsidRPr="00364264">
        <w:rPr>
          <w:bCs/>
        </w:rPr>
        <w:t xml:space="preserve"> i o    j e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0C7657">
      <w:pPr>
        <w:numPr>
          <w:ilvl w:val="0"/>
          <w:numId w:val="3"/>
        </w:numPr>
        <w:ind w:firstLine="1134" w:left="0"/>
        <w:jc w:val="both"/>
      </w:pPr>
      <w:r w:rsidRPr="000C7657">
        <w:t xml:space="preserve">Odgađa se ročište radi očitovanja o prijedlogu za otvaranje stečajnog postupka nad dužnikom i raspravi o pretpostavkama za otvaranje stečajnoga postupka u ovome predmetu određeno za </w:t>
      </w:r>
      <w:r w:rsidR="00CC3939">
        <w:rPr>
          <w:rFonts w:eastAsia="Calibri"/>
          <w:lang w:eastAsia="en-US"/>
        </w:rPr>
        <w:t>16. veljače 2017.g. u 9,00 sati</w:t>
      </w:r>
      <w:r w:rsidRPr="000C7657">
        <w:t>, za dan</w:t>
      </w:r>
    </w:p>
    <w:p w:rsidRDefault="00936F3A" w:rsidP="00936F3A" w:rsidR="00936F3A" w:rsidRPr="000C7657">
      <w:pPr>
        <w:jc w:val="both"/>
      </w:pPr>
    </w:p>
    <w:p w:rsidRDefault="00CC3939" w:rsidP="00936F3A" w:rsidR="00936F3A" w:rsidRPr="000C7657">
      <w:pPr>
        <w:jc w:val="center"/>
        <w:rPr>
          <w:bCs/>
        </w:rPr>
      </w:pPr>
      <w:r>
        <w:t>17. veljače</w:t>
      </w:r>
      <w:r w:rsidR="00936F3A" w:rsidRPr="000C7657">
        <w:t xml:space="preserve"> 2017. g. u </w:t>
      </w:r>
      <w:r>
        <w:t>9</w:t>
      </w:r>
      <w:r w:rsidR="00936F3A" w:rsidRPr="000C7657">
        <w:t>:</w:t>
      </w:r>
      <w:r>
        <w:t>00</w:t>
      </w:r>
      <w:r w:rsidR="00936F3A" w:rsidRPr="000C7657">
        <w:t xml:space="preserve"> sati</w:t>
      </w:r>
    </w:p>
    <w:p w:rsidRDefault="00936F3A" w:rsidP="00936F3A" w:rsidR="00936F3A" w:rsidRPr="000C7657">
      <w:pPr>
        <w:ind w:firstLine="708" w:left="1416"/>
        <w:jc w:val="both"/>
        <w:rPr>
          <w:bCs/>
        </w:rPr>
      </w:pPr>
    </w:p>
    <w:p w:rsidRDefault="00936F3A" w:rsidP="00936F3A" w:rsidR="00936F3A" w:rsidRPr="000C7657">
      <w:pPr>
        <w:jc w:val="center"/>
        <w:rPr>
          <w:bCs/>
        </w:rPr>
      </w:pPr>
      <w:r w:rsidRPr="000C7657">
        <w:t>u prostorijama Trgovačkog suda u Rijeci,</w:t>
      </w:r>
    </w:p>
    <w:p w:rsidRDefault="00936F3A" w:rsidP="00936F3A" w:rsidR="00936F3A" w:rsidRPr="000C7657">
      <w:pPr>
        <w:jc w:val="center"/>
        <w:rPr>
          <w:bCs/>
        </w:rPr>
      </w:pPr>
      <w:r w:rsidRPr="000C7657">
        <w:t>Zadarska 1 i 3, sudnica br. 3, I. kat.</w:t>
      </w:r>
    </w:p>
    <w:p w:rsidRDefault="00936F3A" w:rsidP="00936F3A" w:rsidR="00936F3A">
      <w:pPr>
        <w:jc w:val="both"/>
        <w:rPr>
          <w:bCs/>
        </w:rPr>
      </w:pPr>
    </w:p>
    <w:p w:rsidRDefault="00936F3A" w:rsidP="00936F3A" w:rsidR="00936F3A" w:rsidRPr="000C7657">
      <w:pPr>
        <w:jc w:val="both"/>
        <w:rPr>
          <w:bCs/>
        </w:rPr>
      </w:pPr>
    </w:p>
    <w:p w:rsidRDefault="00936F3A" w:rsidP="00936F3A" w:rsidR="00936F3A">
      <w:pPr>
        <w:jc w:val="center"/>
      </w:pPr>
      <w:r w:rsidRPr="00364264">
        <w:t xml:space="preserve">Rijeka, </w:t>
      </w:r>
      <w:r w:rsidR="00CC3939">
        <w:t>27. siječnja 2017</w:t>
      </w:r>
      <w:r w:rsidRPr="00364264">
        <w:t>. godine</w:t>
      </w: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      Sudac</w:t>
      </w: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Vera Jelenović</w:t>
      </w:r>
    </w:p>
    <w:p w:rsidRDefault="00592711" w:rsidP="00936F3A" w:rsidR="00592711">
      <w:pPr>
        <w:jc w:val="both"/>
      </w:pPr>
    </w:p>
    <w:p w:rsidRDefault="00592711" w:rsidP="00936F3A" w:rsidR="00592711">
      <w:pPr>
        <w:jc w:val="both"/>
      </w:pPr>
    </w:p>
    <w:p w:rsidRDefault="00592711" w:rsidP="00936F3A" w:rsidR="00592711">
      <w:pPr>
        <w:jc w:val="both"/>
      </w:pPr>
    </w:p>
    <w:p w:rsidRDefault="00936F3A" w:rsidP="00936F3A" w:rsidR="00936F3A" w:rsidRPr="00364264">
      <w:pPr>
        <w:jc w:val="both"/>
      </w:pPr>
      <w:r w:rsidRPr="00364264">
        <w:t>UPUTA O PRAVNOM LIJEKU:</w:t>
      </w:r>
    </w:p>
    <w:p w:rsidRDefault="00936F3A" w:rsidP="00936F3A" w:rsidR="00936F3A" w:rsidRPr="00364264">
      <w:pPr>
        <w:jc w:val="both"/>
      </w:pPr>
      <w:r w:rsidRPr="00364264">
        <w:t xml:space="preserve">Protiv zaključka nije dopušten pravni lijek (čl.19. st.7. SZ-a). </w:t>
      </w: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  <w:r w:rsidRPr="00364264">
        <w:t>DNA:</w:t>
      </w:r>
    </w:p>
    <w:p w:rsidRDefault="00936F3A" w:rsidP="00936F3A" w:rsidR="00936F3A">
      <w:pPr>
        <w:numPr>
          <w:ilvl w:val="0"/>
          <w:numId w:val="2"/>
        </w:numPr>
        <w:jc w:val="both"/>
      </w:pPr>
      <w:r w:rsidRPr="00364264">
        <w:t>podnositelju prijedloga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>
        <w:t>privremenom st. upravitelju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dužniku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 xml:space="preserve">pravnoj osobi koja za dužnika obavljaju poslove platnog prometa – </w:t>
      </w:r>
      <w:r w:rsidR="00CC3939">
        <w:t>Veneto banka d.d.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e-Oglasna ploča</w:t>
      </w:r>
    </w:p>
    <w:p w:rsidRDefault="00936F3A" w:rsidP="00936F3A" w:rsidR="00936F3A" w:rsidRPr="00364264">
      <w:pPr>
        <w:ind w:left="360"/>
        <w:jc w:val="both"/>
      </w:pPr>
    </w:p>
    <w:p w:rsidRDefault="00936F3A" w:rsidP="00936F3A" w:rsidR="00936F3A" w:rsidRPr="00364264">
      <w:pPr>
        <w:jc w:val="both"/>
      </w:pPr>
      <w:r w:rsidRPr="00364264">
        <w:t xml:space="preserve">Rijeka, </w:t>
      </w:r>
      <w:r w:rsidR="00CC3939">
        <w:t>27. siječnja 2017</w:t>
      </w:r>
      <w:r w:rsidRPr="00364264">
        <w:t>.g.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  <w:r w:rsidRPr="00364264">
        <w:t>Sudac</w:t>
      </w:r>
    </w:p>
    <w:p w:rsidRDefault="00936F3A" w:rsidP="00936F3A" w:rsidR="00936F3A" w:rsidRPr="00364264">
      <w:pPr>
        <w:jc w:val="both"/>
      </w:pPr>
      <w:r w:rsidRPr="00364264">
        <w:t>Vera Jelenović</w:t>
      </w:r>
    </w:p>
    <w:p w:rsidRDefault="00936F3A" w:rsidP="00936F3A" w:rsidR="00936F3A" w:rsidRPr="00364264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D3" w:rsidP="00936F3A" w:rsidR="005765D3">
      <w:r>
        <w:separator/>
      </w:r>
    </w:p>
  </w:endnote>
  <w:endnote w:id="0" w:type="continuationSeparator">
    <w:p w:rsidRDefault="005765D3" w:rsidP="00936F3A" w:rsidR="00576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0A0C65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D92">
          <w:rPr>
            <w:noProof/>
          </w:rPr>
          <w:t>1</w:t>
        </w:r>
        <w:r>
          <w:fldChar w:fldCharType="end"/>
        </w:r>
      </w:p>
    </w:sdtContent>
  </w:sdt>
  <w:p w:rsidRDefault="00981D92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D3" w:rsidP="00936F3A" w:rsidR="005765D3">
      <w:r>
        <w:separator/>
      </w:r>
    </w:p>
  </w:footnote>
  <w:footnote w:id="0" w:type="continuationSeparator">
    <w:p w:rsidRDefault="005765D3" w:rsidP="00936F3A" w:rsidR="00576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F3A" w:rsidP="00936F3A" w:rsidR="004B4EE9">
    <w:pPr>
      <w:pStyle w:val="Zaglavlje"/>
      <w:jc w:val="right"/>
    </w:pPr>
    <w:r>
      <w:t>Posl. br. 14. St-</w:t>
    </w:r>
    <w:r w:rsidR="007D47D8">
      <w:t>1272/2015</w:t>
    </w:r>
    <w:r w:rsidR="00592711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F3A"/>
    <w:rsid w:val="00084C43"/>
    <w:rsid w:val="000A0C65"/>
    <w:rsid w:val="00267BBB"/>
    <w:rsid w:val="003541B1"/>
    <w:rsid w:val="004F6C16"/>
    <w:rsid w:val="00520689"/>
    <w:rsid w:val="005765D3"/>
    <w:rsid w:val="00592711"/>
    <w:rsid w:val="006C5B4E"/>
    <w:rsid w:val="0076139A"/>
    <w:rsid w:val="007B6D04"/>
    <w:rsid w:val="007D47D8"/>
    <w:rsid w:val="00836506"/>
    <w:rsid w:val="008A0D7B"/>
    <w:rsid w:val="00936F3A"/>
    <w:rsid w:val="00942A0F"/>
    <w:rsid w:val="00981D92"/>
    <w:rsid w:val="00AA43BC"/>
    <w:rsid w:val="00AF0A5D"/>
    <w:rsid w:val="00B93FF3"/>
    <w:rsid w:val="00BA3EB5"/>
    <w:rsid w:val="00C17835"/>
    <w:rsid w:val="00CA4C7A"/>
    <w:rsid w:val="00CC3939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6F3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D9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D9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D9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D9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6F3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D9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D9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D9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D9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POSEJDON d.o.o.</izvorni_sadrzaj>
    <derivirana_varijabla naziv="DomainObject.Predmet.ProtustrankaFormated_1">  AGENCIJA POSEJDON d.o.o.</derivirana_varijabla>
  </DomainObject.Predmet.ProtustrankaFormated>
  <DomainObject.Predmet.ProtustrankaFormatedOIB>
    <izvorni_sadrzaj>  AGENCIJA POSEJDON d.o.o., OIB 37728869624</izvorni_sadrzaj>
    <derivirana_varijabla naziv="DomainObject.Predmet.ProtustrankaFormatedOIB_1">  AGENCIJA POSEJDON d.o.o., OIB 37728869624</derivirana_varijabla>
  </DomainObject.Predmet.ProtustrankaFormatedOIB>
  <DomainObject.Predmet.ProtustrankaFormatedWithAdress>
    <izvorni_sadrzaj> AGENCIJA POSEJDON d.o.o., Trg Ivana Koblera 2, 51000 Rijeka</izvorni_sadrzaj>
    <derivirana_varijabla naziv="DomainObject.Predmet.ProtustrankaFormatedWithAdress_1"> AGENCIJA POSEJDON d.o.o., Trg Ivana Koblera 2, 51000 Rijeka</derivirana_varijabla>
  </DomainObject.Predmet.ProtustrankaFormatedWithAdress>
  <DomainObject.Predmet.ProtustrankaFormatedWithAdressOIB>
    <izvorni_sadrzaj> AGENCIJA POSEJDON d.o.o., OIB 37728869624, Trg Ivana Koblera 2, 51000 Rijeka</izvorni_sadrzaj>
    <derivirana_varijabla naziv="DomainObject.Predmet.ProtustrankaFormatedWithAdressOIB_1"> AGENCIJA POSEJDON d.o.o., OIB 37728869624, Trg Ivana Koblera 2, 51000 Rijeka</derivirana_varijabla>
  </DomainObject.Predmet.ProtustrankaFormatedWithAdressOIB>
  <DomainObject.Predmet.ProtustrankaWithAdress>
    <izvorni_sadrzaj>AGENCIJA POSEJDON d.o.o. Trg Ivana Koblera 2, 51000 Rijeka</izvorni_sadrzaj>
    <derivirana_varijabla naziv="DomainObject.Predmet.ProtustrankaWithAdress_1">AGENCIJA POSEJDON d.o.o. Trg Ivana Koblera 2, 51000 Rijeka</derivirana_varijabla>
  </DomainObject.Predmet.ProtustrankaWithAdress>
  <DomainObject.Predmet.ProtustrankaWithAdressOIB>
    <izvorni_sadrzaj>AGENCIJA POSEJDON d.o.o., OIB 37728869624, Trg Ivana Koblera 2, 51000 Rijeka</izvorni_sadrzaj>
    <derivirana_varijabla naziv="DomainObject.Predmet.ProtustrankaWithAdressOIB_1">AGENCIJA POSEJDON d.o.o., OIB 37728869624, Trg Ivana Koblera 2, 51000 Rijeka</derivirana_varijabla>
  </DomainObject.Predmet.ProtustrankaWithAdressOIB>
  <DomainObject.Predmet.ProtustrankaNazivFormated>
    <izvorni_sadrzaj>AGENCIJA POSEJDON d.o.o.</izvorni_sadrzaj>
    <derivirana_varijabla naziv="DomainObject.Predmet.ProtustrankaNazivFormated_1">AGENCIJA POSEJDON d.o.o.</derivirana_varijabla>
  </DomainObject.Predmet.ProtustrankaNazivFormated>
  <DomainObject.Predmet.ProtustrankaNazivFormatedOIB>
    <izvorni_sadrzaj>AGENCIJA POSEJDON d.o.o., OIB 37728869624</izvorni_sadrzaj>
    <derivirana_varijabla naziv="DomainObject.Predmet.ProtustrankaNazivFormatedOIB_1">AGENCIJA POSEJDON d.o.o., OIB 37728869624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AGENCIJA POSEJDON d.o.o.</item>
    </izvorni_sadrzaj>
    <derivirana_varijabla naziv="DomainObject.Predmet.ProtuStrankaListFormated_1">
      <item>AGENCIJA POSEJDON d.o.o.</item>
    </derivirana_varijabla>
  </DomainObject.Predmet.ProtuStrankaListFormated>
  <DomainObject.Predmet.ProtuStrankaListFormatedOIB>
    <izvorni_sadrzaj>
      <item>AGENCIJA POSEJDON d.o.o., OIB 37728869624</item>
    </izvorni_sadrzaj>
    <derivirana_varijabla naziv="DomainObject.Predmet.ProtuStrankaListFormatedOIB_1">
      <item>AGENCIJA POSEJDON d.o.o., OIB 37728869624</item>
    </derivirana_varijabla>
  </DomainObject.Predmet.ProtuStrankaListFormatedOIB>
  <DomainObject.Predmet.ProtuStrankaListFormatedWithAdress>
    <izvorni_sadrzaj>
      <item>AGENCIJA POSEJDON d.o.o., Trg Ivana Koblera 2, 51000 Rijeka</item>
    </izvorni_sadrzaj>
    <derivirana_varijabla naziv="DomainObject.Predmet.ProtuStrankaListFormatedWithAdress_1">
      <item>AGENCIJA POSEJDON d.o.o., Trg Ivana Koblera 2, 51000 Rijeka</item>
    </derivirana_varijabla>
  </DomainObject.Predmet.ProtuStrankaListFormatedWithAdress>
  <DomainObject.Predmet.ProtuStrankaListFormatedWithAdressOIB>
    <izvorni_sadrzaj>
      <item>AGENCIJA POSEJDON d.o.o., OIB 37728869624, Trg Ivana Koblera 2, 51000 Rijeka</item>
    </izvorni_sadrzaj>
    <derivirana_varijabla naziv="DomainObject.Predmet.ProtuStrankaListFormatedWithAdressOIB_1">
      <item>AGENCIJA POSEJDON d.o.o., OIB 37728869624, Trg Ivana Koblera 2, 51000 Rijeka</item>
    </derivirana_varijabla>
  </DomainObject.Predmet.ProtuStrankaListFormatedWithAdressOIB>
  <DomainObject.Predmet.ProtuStrankaListNazivFormated>
    <izvorni_sadrzaj>
      <item>AGENCIJA POSEJDON d.o.o.</item>
    </izvorni_sadrzaj>
    <derivirana_varijabla naziv="DomainObject.Predmet.ProtuStrankaListNazivFormated_1">
      <item>AGENCIJA POSEJDON d.o.o.</item>
    </derivirana_varijabla>
  </DomainObject.Predmet.ProtuStrankaListNazivFormated>
  <DomainObject.Predmet.ProtuStrankaListNazivFormatedOIB>
    <izvorni_sadrzaj>
      <item>AGENCIJA POSEJDON d.o.o., OIB 37728869624</item>
    </izvorni_sadrzaj>
    <derivirana_varijabla naziv="DomainObject.Predmet.ProtuStrankaListNazivFormatedOIB_1">
      <item>AGENCIJA POSEJDON d.o.o., OIB 37728869624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AGENCIJA POSEJDON d.o.o.</izvorni_sadrzaj>
    <derivirana_varijabla naziv="DomainObject.Predmet.ProtustrankaIDrugi_1">AGENCIJA POSEJDON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AGENCIJA POSEJDON d.o.o., OIB 37728869624, Trg Ivana Koblera 2, 51000 Rijeka</izvorni_sadrzaj>
    <derivirana_varijabla naziv="DomainObject.Predmet.ProtustrankaIDrugiAdressOIB_1">AGENCIJA POSEJDON d.o.o., OIB 37728869624,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AGENCIJA POSEJDON d.o.o.</item>
    </izvorni_sadrzaj>
    <derivirana_varijabla naziv="DomainObject.Predmet.SudioniciListNaziv_1">
      <item>FINA  Rijeka</item>
      <item>AGENCIJA POSEJDON d.o.o.</item>
    </derivirana_varijabla>
  </DomainObject.Predmet.SudioniciListNaziv>
  <DomainObject.Predmet.SudioniciListAdressOIB>
    <izvorni_sadrzaj>
      <item>FINA  Rijeka, OIB 85821130368, Frana Kurelca 8,51000 Rijeka</item>
      <item>AGENCIJA POSEJDON d.o.o., OIB 37728869624, Trg Ivana Koblera 2,51000 Rijeka</item>
    </izvorni_sadrzaj>
    <derivirana_varijabla naziv="DomainObject.Predmet.SudioniciListAdressOIB_1">
      <item>FINA  Rijeka, OIB 85821130368, Frana Kurelca 8,51000 Rijeka</item>
      <item>AGENCIJA POSEJDON d.o.o., OIB 37728869624,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37728869624</item>
    </izvorni_sadrzaj>
    <derivirana_varijabla naziv="DomainObject.Predmet.SudioniciListNazivOIB_1">
      <item>, OIB 85821130368</item>
      <item>, OIB 37728869624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1078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2017-01-27T11:52:00Z</dcterms:created>
  <dc:creator>Vera Jelenović</dc:creator>
  <cp:lastModifiedBy>Danijela Fumić</cp:lastModifiedBy>
  <cp:lastPrinted>2017-01-27T11:52:00Z</cp:lastPrinted>
  <dcterms:modified xmlns:xsi="http://www.w3.org/2001/XMLSchema-instance" xsi:type="dcterms:W3CDTF">2017-01-27T11:53:00Z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