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37a02e" w14:paraId="537a02e" w:rsidRDefault="00AE649C" w:rsidP="00FA5B5E" w:rsidR="00AE649C" w:rsidRPr="00B76F3C">
      <w:pPr>
        <w:pStyle w:val="Naslov3"/>
        <w15:collapsed w:val="false"/>
      </w:pPr>
    </w:p>
    <w:p w:rsidRDefault="007A1338" w:rsidP="00E67D40"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7A1338" w:rsidP="007A1338" w:rsidR="007A1338" w:rsidRPr="007A1338">
      <w:pPr>
        <w:spacing w:after="0"/>
        <w:jc w:val="center"/>
        <w:rPr>
          <w:rFonts w:cs="Times New Roman" w:eastAsia="Times New Roman"/>
          <w:lang w:eastAsia="hr-HR"/>
        </w:rPr>
      </w:pPr>
      <w:r w:rsidRPr="007A1338">
        <w:rPr>
          <w:rFonts w:cs="Times New Roman" w:eastAsia="Times New Roman"/>
          <w:lang w:eastAsia="hr-HR"/>
        </w:rPr>
        <w:t xml:space="preserve">                                                                                                                           9 St-942/2016</w:t>
      </w:r>
    </w:p>
    <w:p w:rsidRDefault="007A1338" w:rsidP="007A1338" w:rsidR="007A1338" w:rsidRPr="007A1338">
      <w:pPr>
        <w:spacing w:after="0"/>
        <w:jc w:val="both"/>
        <w:rPr>
          <w:rFonts w:cs="Times New Roman" w:eastAsia="Times New Roman"/>
          <w:lang w:eastAsia="hr-HR"/>
        </w:rPr>
      </w:pPr>
    </w:p>
    <w:p w:rsidRDefault="007A1338" w:rsidP="007A1338" w:rsidR="007A1338" w:rsidRPr="007A1338">
      <w:pPr>
        <w:spacing w:after="0"/>
        <w:jc w:val="both"/>
        <w:rPr>
          <w:rFonts w:cs="Times New Roman" w:eastAsia="Times New Roman"/>
          <w:b/>
          <w:lang w:eastAsia="hr-HR"/>
        </w:rPr>
      </w:pPr>
    </w:p>
    <w:p w:rsidRDefault="007A1338" w:rsidP="007A1338" w:rsidR="007A1338" w:rsidRPr="007A1338">
      <w:pPr>
        <w:spacing w:after="0"/>
        <w:jc w:val="both"/>
        <w:rPr>
          <w:rFonts w:cs="Times New Roman" w:eastAsia="Times New Roman"/>
          <w:b/>
          <w:lang w:eastAsia="hr-HR"/>
        </w:rPr>
      </w:pPr>
    </w:p>
    <w:p w:rsidRDefault="007A1338" w:rsidP="007A1338" w:rsidR="007A1338" w:rsidRPr="007A1338">
      <w:pPr>
        <w:spacing w:after="0"/>
        <w:jc w:val="both"/>
        <w:rPr>
          <w:rFonts w:cs="Times New Roman" w:eastAsia="Times New Roman"/>
          <w:lang w:eastAsia="hr-HR"/>
        </w:rPr>
      </w:pPr>
      <w:r w:rsidRPr="007A1338">
        <w:rPr>
          <w:rFonts w:cs="Times New Roman" w:eastAsia="Times New Roman"/>
          <w:lang w:eastAsia="hr-HR"/>
        </w:rPr>
        <w:t>REPUBLIKA HRVATSKA</w:t>
      </w:r>
    </w:p>
    <w:p w:rsidRDefault="007A1338" w:rsidP="007A1338" w:rsidR="007A1338" w:rsidRPr="007A1338">
      <w:pPr>
        <w:spacing w:after="0"/>
        <w:jc w:val="both"/>
        <w:rPr>
          <w:rFonts w:cs="Times New Roman" w:eastAsia="Times New Roman"/>
          <w:lang w:eastAsia="hr-HR"/>
        </w:rPr>
      </w:pPr>
      <w:r w:rsidRPr="007A1338">
        <w:rPr>
          <w:rFonts w:cs="Times New Roman" w:eastAsia="Times New Roman"/>
          <w:lang w:eastAsia="hr-HR"/>
        </w:rPr>
        <w:t>TRGOVAČKI SUD U ZADRU</w:t>
      </w:r>
    </w:p>
    <w:p w:rsidRDefault="007A1338" w:rsidP="007A1338" w:rsidR="007A1338" w:rsidRPr="007A1338">
      <w:pPr>
        <w:spacing w:after="0"/>
        <w:jc w:val="both"/>
        <w:rPr>
          <w:rFonts w:cs="Times New Roman" w:eastAsia="Times New Roman"/>
          <w:lang w:eastAsia="hr-HR"/>
        </w:rPr>
      </w:pPr>
      <w:r w:rsidRPr="007A1338">
        <w:rPr>
          <w:rFonts w:cs="Times New Roman" w:eastAsia="Times New Roman"/>
          <w:lang w:eastAsia="hr-HR"/>
        </w:rPr>
        <w:t>STALNA SLUŽBA ŠIBENIK</w:t>
      </w:r>
    </w:p>
    <w:p w:rsidRDefault="007A1338" w:rsidP="007A1338" w:rsidR="007A1338" w:rsidRPr="007A1338">
      <w:pPr>
        <w:spacing w:after="0"/>
        <w:jc w:val="right"/>
        <w:rPr>
          <w:rFonts w:cs="Times New Roman" w:eastAsia="Times New Roman"/>
          <w:lang w:eastAsia="hr-HR"/>
        </w:rPr>
      </w:pPr>
    </w:p>
    <w:p w:rsidRDefault="007A1338" w:rsidP="007A1338" w:rsidR="007A1338" w:rsidRPr="007A1338">
      <w:pPr>
        <w:spacing w:after="0"/>
        <w:jc w:val="center"/>
        <w:rPr>
          <w:rFonts w:cs="Times New Roman" w:eastAsia="Times New Roman"/>
          <w:lang w:eastAsia="hr-HR"/>
        </w:rPr>
      </w:pPr>
      <w:r w:rsidRPr="007A1338">
        <w:rPr>
          <w:rFonts w:cs="Times New Roman" w:eastAsia="Times New Roman"/>
          <w:lang w:eastAsia="hr-HR"/>
        </w:rPr>
        <w:t>R E P U B L I K A  H R V A T S K A</w:t>
      </w:r>
    </w:p>
    <w:p w:rsidRDefault="007A1338" w:rsidP="007A1338" w:rsidR="007A1338" w:rsidRPr="007A1338">
      <w:pPr>
        <w:spacing w:after="0"/>
        <w:jc w:val="center"/>
        <w:rPr>
          <w:rFonts w:cs="Times New Roman" w:eastAsia="Times New Roman"/>
          <w:lang w:eastAsia="hr-HR"/>
        </w:rPr>
      </w:pPr>
    </w:p>
    <w:p w:rsidRDefault="007A1338" w:rsidP="007A1338" w:rsidR="007A1338" w:rsidRPr="007A1338">
      <w:pPr>
        <w:spacing w:after="0"/>
        <w:jc w:val="center"/>
        <w:rPr>
          <w:rFonts w:cs="Times New Roman" w:eastAsia="Times New Roman"/>
          <w:lang w:eastAsia="hr-HR"/>
        </w:rPr>
      </w:pPr>
      <w:r w:rsidRPr="007A1338">
        <w:rPr>
          <w:rFonts w:cs="Times New Roman" w:eastAsia="Times New Roman"/>
          <w:lang w:eastAsia="hr-HR"/>
        </w:rPr>
        <w:t>R J E Š E N J E</w:t>
      </w:r>
    </w:p>
    <w:p w:rsidRDefault="007A1338" w:rsidP="007A1338" w:rsidR="007A1338" w:rsidRPr="007A1338">
      <w:pPr>
        <w:spacing w:after="0"/>
        <w:jc w:val="center"/>
        <w:rPr>
          <w:rFonts w:cs="Times New Roman" w:eastAsia="Times New Roman"/>
          <w:b/>
          <w:lang w:eastAsia="hr-HR"/>
        </w:rPr>
      </w:pPr>
    </w:p>
    <w:p w:rsidRDefault="007A1338" w:rsidP="007A1338" w:rsidR="007A1338" w:rsidRPr="007A1338">
      <w:pPr>
        <w:spacing w:after="0"/>
        <w:jc w:val="both"/>
        <w:rPr>
          <w:rFonts w:cs="Times New Roman" w:eastAsia="Times New Roman"/>
          <w:lang w:eastAsia="hr-HR"/>
        </w:rPr>
      </w:pPr>
      <w:r w:rsidRPr="007A1338">
        <w:rPr>
          <w:rFonts w:cs="Times New Roman" w:eastAsia="Times New Roman"/>
          <w:lang w:eastAsia="hr-HR"/>
        </w:rPr>
        <w:tab/>
        <w:t xml:space="preserve">Trgovački sud u Zadru, Stalna služba Šibenik, po stečajnom sucu Terezija Goreta, odlučujući o prijedlogu predlagatelja Josip Bralić, Željko </w:t>
      </w:r>
      <w:proofErr w:type="spellStart"/>
      <w:r w:rsidRPr="007A1338">
        <w:rPr>
          <w:rFonts w:cs="Times New Roman" w:eastAsia="Times New Roman"/>
          <w:lang w:eastAsia="hr-HR"/>
        </w:rPr>
        <w:t>Bačelić</w:t>
      </w:r>
      <w:proofErr w:type="spellEnd"/>
      <w:r w:rsidRPr="007A1338">
        <w:rPr>
          <w:rFonts w:cs="Times New Roman" w:eastAsia="Times New Roman"/>
          <w:lang w:eastAsia="hr-HR"/>
        </w:rPr>
        <w:t xml:space="preserve"> Medić, Nikica </w:t>
      </w:r>
      <w:proofErr w:type="spellStart"/>
      <w:r w:rsidRPr="007A1338">
        <w:rPr>
          <w:rFonts w:cs="Times New Roman" w:eastAsia="Times New Roman"/>
          <w:lang w:eastAsia="hr-HR"/>
        </w:rPr>
        <w:t>Vučenović</w:t>
      </w:r>
      <w:proofErr w:type="spellEnd"/>
      <w:r w:rsidRPr="007A1338">
        <w:rPr>
          <w:rFonts w:cs="Times New Roman" w:eastAsia="Times New Roman"/>
          <w:lang w:eastAsia="hr-HR"/>
        </w:rPr>
        <w:t xml:space="preserve"> i Ivica Vukičević,  za otvaranje stečajnog postupka nad dužnikom </w:t>
      </w:r>
      <w:r w:rsidRPr="007A1338">
        <w:rPr>
          <w:rFonts w:cs="Times New Roman" w:eastAsia="Calibri"/>
        </w:rPr>
        <w:t>TLM –TPP d.o.o. iz Šibenika, Narodnog preporoda 12, OIB 60576413258,</w:t>
      </w:r>
      <w:r w:rsidRPr="007A1338">
        <w:rPr>
          <w:rFonts w:cs="Times New Roman" w:eastAsia="Times New Roman"/>
          <w:lang w:eastAsia="hr-HR"/>
        </w:rPr>
        <w:t xml:space="preserve"> dana 04. kolovoza 2016. godine</w:t>
      </w:r>
    </w:p>
    <w:p w:rsidRDefault="007A1338" w:rsidP="007A1338" w:rsidR="007A1338" w:rsidRPr="007A1338">
      <w:pPr>
        <w:spacing w:after="0"/>
        <w:jc w:val="both"/>
        <w:rPr>
          <w:rFonts w:cs="Times New Roman" w:eastAsia="Times New Roman"/>
          <w:lang w:eastAsia="hr-HR"/>
        </w:rPr>
      </w:pPr>
    </w:p>
    <w:p w:rsidRDefault="007A1338" w:rsidP="007A1338" w:rsidR="007A1338" w:rsidRPr="007A1338">
      <w:pPr>
        <w:spacing w:after="0"/>
        <w:jc w:val="both"/>
        <w:rPr>
          <w:rFonts w:cs="Times New Roman" w:eastAsia="Times New Roman"/>
          <w:lang w:eastAsia="hr-HR"/>
        </w:rPr>
      </w:pPr>
    </w:p>
    <w:p w:rsidRDefault="007A1338" w:rsidP="007A1338" w:rsidR="007A1338" w:rsidRPr="007A1338">
      <w:pPr>
        <w:spacing w:after="0"/>
        <w:jc w:val="center"/>
        <w:rPr>
          <w:rFonts w:cs="Times New Roman" w:eastAsia="Times New Roman"/>
          <w:lang w:eastAsia="hr-HR"/>
        </w:rPr>
      </w:pPr>
      <w:r w:rsidRPr="007A1338">
        <w:rPr>
          <w:rFonts w:cs="Times New Roman" w:eastAsia="Times New Roman"/>
          <w:lang w:eastAsia="hr-HR"/>
        </w:rPr>
        <w:t>r i j e š i o    j e</w:t>
      </w:r>
    </w:p>
    <w:p w:rsidRDefault="007A1338" w:rsidP="007A1338" w:rsidR="007A1338" w:rsidRPr="007A1338">
      <w:pPr>
        <w:spacing w:after="0"/>
        <w:jc w:val="center"/>
        <w:rPr>
          <w:rFonts w:cs="Times New Roman" w:eastAsia="Times New Roman"/>
          <w:b/>
          <w:lang w:eastAsia="hr-HR"/>
        </w:rPr>
      </w:pPr>
    </w:p>
    <w:p w:rsidRDefault="007A1338" w:rsidP="007A1338" w:rsidR="007A1338" w:rsidRPr="007A1338">
      <w:pPr>
        <w:numPr>
          <w:ilvl w:val="0"/>
          <w:numId w:val="47"/>
        </w:numPr>
        <w:spacing w:lineRule="auto" w:line="276" w:after="0"/>
        <w:ind w:firstLine="360" w:left="0"/>
        <w:contextualSpacing/>
        <w:jc w:val="both"/>
        <w:rPr>
          <w:rFonts w:cs="Times New Roman" w:eastAsia="Times New Roman"/>
          <w:lang w:eastAsia="hr-HR"/>
        </w:rPr>
      </w:pPr>
      <w:r w:rsidRPr="007A1338">
        <w:rPr>
          <w:rFonts w:cs="Times New Roman" w:eastAsia="Times New Roman"/>
          <w:lang w:eastAsia="hr-HR"/>
        </w:rPr>
        <w:t xml:space="preserve">Pokreće se postupak radi utvrđivanja pretpostavki za otvaranje stečajnog postupka (prethodni postupak) nad dužnikom </w:t>
      </w:r>
      <w:r w:rsidRPr="007A1338">
        <w:rPr>
          <w:rFonts w:cs="Times New Roman" w:eastAsia="Calibri"/>
        </w:rPr>
        <w:t>TLM –TPP d.o.o. iz Šibenika, Narodnog preporoda 12, OIB 60576413258.</w:t>
      </w:r>
    </w:p>
    <w:p w:rsidRDefault="007A1338" w:rsidP="007A1338" w:rsidR="007A1338" w:rsidRPr="007A1338">
      <w:pPr>
        <w:spacing w:after="0"/>
        <w:ind w:left="1080"/>
        <w:contextualSpacing/>
        <w:jc w:val="both"/>
        <w:rPr>
          <w:rFonts w:cs="Times New Roman" w:eastAsia="Times New Roman"/>
          <w:lang w:eastAsia="hr-HR"/>
        </w:rPr>
      </w:pPr>
    </w:p>
    <w:p w:rsidRDefault="007A1338" w:rsidP="007A1338" w:rsidR="007A1338" w:rsidRPr="007A1338">
      <w:pPr>
        <w:spacing w:after="0"/>
        <w:ind w:left="1080"/>
        <w:contextualSpacing/>
        <w:jc w:val="both"/>
        <w:rPr>
          <w:rFonts w:cs="Times New Roman" w:eastAsia="Times New Roman"/>
          <w:b/>
          <w:lang w:eastAsia="hr-HR"/>
        </w:rPr>
      </w:pPr>
    </w:p>
    <w:p w:rsidRDefault="007A1338" w:rsidP="007A1338" w:rsidR="007A1338" w:rsidRPr="007A1338">
      <w:pPr>
        <w:numPr>
          <w:ilvl w:val="0"/>
          <w:numId w:val="47"/>
        </w:numPr>
        <w:spacing w:lineRule="auto" w:line="276" w:after="0"/>
        <w:ind w:firstLine="360" w:left="0"/>
        <w:contextualSpacing/>
        <w:jc w:val="both"/>
        <w:rPr>
          <w:rFonts w:cs="Times New Roman" w:eastAsia="Times New Roman"/>
          <w:lang w:eastAsia="hr-HR"/>
        </w:rPr>
      </w:pPr>
      <w:r w:rsidRPr="007A1338">
        <w:rPr>
          <w:rFonts w:cs="Times New Roman" w:eastAsia="Times New Roman"/>
          <w:lang w:eastAsia="hr-HR"/>
        </w:rPr>
        <w:t xml:space="preserve">Ročište radi očitovanja o prijedlogu za otvaranje stečajnog postupka određuje se u prostorijama ovog suda na adresi </w:t>
      </w:r>
      <w:r w:rsidRPr="007A1338">
        <w:rPr>
          <w:rFonts w:cs="Times New Roman" w:eastAsia="Times New Roman"/>
          <w:b/>
          <w:lang w:eastAsia="hr-HR"/>
        </w:rPr>
        <w:t>Šibenik, Stjepana Radića 81, sudnica br. 212</w:t>
      </w:r>
      <w:r w:rsidRPr="007A1338">
        <w:rPr>
          <w:rFonts w:cs="Times New Roman" w:eastAsia="Times New Roman"/>
          <w:lang w:eastAsia="hr-HR"/>
        </w:rPr>
        <w:t>, za dan</w:t>
      </w:r>
    </w:p>
    <w:p w:rsidRDefault="007A1338" w:rsidP="007A1338" w:rsidR="007A1338" w:rsidRPr="007A1338">
      <w:pPr>
        <w:spacing w:after="0"/>
        <w:ind w:hanging="705" w:left="705"/>
        <w:jc w:val="both"/>
        <w:rPr>
          <w:rFonts w:cs="Times New Roman" w:eastAsia="Times New Roman"/>
          <w:lang w:eastAsia="hr-HR"/>
        </w:rPr>
      </w:pPr>
    </w:p>
    <w:p w:rsidRDefault="007A1338" w:rsidP="007A1338" w:rsidR="007A1338" w:rsidRPr="007A1338">
      <w:pPr>
        <w:spacing w:after="0"/>
        <w:ind w:hanging="705" w:left="705"/>
        <w:jc w:val="both"/>
        <w:rPr>
          <w:rFonts w:cs="Times New Roman" w:eastAsia="Times New Roman"/>
          <w:lang w:eastAsia="hr-HR"/>
        </w:rPr>
      </w:pPr>
    </w:p>
    <w:p w:rsidRDefault="007A1338" w:rsidP="007A1338" w:rsidR="007A1338" w:rsidRPr="007A1338">
      <w:pPr>
        <w:spacing w:after="0"/>
        <w:jc w:val="center"/>
        <w:rPr>
          <w:rFonts w:cs="Times New Roman" w:eastAsia="Times New Roman"/>
          <w:b/>
          <w:u w:val="single"/>
          <w:lang w:eastAsia="hr-HR"/>
        </w:rPr>
      </w:pPr>
      <w:r w:rsidRPr="007A1338">
        <w:rPr>
          <w:rFonts w:cs="Times New Roman" w:eastAsia="Times New Roman"/>
          <w:b/>
          <w:u w:val="single"/>
          <w:lang w:eastAsia="hr-HR"/>
        </w:rPr>
        <w:t>02. rujna 2016. Godine u 10.00 sati</w:t>
      </w:r>
    </w:p>
    <w:p w:rsidRDefault="007A1338" w:rsidP="007A1338" w:rsidR="007A1338" w:rsidRPr="007A1338">
      <w:pPr>
        <w:spacing w:after="0"/>
        <w:jc w:val="center"/>
        <w:rPr>
          <w:rFonts w:cs="Times New Roman" w:eastAsia="Times New Roman"/>
          <w:b/>
          <w:u w:val="single"/>
          <w:lang w:eastAsia="hr-HR"/>
        </w:rPr>
      </w:pPr>
    </w:p>
    <w:p w:rsidRDefault="007A1338" w:rsidP="007A1338" w:rsidR="007A1338" w:rsidRPr="007A1338">
      <w:pPr>
        <w:spacing w:after="0"/>
        <w:jc w:val="center"/>
        <w:rPr>
          <w:rFonts w:cs="Times New Roman" w:eastAsia="Times New Roman"/>
          <w:b/>
          <w:lang w:eastAsia="hr-HR"/>
        </w:rPr>
      </w:pPr>
    </w:p>
    <w:p w:rsidRDefault="007A1338" w:rsidP="007A1338" w:rsidR="007A1338" w:rsidRPr="007A1338">
      <w:pPr>
        <w:numPr>
          <w:ilvl w:val="0"/>
          <w:numId w:val="47"/>
        </w:numPr>
        <w:spacing w:lineRule="auto" w:line="276" w:after="0"/>
        <w:ind w:firstLine="360" w:left="0"/>
        <w:contextualSpacing/>
        <w:jc w:val="both"/>
        <w:rPr>
          <w:rFonts w:cs="Times New Roman" w:eastAsia="Times New Roman"/>
          <w:lang w:eastAsia="hr-HR"/>
        </w:rPr>
      </w:pPr>
      <w:r w:rsidRPr="007A1338">
        <w:rPr>
          <w:rFonts w:cs="Times New Roman" w:eastAsia="Times New Roman"/>
          <w:lang w:eastAsia="hr-HR"/>
        </w:rPr>
        <w:t xml:space="preserve">Pozivaju se predlagatelji  i zastupnici po zakonu dužnika Zoran </w:t>
      </w:r>
      <w:proofErr w:type="spellStart"/>
      <w:r w:rsidRPr="007A1338">
        <w:rPr>
          <w:rFonts w:cs="Times New Roman" w:eastAsia="Times New Roman"/>
          <w:lang w:eastAsia="hr-HR"/>
        </w:rPr>
        <w:t>Bračić</w:t>
      </w:r>
      <w:proofErr w:type="spellEnd"/>
      <w:r w:rsidRPr="007A1338">
        <w:rPr>
          <w:rFonts w:cs="Times New Roman" w:eastAsia="Times New Roman"/>
          <w:lang w:eastAsia="hr-HR"/>
        </w:rPr>
        <w:t xml:space="preserve"> i Dragan Vlahov te osoba koja za dužnika obavlja poslove platnog prometa, pristupiti na zakazano ročište.</w:t>
      </w:r>
    </w:p>
    <w:p w:rsidRDefault="007A1338" w:rsidP="007A1338" w:rsidR="007A1338" w:rsidRPr="007A1338">
      <w:pPr>
        <w:spacing w:after="0"/>
        <w:jc w:val="both"/>
        <w:rPr>
          <w:rFonts w:cs="Times New Roman" w:eastAsia="Times New Roman"/>
          <w:lang w:eastAsia="hr-HR"/>
        </w:rPr>
      </w:pPr>
    </w:p>
    <w:p w:rsidRDefault="007A1338" w:rsidP="007A1338" w:rsidR="007A1338" w:rsidRPr="007A1338">
      <w:pPr>
        <w:numPr>
          <w:ilvl w:val="0"/>
          <w:numId w:val="47"/>
        </w:numPr>
        <w:spacing w:lineRule="auto" w:line="276" w:after="0"/>
        <w:ind w:firstLine="360" w:left="0"/>
        <w:jc w:val="both"/>
        <w:rPr>
          <w:rFonts w:cs="Times New Roman" w:eastAsia="Times New Roman"/>
          <w:lang w:eastAsia="hr-HR"/>
        </w:rPr>
      </w:pPr>
      <w:r w:rsidRPr="007A1338">
        <w:rPr>
          <w:rFonts w:cs="Times New Roman" w:eastAsia="Times New Roman"/>
          <w:lang w:eastAsia="hr-HR"/>
        </w:rPr>
        <w:t xml:space="preserve">Naređuje se zastupnicima po zakonu dužnika Zoran </w:t>
      </w:r>
      <w:proofErr w:type="spellStart"/>
      <w:r w:rsidRPr="007A1338">
        <w:rPr>
          <w:rFonts w:cs="Times New Roman" w:eastAsia="Times New Roman"/>
          <w:lang w:eastAsia="hr-HR"/>
        </w:rPr>
        <w:t>Bračić</w:t>
      </w:r>
      <w:proofErr w:type="spellEnd"/>
      <w:r w:rsidRPr="007A1338">
        <w:rPr>
          <w:rFonts w:cs="Times New Roman" w:eastAsia="Times New Roman"/>
          <w:lang w:eastAsia="hr-HR"/>
        </w:rPr>
        <w:t xml:space="preserve"> iz Šibenika, Mariborska 28, OIB 65795987959 i Dragan Vlahov iz Šibenika, Braće Polić 5, OIB 32210440637, da u roku od 8 (osam) dana dostavi sudu pozivom na gornji poslovni broj:</w:t>
      </w:r>
    </w:p>
    <w:p w:rsidRDefault="007A1338" w:rsidP="007A1338" w:rsidR="007A1338" w:rsidRPr="007A1338">
      <w:pPr>
        <w:spacing w:lineRule="auto" w:line="276" w:after="200"/>
        <w:ind w:left="720"/>
        <w:contextualSpacing/>
        <w:rPr>
          <w:rFonts w:cs="Times New Roman" w:eastAsia="Times New Roman"/>
          <w:lang w:eastAsia="hr-HR"/>
        </w:rPr>
      </w:pPr>
    </w:p>
    <w:p w:rsidRDefault="007A1338" w:rsidP="007A1338" w:rsidR="007A1338" w:rsidRPr="007A1338">
      <w:pPr>
        <w:spacing w:after="0"/>
        <w:ind w:left="708"/>
        <w:jc w:val="both"/>
        <w:rPr>
          <w:rFonts w:cs="Times New Roman" w:eastAsia="Times New Roman"/>
          <w:lang w:eastAsia="hr-HR"/>
        </w:rPr>
      </w:pPr>
      <w:r w:rsidRPr="007A1338">
        <w:rPr>
          <w:rFonts w:cs="Times New Roman" w:eastAsia="Times New Roman"/>
          <w:lang w:eastAsia="hr-HR"/>
        </w:rPr>
        <w:t>-pisano izvješće o financijsko-gospodarskom stanju dužnika u dva primjerka,</w:t>
      </w:r>
    </w:p>
    <w:p w:rsidRDefault="007A1338" w:rsidP="007A1338" w:rsidR="007A1338" w:rsidRPr="007A1338">
      <w:pPr>
        <w:spacing w:after="0"/>
        <w:ind w:left="708"/>
        <w:jc w:val="both"/>
        <w:rPr>
          <w:rFonts w:cs="Times New Roman" w:eastAsia="Times New Roman"/>
          <w:lang w:eastAsia="hr-HR"/>
        </w:rPr>
      </w:pPr>
      <w:r w:rsidRPr="007A1338">
        <w:rPr>
          <w:rFonts w:cs="Times New Roman" w:eastAsia="Times New Roman"/>
          <w:lang w:eastAsia="hr-HR"/>
        </w:rPr>
        <w:t>-popis imovine i obveza prema čl.16. i 17. Stečajnog zakona (Narodne novine broj 71/15, dalje u tekstu: SZ), u dva primjerka.</w:t>
      </w:r>
    </w:p>
    <w:p w:rsidRDefault="007A1338" w:rsidP="007A1338" w:rsidR="007A1338" w:rsidRPr="007A1338">
      <w:pPr>
        <w:spacing w:after="0"/>
        <w:ind w:left="708"/>
        <w:jc w:val="both"/>
        <w:rPr>
          <w:rFonts w:cs="Times New Roman" w:eastAsia="Times New Roman"/>
          <w:lang w:eastAsia="hr-HR"/>
        </w:rPr>
      </w:pPr>
    </w:p>
    <w:p w:rsidRDefault="007A1338" w:rsidP="007A1338" w:rsidR="007A1338" w:rsidRPr="007A1338">
      <w:pPr>
        <w:spacing w:after="0"/>
        <w:ind w:firstLine="720"/>
        <w:jc w:val="both"/>
        <w:rPr>
          <w:rFonts w:cs="Times New Roman" w:eastAsia="Times New Roman"/>
          <w:lang w:eastAsia="hr-HR"/>
        </w:rPr>
      </w:pPr>
      <w:r w:rsidRPr="007A1338">
        <w:rPr>
          <w:rFonts w:cs="Times New Roman" w:eastAsia="Times New Roman"/>
          <w:lang w:eastAsia="hr-HR"/>
        </w:rPr>
        <w:t xml:space="preserve">Upozoravaju se zastupnici po zakonu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w:t>
      </w:r>
    </w:p>
    <w:p w:rsidRDefault="007A1338" w:rsidP="007A1338" w:rsidR="007A1338" w:rsidRPr="007A1338">
      <w:pPr>
        <w:spacing w:after="0"/>
        <w:ind w:firstLine="720"/>
        <w:jc w:val="both"/>
        <w:rPr>
          <w:rFonts w:cs="Times New Roman" w:eastAsia="Times New Roman"/>
          <w:lang w:eastAsia="hr-HR"/>
        </w:rPr>
      </w:pPr>
    </w:p>
    <w:p w:rsidRDefault="007A1338" w:rsidP="007A1338" w:rsidR="007A1338" w:rsidRPr="007A1338">
      <w:pPr>
        <w:numPr>
          <w:ilvl w:val="0"/>
          <w:numId w:val="48"/>
        </w:numPr>
        <w:spacing w:lineRule="auto" w:line="276" w:after="0"/>
        <w:contextualSpacing/>
        <w:jc w:val="both"/>
        <w:rPr>
          <w:rFonts w:cs="Times New Roman" w:eastAsia="Times New Roman"/>
          <w:lang w:eastAsia="hr-HR"/>
        </w:rPr>
      </w:pPr>
      <w:r w:rsidRPr="007A1338">
        <w:rPr>
          <w:rFonts w:cs="Times New Roman" w:eastAsia="Times New Roman"/>
          <w:lang w:eastAsia="hr-HR"/>
        </w:rPr>
        <w:t>2 -                                                     9 St-942/16</w:t>
      </w:r>
    </w:p>
    <w:p w:rsidRDefault="007A1338" w:rsidP="007A1338" w:rsidR="007A1338" w:rsidRPr="007A1338">
      <w:pPr>
        <w:spacing w:after="0"/>
        <w:ind w:firstLine="720"/>
        <w:jc w:val="both"/>
        <w:rPr>
          <w:rFonts w:cs="Times New Roman" w:eastAsia="Times New Roman"/>
          <w:lang w:eastAsia="hr-HR"/>
        </w:rPr>
      </w:pPr>
    </w:p>
    <w:p w:rsidRDefault="007A1338" w:rsidP="007A1338" w:rsidR="007A1338" w:rsidRPr="007A1338">
      <w:pPr>
        <w:spacing w:after="0"/>
        <w:ind w:firstLine="720"/>
        <w:jc w:val="both"/>
        <w:rPr>
          <w:rFonts w:cs="Times New Roman" w:eastAsia="Times New Roman"/>
          <w:lang w:eastAsia="hr-HR"/>
        </w:rPr>
      </w:pPr>
    </w:p>
    <w:p w:rsidRDefault="007A1338" w:rsidP="007A1338" w:rsidR="007A1338" w:rsidRPr="007A1338">
      <w:pPr>
        <w:spacing w:after="0"/>
        <w:jc w:val="both"/>
        <w:rPr>
          <w:rFonts w:cs="Times New Roman" w:eastAsia="Times New Roman"/>
          <w:lang w:eastAsia="hr-HR"/>
        </w:rPr>
      </w:pPr>
      <w:r w:rsidRPr="007A1338">
        <w:rPr>
          <w:rFonts w:cs="Times New Roman" w:eastAsia="Times New Roman"/>
          <w:lang w:eastAsia="hr-HR"/>
        </w:rPr>
        <w:t>neistinitoga ili nepotpunoga popisa imovine i obveza, odnosno obavijesti i izvješća odgovara kao za davanje lažnoga iskaza u postupku pred sudom.</w:t>
      </w:r>
    </w:p>
    <w:p w:rsidRDefault="007A1338" w:rsidP="007A1338" w:rsidR="007A1338" w:rsidRPr="007A1338">
      <w:pPr>
        <w:spacing w:after="0"/>
        <w:ind w:firstLine="720"/>
        <w:jc w:val="both"/>
        <w:rPr>
          <w:rFonts w:cs="Times New Roman" w:eastAsia="Times New Roman"/>
          <w:lang w:eastAsia="hr-HR"/>
        </w:rPr>
      </w:pPr>
    </w:p>
    <w:p w:rsidRDefault="007A1338" w:rsidP="007A1338" w:rsidR="007A1338" w:rsidRPr="007A1338">
      <w:pPr>
        <w:spacing w:after="0"/>
        <w:ind w:firstLine="720"/>
        <w:jc w:val="both"/>
        <w:rPr>
          <w:rFonts w:cs="Times New Roman" w:eastAsia="Times New Roman"/>
          <w:lang w:eastAsia="hr-HR"/>
        </w:rPr>
      </w:pPr>
      <w:r w:rsidRPr="007A1338">
        <w:rPr>
          <w:rFonts w:cs="Times New Roman" w:eastAsia="Times New Roman"/>
          <w:lang w:eastAsia="hr-HR"/>
        </w:rPr>
        <w:t>Upozoravaju se zakonski zastupnici dužnika da odgovaraju vjerovnicima osobno za naknadu štete koju im prouzroči uskratom davanja ili davanjem netočnih ili nepotpunih podataka, obavijesti i izvješća.</w:t>
      </w:r>
    </w:p>
    <w:p w:rsidRDefault="007A1338" w:rsidP="007A1338" w:rsidR="007A1338" w:rsidRPr="007A1338">
      <w:pPr>
        <w:spacing w:after="0"/>
        <w:ind w:firstLine="720"/>
        <w:jc w:val="both"/>
        <w:rPr>
          <w:rFonts w:cs="Times New Roman" w:eastAsia="Times New Roman"/>
          <w:lang w:eastAsia="hr-HR"/>
        </w:rPr>
      </w:pPr>
    </w:p>
    <w:p w:rsidRDefault="007A1338" w:rsidP="007A1338" w:rsidR="007A1338" w:rsidRPr="007A1338">
      <w:pPr>
        <w:spacing w:after="0"/>
        <w:ind w:firstLine="708"/>
        <w:jc w:val="both"/>
        <w:rPr>
          <w:rFonts w:cs="Times New Roman" w:eastAsia="Times New Roman"/>
          <w:lang w:eastAsia="hr-HR"/>
        </w:rPr>
      </w:pPr>
      <w:r w:rsidRPr="007A1338">
        <w:rPr>
          <w:rFonts w:cs="Times New Roman" w:eastAsia="Times New Roman"/>
          <w:lang w:eastAsia="hr-HR"/>
        </w:rPr>
        <w:t>Zakonski zastupnici dužnika dužni su sudu dati sve potrebne obavijesti u svako doba i ako ne ispune svoju dužnost sud može zakonskog zastupnika dužnika novčano kazniti i odrediti prisilno dovođenje, ako se ne odazove saslušanju.</w:t>
      </w:r>
    </w:p>
    <w:p w:rsidRDefault="007A1338" w:rsidP="007A1338" w:rsidR="007A1338" w:rsidRPr="007A1338">
      <w:pPr>
        <w:spacing w:after="0"/>
        <w:jc w:val="both"/>
        <w:rPr>
          <w:rFonts w:cs="Times New Roman" w:eastAsia="Times New Roman"/>
          <w:lang w:eastAsia="hr-HR"/>
        </w:rPr>
      </w:pPr>
    </w:p>
    <w:p w:rsidRDefault="007A1338" w:rsidP="007A1338" w:rsidR="007A1338" w:rsidRPr="007A1338">
      <w:pPr>
        <w:numPr>
          <w:ilvl w:val="0"/>
          <w:numId w:val="47"/>
        </w:numPr>
        <w:spacing w:lineRule="auto" w:line="276" w:after="0"/>
        <w:ind w:firstLine="360" w:left="0"/>
        <w:jc w:val="both"/>
        <w:rPr>
          <w:rFonts w:cs="Times New Roman" w:eastAsia="Times New Roman"/>
          <w:lang w:eastAsia="hr-HR"/>
        </w:rPr>
      </w:pPr>
      <w:r w:rsidRPr="007A1338">
        <w:rPr>
          <w:rFonts w:cs="Times New Roman" w:eastAsia="Times New Roman"/>
          <w:lang w:eastAsia="hr-HR"/>
        </w:rPr>
        <w:t xml:space="preserve">Poziva se FINA dostaviti dokaz o postojanju stečajnog razloga iz čl. 5. Stečajnog zakona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w:t>
      </w:r>
      <w:proofErr w:type="spellStart"/>
      <w:r w:rsidRPr="007A1338">
        <w:rPr>
          <w:rFonts w:cs="Times New Roman" w:eastAsia="Times New Roman"/>
          <w:lang w:eastAsia="hr-HR"/>
        </w:rPr>
        <w:t>faxa</w:t>
      </w:r>
      <w:proofErr w:type="spellEnd"/>
      <w:r w:rsidRPr="007A1338">
        <w:rPr>
          <w:rFonts w:cs="Times New Roman" w:eastAsia="Times New Roman"/>
          <w:lang w:eastAsia="hr-HR"/>
        </w:rPr>
        <w:t xml:space="preserve"> na broj suda 022/209-320 najkasnije 60 minuta prije određenog ročišta.</w:t>
      </w:r>
    </w:p>
    <w:p w:rsidRDefault="007A1338" w:rsidP="007A1338" w:rsidR="007A1338" w:rsidRPr="007A1338">
      <w:pPr>
        <w:spacing w:after="0"/>
        <w:ind w:left="720"/>
        <w:jc w:val="both"/>
        <w:rPr>
          <w:rFonts w:cs="Times New Roman" w:eastAsia="Times New Roman"/>
          <w:lang w:eastAsia="hr-HR"/>
        </w:rPr>
      </w:pPr>
    </w:p>
    <w:p w:rsidRDefault="007A1338" w:rsidP="007A1338" w:rsidR="007A1338" w:rsidRPr="007A1338">
      <w:pPr>
        <w:spacing w:after="0"/>
        <w:jc w:val="center"/>
        <w:rPr>
          <w:rFonts w:cs="Times New Roman" w:eastAsia="Times New Roman"/>
          <w:lang w:eastAsia="hr-HR"/>
        </w:rPr>
      </w:pPr>
    </w:p>
    <w:p w:rsidRDefault="007A1338" w:rsidP="007A1338" w:rsidR="007A1338" w:rsidRPr="007A1338">
      <w:pPr>
        <w:spacing w:after="0"/>
        <w:jc w:val="center"/>
        <w:rPr>
          <w:rFonts w:cs="Times New Roman" w:eastAsia="Times New Roman"/>
          <w:lang w:eastAsia="hr-HR"/>
        </w:rPr>
      </w:pPr>
      <w:r w:rsidRPr="007A1338">
        <w:rPr>
          <w:rFonts w:cs="Times New Roman" w:eastAsia="Times New Roman"/>
          <w:lang w:eastAsia="hr-HR"/>
        </w:rPr>
        <w:t>Obrazloženje</w:t>
      </w:r>
    </w:p>
    <w:p w:rsidRDefault="007A1338" w:rsidP="007A1338" w:rsidR="007A1338" w:rsidRPr="007A1338">
      <w:pPr>
        <w:spacing w:after="0"/>
        <w:jc w:val="center"/>
        <w:rPr>
          <w:rFonts w:cs="Times New Roman" w:eastAsia="Times New Roman"/>
          <w:lang w:eastAsia="hr-HR"/>
        </w:rPr>
      </w:pPr>
    </w:p>
    <w:p w:rsidRDefault="007A1338" w:rsidP="007A1338" w:rsidR="007A1338" w:rsidRPr="007A1338">
      <w:pPr>
        <w:spacing w:after="0"/>
        <w:jc w:val="center"/>
        <w:rPr>
          <w:rFonts w:cs="Times New Roman" w:eastAsia="Times New Roman"/>
          <w:lang w:eastAsia="hr-HR"/>
        </w:rPr>
      </w:pPr>
    </w:p>
    <w:p w:rsidRDefault="007A1338" w:rsidP="007A1338" w:rsidR="007A1338" w:rsidRPr="007A1338">
      <w:pPr>
        <w:spacing w:after="0"/>
        <w:ind w:firstLine="708"/>
        <w:jc w:val="both"/>
        <w:rPr>
          <w:rFonts w:cs="Times New Roman" w:eastAsia="Times New Roman"/>
          <w:lang w:eastAsia="hr-HR"/>
        </w:rPr>
      </w:pPr>
      <w:r w:rsidRPr="007A1338">
        <w:rPr>
          <w:rFonts w:cs="Times New Roman" w:eastAsia="Times New Roman"/>
          <w:lang w:eastAsia="hr-HR"/>
        </w:rPr>
        <w:t xml:space="preserve">Predlagatelji su prijedlogom zaprimljenim na Trgovačkom sudu u Zadru, Stalnoj službi u Šibeniku, dana 11. srpnja 2016. godine predložili otvaranje stečajnog postupka nad dužnikom. U prijedlogu se u bitnom naveli da im dužnik nije isplatio 13 plaća, to su predlagatelji sukladno čl. 109. Stečajnog zakona (NN 71/15, dalje u tekstu SZ) predložili otvoriti stečajni postupak nad dužnikom. </w:t>
      </w:r>
    </w:p>
    <w:p w:rsidRDefault="007A1338" w:rsidP="007A1338" w:rsidR="007A1338" w:rsidRPr="007A1338">
      <w:pPr>
        <w:spacing w:after="0"/>
        <w:ind w:firstLine="708"/>
        <w:jc w:val="both"/>
        <w:rPr>
          <w:rFonts w:cs="Times New Roman" w:eastAsia="Times New Roman"/>
          <w:lang w:eastAsia="hr-HR"/>
        </w:rPr>
      </w:pPr>
    </w:p>
    <w:p w:rsidRDefault="007A1338" w:rsidP="007A1338" w:rsidR="007A1338" w:rsidRPr="007A1338">
      <w:pPr>
        <w:spacing w:after="0"/>
        <w:ind w:firstLine="708"/>
        <w:jc w:val="both"/>
        <w:rPr>
          <w:rFonts w:cs="Times New Roman" w:eastAsia="Times New Roman"/>
          <w:lang w:eastAsia="hr-HR"/>
        </w:rPr>
      </w:pPr>
      <w:r w:rsidRPr="007A1338">
        <w:rPr>
          <w:rFonts w:cs="Times New Roman" w:eastAsia="Times New Roman"/>
          <w:lang w:eastAsia="hr-HR"/>
        </w:rPr>
        <w:t>U smislu čl. 5. SZ-a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7A1338" w:rsidP="007A1338" w:rsidR="007A1338" w:rsidRPr="007A1338">
      <w:pPr>
        <w:spacing w:after="0"/>
        <w:rPr>
          <w:rFonts w:cs="Times New Roman" w:eastAsia="Times New Roman"/>
          <w:lang w:eastAsia="hr-HR"/>
        </w:rPr>
      </w:pPr>
    </w:p>
    <w:p w:rsidRDefault="007A1338" w:rsidP="007A1338" w:rsidR="007A1338" w:rsidRPr="007A1338">
      <w:pPr>
        <w:spacing w:after="0"/>
        <w:ind w:firstLine="708"/>
        <w:jc w:val="both"/>
        <w:rPr>
          <w:rFonts w:cs="Times New Roman" w:eastAsia="Times New Roman"/>
          <w:lang w:eastAsia="hr-HR"/>
        </w:rPr>
      </w:pPr>
      <w:r w:rsidRPr="007A1338">
        <w:rPr>
          <w:rFonts w:cs="Times New Roman" w:eastAsia="Times New Roman"/>
          <w:lang w:eastAsia="hr-HR"/>
        </w:rPr>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 postupka, sud je sukladno čl. 123. SZ u rješenju o pokretanju prethodnog postupka odmah zakazao ročište radi očitovanja o prijedlogu za otvaranje stečajnog postupka na koje se pozva osobe ovlaštene za zastupanje dužnika po zakonu, odnosno dužnika pojedinca, podnositelja prijedloga, pravnih osoba koje za dužnika obavljaju poslove platnoga prometa i prema potrebi druge osobe.</w:t>
      </w:r>
    </w:p>
    <w:p w:rsidRDefault="007A1338" w:rsidP="007A1338" w:rsidR="007A1338" w:rsidRPr="007A1338">
      <w:pPr>
        <w:numPr>
          <w:ilvl w:val="0"/>
          <w:numId w:val="48"/>
        </w:numPr>
        <w:spacing w:lineRule="auto" w:line="276" w:after="0"/>
        <w:contextualSpacing/>
        <w:jc w:val="both"/>
        <w:rPr>
          <w:rFonts w:cs="Times New Roman" w:eastAsia="Times New Roman"/>
          <w:lang w:eastAsia="hr-HR"/>
        </w:rPr>
      </w:pPr>
      <w:r w:rsidRPr="007A1338">
        <w:rPr>
          <w:rFonts w:cs="Times New Roman" w:eastAsia="Times New Roman"/>
          <w:lang w:eastAsia="hr-HR"/>
        </w:rPr>
        <w:t>3 -                                                     9 St-942/16</w:t>
      </w:r>
    </w:p>
    <w:p w:rsidRDefault="007A1338" w:rsidP="007A1338" w:rsidR="007A1338" w:rsidRPr="007A1338">
      <w:pPr>
        <w:spacing w:after="0"/>
        <w:ind w:firstLine="708"/>
        <w:jc w:val="both"/>
        <w:rPr>
          <w:rFonts w:cs="Times New Roman" w:eastAsia="Times New Roman"/>
          <w:lang w:eastAsia="hr-HR"/>
        </w:rPr>
      </w:pPr>
    </w:p>
    <w:p w:rsidRDefault="007A1338" w:rsidP="007A1338" w:rsidR="007A1338" w:rsidRPr="007A1338">
      <w:pPr>
        <w:spacing w:after="0"/>
        <w:ind w:firstLine="708"/>
        <w:jc w:val="both"/>
        <w:rPr>
          <w:rFonts w:cs="Times New Roman" w:eastAsia="Times New Roman"/>
          <w:lang w:eastAsia="hr-HR"/>
        </w:rPr>
      </w:pPr>
    </w:p>
    <w:p w:rsidRDefault="007A1338" w:rsidP="007A1338" w:rsidR="007A1338" w:rsidRPr="007A1338">
      <w:pPr>
        <w:spacing w:after="0"/>
        <w:ind w:firstLine="708"/>
        <w:jc w:val="both"/>
        <w:rPr>
          <w:rFonts w:cs="Times New Roman" w:eastAsia="Times New Roman"/>
          <w:lang w:eastAsia="hr-HR"/>
        </w:rPr>
      </w:pPr>
      <w:r w:rsidRPr="007A1338">
        <w:rPr>
          <w:rFonts w:cs="Times New Roman" w:eastAsia="Times New Roman"/>
          <w:lang w:eastAsia="hr-HR"/>
        </w:rPr>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7A1338" w:rsidP="007A1338" w:rsidR="007A1338" w:rsidRPr="007A1338">
      <w:pPr>
        <w:spacing w:after="0"/>
        <w:rPr>
          <w:rFonts w:cs="Times New Roman" w:eastAsia="Times New Roman"/>
          <w:lang w:eastAsia="hr-HR"/>
        </w:rPr>
      </w:pPr>
    </w:p>
    <w:p w:rsidRDefault="007A1338" w:rsidP="007A1338" w:rsidR="007A1338" w:rsidRPr="007A1338">
      <w:pPr>
        <w:spacing w:after="0"/>
        <w:ind w:firstLine="708"/>
        <w:jc w:val="both"/>
        <w:rPr>
          <w:rFonts w:cs="Times New Roman" w:eastAsia="Times New Roman"/>
          <w:lang w:eastAsia="hr-HR"/>
        </w:rPr>
      </w:pPr>
      <w:r w:rsidRPr="007A1338">
        <w:rPr>
          <w:rFonts w:cs="Times New Roman" w:eastAsia="Times New Roman"/>
          <w:lang w:eastAsia="hr-HR"/>
        </w:rPr>
        <w:t>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sudskom registru upisana kao član uprave dužnika dostaviti pisano izvješće o financijsko-gospodarskom stanju dužnika.</w:t>
      </w:r>
    </w:p>
    <w:p w:rsidRDefault="007A1338" w:rsidP="007A1338" w:rsidR="007A1338" w:rsidRPr="007A1338">
      <w:pPr>
        <w:spacing w:after="0"/>
        <w:rPr>
          <w:rFonts w:cs="Times New Roman" w:eastAsia="Times New Roman"/>
          <w:lang w:eastAsia="hr-HR"/>
        </w:rPr>
      </w:pPr>
    </w:p>
    <w:p w:rsidRDefault="007A1338" w:rsidP="007A1338" w:rsidR="007A1338" w:rsidRPr="007A1338">
      <w:pPr>
        <w:spacing w:after="0"/>
        <w:ind w:firstLine="708"/>
        <w:rPr>
          <w:rFonts w:cs="Times New Roman" w:eastAsia="Times New Roman"/>
          <w:lang w:eastAsia="hr-HR"/>
        </w:rPr>
      </w:pPr>
      <w:r w:rsidRPr="007A1338">
        <w:rPr>
          <w:rFonts w:cs="Times New Roman" w:eastAsia="Times New Roman"/>
          <w:lang w:eastAsia="hr-HR"/>
        </w:rPr>
        <w:t xml:space="preserve">Zbog svega navedenog, na temelju navedenih propisa, odlučeno je kao u izreci. </w:t>
      </w:r>
    </w:p>
    <w:p w:rsidRDefault="007A1338" w:rsidP="007A1338" w:rsidR="007A1338" w:rsidRPr="007A1338">
      <w:pPr>
        <w:spacing w:after="0"/>
        <w:rPr>
          <w:rFonts w:cs="Times New Roman" w:eastAsia="Times New Roman"/>
          <w:lang w:eastAsia="hr-HR"/>
        </w:rPr>
      </w:pPr>
    </w:p>
    <w:p w:rsidRDefault="007A1338" w:rsidP="007A1338" w:rsidR="007A1338" w:rsidRPr="007A1338">
      <w:pPr>
        <w:spacing w:after="0"/>
        <w:rPr>
          <w:rFonts w:cs="Times New Roman" w:eastAsia="Times New Roman"/>
          <w:lang w:eastAsia="hr-HR"/>
        </w:rPr>
      </w:pPr>
    </w:p>
    <w:p w:rsidRDefault="007A1338" w:rsidP="007A1338" w:rsidR="007A1338" w:rsidRPr="007A1338">
      <w:pPr>
        <w:spacing w:after="0"/>
        <w:jc w:val="center"/>
        <w:rPr>
          <w:rFonts w:cs="Times New Roman" w:eastAsia="Times New Roman"/>
          <w:lang w:eastAsia="hr-HR"/>
        </w:rPr>
      </w:pPr>
      <w:r w:rsidRPr="007A1338">
        <w:rPr>
          <w:rFonts w:cs="Times New Roman" w:eastAsia="Times New Roman"/>
          <w:lang w:eastAsia="hr-HR"/>
        </w:rPr>
        <w:t>U Šibeniku, 04. kolovoza 2016. godine</w:t>
      </w:r>
    </w:p>
    <w:p w:rsidRDefault="007A1338" w:rsidP="007A1338" w:rsidR="007A1338" w:rsidRPr="007A1338">
      <w:pPr>
        <w:spacing w:after="0"/>
        <w:rPr>
          <w:rFonts w:cs="Times New Roman" w:eastAsia="Times New Roman"/>
          <w:lang w:eastAsia="hr-HR"/>
        </w:rPr>
      </w:pPr>
    </w:p>
    <w:p w:rsidRDefault="007A1338" w:rsidP="007A1338" w:rsidR="007A1338" w:rsidRPr="007A1338">
      <w:pPr>
        <w:spacing w:after="0"/>
        <w:rPr>
          <w:rFonts w:cs="Times New Roman" w:eastAsia="Times New Roman"/>
          <w:lang w:eastAsia="hr-HR"/>
        </w:rPr>
      </w:pPr>
    </w:p>
    <w:p w:rsidRDefault="007A1338" w:rsidP="007A1338" w:rsidR="007A1338" w:rsidRPr="007A1338">
      <w:pPr>
        <w:spacing w:after="0"/>
        <w:rPr>
          <w:rFonts w:cs="Times New Roman" w:eastAsia="Times New Roman"/>
          <w:lang w:eastAsia="hr-HR"/>
        </w:rPr>
      </w:pPr>
    </w:p>
    <w:p w:rsidRDefault="007A1338" w:rsidP="007A1338" w:rsidR="007A1338" w:rsidRPr="007A1338">
      <w:pPr>
        <w:spacing w:after="0"/>
        <w:jc w:val="right"/>
        <w:rPr>
          <w:rFonts w:cs="Times New Roman" w:eastAsia="Times New Roman"/>
          <w:lang w:eastAsia="hr-HR"/>
        </w:rPr>
      </w:pPr>
      <w:r w:rsidRPr="007A1338">
        <w:rPr>
          <w:rFonts w:cs="Times New Roman" w:eastAsia="Times New Roman"/>
          <w:lang w:eastAsia="hr-HR"/>
        </w:rPr>
        <w:tab/>
      </w:r>
      <w:r w:rsidRPr="007A1338">
        <w:rPr>
          <w:rFonts w:cs="Times New Roman" w:eastAsia="Times New Roman"/>
          <w:lang w:eastAsia="hr-HR"/>
        </w:rPr>
        <w:tab/>
      </w:r>
      <w:r w:rsidRPr="007A1338">
        <w:rPr>
          <w:rFonts w:cs="Times New Roman" w:eastAsia="Times New Roman"/>
          <w:lang w:eastAsia="hr-HR"/>
        </w:rPr>
        <w:tab/>
      </w:r>
      <w:r w:rsidRPr="007A1338">
        <w:rPr>
          <w:rFonts w:cs="Times New Roman" w:eastAsia="Times New Roman"/>
          <w:lang w:eastAsia="hr-HR"/>
        </w:rPr>
        <w:tab/>
      </w:r>
      <w:r w:rsidRPr="007A1338">
        <w:rPr>
          <w:rFonts w:cs="Times New Roman" w:eastAsia="Times New Roman"/>
          <w:lang w:eastAsia="hr-HR"/>
        </w:rPr>
        <w:tab/>
      </w:r>
      <w:r w:rsidRPr="007A1338">
        <w:rPr>
          <w:rFonts w:cs="Times New Roman" w:eastAsia="Times New Roman"/>
          <w:lang w:eastAsia="hr-HR"/>
        </w:rPr>
        <w:tab/>
      </w:r>
      <w:r w:rsidRPr="007A1338">
        <w:rPr>
          <w:rFonts w:cs="Times New Roman" w:eastAsia="Times New Roman"/>
          <w:lang w:eastAsia="hr-HR"/>
        </w:rPr>
        <w:tab/>
      </w:r>
      <w:r w:rsidRPr="007A1338">
        <w:rPr>
          <w:rFonts w:cs="Times New Roman" w:eastAsia="Times New Roman"/>
          <w:lang w:eastAsia="hr-HR"/>
        </w:rPr>
        <w:tab/>
        <w:t>Stečajni sudac:</w:t>
      </w:r>
    </w:p>
    <w:p w:rsidRDefault="007A1338" w:rsidP="007A1338" w:rsidR="007A1338" w:rsidRPr="007A1338">
      <w:pPr>
        <w:spacing w:after="0"/>
        <w:jc w:val="right"/>
        <w:rPr>
          <w:rFonts w:cs="Times New Roman" w:eastAsia="Times New Roman"/>
          <w:lang w:eastAsia="hr-HR"/>
        </w:rPr>
      </w:pPr>
    </w:p>
    <w:p w:rsidRDefault="007A1338" w:rsidP="007A1338" w:rsidR="007A1338" w:rsidRPr="007A1338">
      <w:pPr>
        <w:spacing w:after="0"/>
        <w:jc w:val="right"/>
        <w:rPr>
          <w:rFonts w:cs="Times New Roman" w:eastAsia="Times New Roman"/>
          <w:lang w:eastAsia="hr-HR"/>
        </w:rPr>
      </w:pPr>
      <w:r w:rsidRPr="007A1338">
        <w:rPr>
          <w:rFonts w:cs="Times New Roman" w:eastAsia="Times New Roman"/>
          <w:lang w:eastAsia="hr-HR"/>
        </w:rPr>
        <w:t>Terezija Goreta, v.r.</w:t>
      </w:r>
    </w:p>
    <w:p w:rsidRDefault="007A1338" w:rsidP="007A1338" w:rsidR="007A1338" w:rsidRPr="007A1338">
      <w:pPr>
        <w:spacing w:after="0"/>
        <w:rPr>
          <w:rFonts w:cs="Times New Roman" w:eastAsia="Times New Roman"/>
          <w:lang w:eastAsia="hr-HR"/>
        </w:rPr>
      </w:pPr>
    </w:p>
    <w:p w:rsidRDefault="007A1338" w:rsidP="007A1338" w:rsidR="007A1338" w:rsidRPr="007A1338">
      <w:pPr>
        <w:spacing w:after="0"/>
        <w:rPr>
          <w:rFonts w:cs="Times New Roman" w:eastAsia="Times New Roman"/>
          <w:lang w:eastAsia="hr-HR"/>
        </w:rPr>
      </w:pPr>
    </w:p>
    <w:p w:rsidRDefault="007A1338" w:rsidP="007A1338" w:rsidR="007A1338" w:rsidRPr="007A1338">
      <w:pPr>
        <w:spacing w:after="0"/>
        <w:rPr>
          <w:rFonts w:cs="Times New Roman" w:eastAsia="Times New Roman"/>
          <w:lang w:eastAsia="hr-HR"/>
        </w:rPr>
      </w:pPr>
    </w:p>
    <w:p w:rsidRDefault="007A1338" w:rsidP="007A1338" w:rsidR="007A1338" w:rsidRPr="007A1338">
      <w:pPr>
        <w:spacing w:after="0"/>
        <w:rPr>
          <w:rFonts w:cs="Times New Roman" w:eastAsia="Times New Roman"/>
          <w:lang w:eastAsia="hr-HR"/>
        </w:rPr>
      </w:pPr>
      <w:r w:rsidRPr="007A1338">
        <w:rPr>
          <w:rFonts w:cs="Times New Roman" w:eastAsia="Times New Roman"/>
          <w:lang w:eastAsia="hr-HR"/>
        </w:rPr>
        <w:t>POUKA O PRAVNOM LIJEKU</w:t>
      </w:r>
    </w:p>
    <w:p w:rsidRDefault="007A1338" w:rsidP="007A1338" w:rsidR="007A1338" w:rsidRPr="007A1338">
      <w:pPr>
        <w:spacing w:after="0"/>
        <w:rPr>
          <w:rFonts w:cs="Times New Roman" w:eastAsia="Times New Roman"/>
          <w:lang w:eastAsia="hr-HR"/>
        </w:rPr>
      </w:pPr>
      <w:r w:rsidRPr="007A1338">
        <w:rPr>
          <w:rFonts w:cs="Times New Roman" w:eastAsia="Times New Roman"/>
          <w:lang w:eastAsia="hr-HR"/>
        </w:rPr>
        <w:t>Protiv ovog rješenja posebna žalba nije dopuštena (čl. 115. st. 1. SZ).</w:t>
      </w:r>
    </w:p>
    <w:p w:rsidRDefault="007A1338" w:rsidP="007A1338" w:rsidR="007A1338" w:rsidRPr="007A1338">
      <w:pPr>
        <w:spacing w:after="0"/>
        <w:rPr>
          <w:rFonts w:cs="Times New Roman" w:eastAsia="Times New Roman"/>
          <w:lang w:eastAsia="hr-HR"/>
        </w:rPr>
      </w:pPr>
    </w:p>
    <w:p w:rsidRDefault="007A1338" w:rsidP="007A1338" w:rsidR="007A1338" w:rsidRPr="007A1338">
      <w:pPr>
        <w:spacing w:after="0"/>
        <w:rPr>
          <w:rFonts w:cs="Times New Roman" w:eastAsia="Times New Roman"/>
          <w:lang w:eastAsia="hr-HR"/>
        </w:rPr>
      </w:pPr>
      <w:r w:rsidRPr="007A1338">
        <w:rPr>
          <w:rFonts w:cs="Times New Roman" w:eastAsia="Times New Roman"/>
          <w:lang w:eastAsia="hr-HR"/>
        </w:rPr>
        <w:t>DN-a:</w:t>
      </w:r>
    </w:p>
    <w:p w:rsidRDefault="007A1338" w:rsidP="007A1338" w:rsidR="007A1338" w:rsidRPr="007A1338">
      <w:pPr>
        <w:spacing w:after="0"/>
        <w:rPr>
          <w:rFonts w:cs="Times New Roman" w:eastAsia="Times New Roman"/>
          <w:lang w:eastAsia="hr-HR"/>
        </w:rPr>
      </w:pPr>
      <w:r w:rsidRPr="007A1338">
        <w:rPr>
          <w:rFonts w:cs="Times New Roman" w:eastAsia="Times New Roman"/>
          <w:lang w:eastAsia="hr-HR"/>
        </w:rPr>
        <w:t>-predlagateljima</w:t>
      </w:r>
    </w:p>
    <w:p w:rsidRDefault="007A1338" w:rsidP="007A1338" w:rsidR="007A1338" w:rsidRPr="007A1338">
      <w:pPr>
        <w:spacing w:after="0"/>
        <w:rPr>
          <w:rFonts w:cs="Times New Roman" w:eastAsia="Times New Roman"/>
          <w:lang w:eastAsia="hr-HR"/>
        </w:rPr>
      </w:pPr>
      <w:r w:rsidRPr="007A1338">
        <w:rPr>
          <w:rFonts w:cs="Times New Roman" w:eastAsia="Times New Roman"/>
          <w:lang w:eastAsia="hr-HR"/>
        </w:rPr>
        <w:t>- dužniku</w:t>
      </w:r>
    </w:p>
    <w:p w:rsidRDefault="007A1338" w:rsidP="007A1338" w:rsidR="007A1338" w:rsidRPr="007A1338">
      <w:pPr>
        <w:spacing w:after="0"/>
        <w:rPr>
          <w:rFonts w:cs="Times New Roman" w:eastAsia="Times New Roman"/>
          <w:lang w:eastAsia="hr-HR"/>
        </w:rPr>
      </w:pPr>
      <w:r w:rsidRPr="007A1338">
        <w:rPr>
          <w:rFonts w:cs="Times New Roman" w:eastAsia="Times New Roman"/>
          <w:lang w:eastAsia="hr-HR"/>
        </w:rPr>
        <w:t>-zakonskim zastupnicima dužnika</w:t>
      </w:r>
    </w:p>
    <w:p w:rsidRDefault="007A1338" w:rsidP="007A1338" w:rsidR="007A1338" w:rsidRPr="007A1338">
      <w:pPr>
        <w:spacing w:after="0"/>
        <w:rPr>
          <w:rFonts w:cs="Times New Roman" w:eastAsia="Times New Roman"/>
          <w:lang w:eastAsia="hr-HR"/>
        </w:rPr>
      </w:pPr>
      <w:r w:rsidRPr="007A1338">
        <w:rPr>
          <w:rFonts w:cs="Times New Roman" w:eastAsia="Times New Roman"/>
          <w:lang w:eastAsia="hr-HR"/>
        </w:rPr>
        <w:t>-FINA,Šibenik</w:t>
      </w:r>
    </w:p>
    <w:p w:rsidRDefault="007A1338" w:rsidP="007A1338" w:rsidR="007A1338" w:rsidRPr="007A1338">
      <w:pPr>
        <w:spacing w:after="0"/>
        <w:rPr>
          <w:rFonts w:cs="Times New Roman" w:eastAsia="Times New Roman"/>
          <w:lang w:eastAsia="hr-HR"/>
        </w:rPr>
      </w:pPr>
      <w:r w:rsidRPr="007A1338">
        <w:rPr>
          <w:rFonts w:cs="Times New Roman" w:eastAsia="Times New Roman"/>
          <w:lang w:eastAsia="hr-HR"/>
        </w:rPr>
        <w:t>-e-oglasna ploča</w:t>
      </w:r>
    </w:p>
    <w:p w:rsidRDefault="007A1338" w:rsidP="007A1338" w:rsidR="007A1338" w:rsidRPr="007A1338">
      <w:pPr>
        <w:spacing w:after="0"/>
        <w:rPr>
          <w:rFonts w:cs="Times New Roman" w:eastAsia="Times New Roman"/>
          <w:b/>
          <w:lang w:eastAsia="hr-HR"/>
        </w:rPr>
      </w:pPr>
    </w:p>
    <w:p w:rsidRDefault="007A1338" w:rsidP="007A1338" w:rsidR="007A1338" w:rsidRPr="007A1338">
      <w:pPr>
        <w:spacing w:after="0"/>
        <w:ind w:left="720"/>
        <w:jc w:val="both"/>
        <w:rPr>
          <w:rFonts w:cs="Times New Roman" w:eastAsia="Times New Roman"/>
          <w:lang w:eastAsia="hr-HR"/>
        </w:rPr>
      </w:pPr>
    </w:p>
    <w:p w:rsidRDefault="007A1338" w:rsidP="007A1338" w:rsidR="007A1338" w:rsidRPr="007A1338">
      <w:pPr>
        <w:spacing w:after="0"/>
        <w:rPr>
          <w:rFonts w:cs="Times New Roman" w:eastAsia="Times New Roman"/>
          <w:lang w:eastAsia="hr-HR"/>
        </w:rPr>
      </w:pPr>
    </w:p>
    <w:p w:rsidRDefault="007A1338" w:rsidP="007A1338" w:rsidR="007A1338" w:rsidRPr="007A1338">
      <w:pPr>
        <w:spacing w:lineRule="auto" w:line="276" w:after="200"/>
        <w:rPr>
          <w:rFonts w:cs="Times New Roman" w:eastAsia="Calibri"/>
        </w:rPr>
      </w:pPr>
    </w:p>
    <w:p w:rsidRDefault="007A1338" w:rsidP="007A1338" w:rsidR="007A1338" w:rsidRPr="007A1338">
      <w:pPr>
        <w:spacing w:lineRule="auto" w:line="276" w:after="200"/>
        <w:rPr>
          <w:rFonts w:cs="Times New Roman" w:eastAsia="Calibri" w:hAnsi="Calibri" w:ascii="Calibri"/>
          <w:sz w:val="22"/>
          <w:szCs w:val="22"/>
        </w:rPr>
      </w:pPr>
    </w:p>
    <w:p w:rsidRDefault="00EA1C6D" w:rsidP="00E67D40" w:rsidR="00AE649C" w:rsidRPr="00B76F3C">
      <w:pPr>
        <w:pStyle w:val="SudSjedite"/>
      </w:pPr>
      <w:bookmarkStart w:name="_GoBack" w:id="0"/>
      <w:bookmarkEnd w:id="0"/>
      <w:r>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A9C35D7"/>
    <w:multiLevelType w:val="hybridMultilevel"/>
    <w:tmpl w:val="9006BB42"/>
    <w:lvl w:tplc="46FA3C16" w:ilvl="0">
      <w:start w:val="3"/>
      <w:numFmt w:val="bullet"/>
      <w:lvlText w:val="-"/>
      <w:lvlJc w:val="left"/>
      <w:pPr>
        <w:ind w:hanging="360" w:left="4500"/>
      </w:pPr>
      <w:rPr>
        <w:rFonts w:cs="Times New Roman" w:eastAsia="Times New Roman" w:hAnsi="Times New Roman" w:ascii="Times New Roman" w:hint="default"/>
      </w:rPr>
    </w:lvl>
    <w:lvl w:tplc="041A0003" w:ilvl="1">
      <w:start w:val="1"/>
      <w:numFmt w:val="bullet"/>
      <w:lvlText w:val="o"/>
      <w:lvlJc w:val="left"/>
      <w:pPr>
        <w:ind w:hanging="360" w:left="5220"/>
      </w:pPr>
      <w:rPr>
        <w:rFonts w:cs="Courier New" w:hAnsi="Courier New" w:ascii="Courier New" w:hint="default"/>
      </w:rPr>
    </w:lvl>
    <w:lvl w:tplc="041A0005" w:ilvl="2">
      <w:start w:val="1"/>
      <w:numFmt w:val="bullet"/>
      <w:lvlText w:val=""/>
      <w:lvlJc w:val="left"/>
      <w:pPr>
        <w:ind w:hanging="360" w:left="5940"/>
      </w:pPr>
      <w:rPr>
        <w:rFonts w:hAnsi="Wingdings" w:ascii="Wingdings" w:hint="default"/>
      </w:rPr>
    </w:lvl>
    <w:lvl w:tplc="041A0001" w:ilvl="3">
      <w:start w:val="1"/>
      <w:numFmt w:val="bullet"/>
      <w:lvlText w:val=""/>
      <w:lvlJc w:val="left"/>
      <w:pPr>
        <w:ind w:hanging="360" w:left="6660"/>
      </w:pPr>
      <w:rPr>
        <w:rFonts w:hAnsi="Symbol" w:ascii="Symbol" w:hint="default"/>
      </w:rPr>
    </w:lvl>
    <w:lvl w:tplc="041A0003" w:ilvl="4">
      <w:start w:val="1"/>
      <w:numFmt w:val="bullet"/>
      <w:lvlText w:val="o"/>
      <w:lvlJc w:val="left"/>
      <w:pPr>
        <w:ind w:hanging="360" w:left="7380"/>
      </w:pPr>
      <w:rPr>
        <w:rFonts w:cs="Courier New" w:hAnsi="Courier New" w:ascii="Courier New" w:hint="default"/>
      </w:rPr>
    </w:lvl>
    <w:lvl w:tplc="041A0005" w:ilvl="5">
      <w:start w:val="1"/>
      <w:numFmt w:val="bullet"/>
      <w:lvlText w:val=""/>
      <w:lvlJc w:val="left"/>
      <w:pPr>
        <w:ind w:hanging="360" w:left="8100"/>
      </w:pPr>
      <w:rPr>
        <w:rFonts w:hAnsi="Wingdings" w:ascii="Wingdings" w:hint="default"/>
      </w:rPr>
    </w:lvl>
    <w:lvl w:tplc="041A0001" w:ilvl="6">
      <w:start w:val="1"/>
      <w:numFmt w:val="bullet"/>
      <w:lvlText w:val=""/>
      <w:lvlJc w:val="left"/>
      <w:pPr>
        <w:ind w:hanging="360" w:left="8820"/>
      </w:pPr>
      <w:rPr>
        <w:rFonts w:hAnsi="Symbol" w:ascii="Symbol" w:hint="default"/>
      </w:rPr>
    </w:lvl>
    <w:lvl w:tplc="041A0003" w:ilvl="7">
      <w:start w:val="1"/>
      <w:numFmt w:val="bullet"/>
      <w:lvlText w:val="o"/>
      <w:lvlJc w:val="left"/>
      <w:pPr>
        <w:ind w:hanging="360" w:left="9540"/>
      </w:pPr>
      <w:rPr>
        <w:rFonts w:cs="Courier New" w:hAnsi="Courier New" w:ascii="Courier New" w:hint="default"/>
      </w:rPr>
    </w:lvl>
    <w:lvl w:tplc="041A0005" w:ilvl="8">
      <w:start w:val="1"/>
      <w:numFmt w:val="bullet"/>
      <w:lvlText w:val=""/>
      <w:lvlJc w:val="left"/>
      <w:pPr>
        <w:ind w:hanging="360" w:left="10260"/>
      </w:pPr>
      <w:rPr>
        <w:rFonts w:hAnsi="Wingdings" w:ascii="Wingdings" w:hint="default"/>
      </w:rPr>
    </w:lvl>
  </w:abstractNum>
  <w:abstractNum w:abstractNumId="13">
    <w:nsid w:val="0B2B2107"/>
    <w:multiLevelType w:val="multilevel"/>
    <w:tmpl w:val="0CB608A8"/>
    <w:numStyleLink w:val="NumListI"/>
  </w:abstractNum>
  <w:abstractNum w:abstractNumId="14">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7">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8">
    <w:nsid w:val="155F2514"/>
    <w:multiLevelType w:val="hybridMultilevel"/>
    <w:tmpl w:val="49803B1A"/>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9">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20">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1">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2">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3">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4">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5">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6">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7">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8">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9">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30">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1">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3">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4">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5">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6">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7">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8">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9">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40">
    <w:nsid w:val="734A235C"/>
    <w:multiLevelType w:val="multilevel"/>
    <w:tmpl w:val="233E50AC"/>
    <w:numStyleLink w:val="NumList1"/>
  </w:abstractNum>
  <w:abstractNum w:abstractNumId="41">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2">
    <w:nsid w:val="76670CAA"/>
    <w:multiLevelType w:val="multilevel"/>
    <w:tmpl w:val="DF20873A"/>
    <w:numStyleLink w:val="NumListOI"/>
  </w:abstractNum>
  <w:abstractNum w:abstractNumId="43">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4">
    <w:nsid w:val="7EAF58E6"/>
    <w:multiLevelType w:val="multilevel"/>
    <w:tmpl w:val="358ED2AE"/>
    <w:numStyleLink w:val="NumListA0"/>
  </w:abstractNum>
  <w:num w:numId="1">
    <w:abstractNumId w:val="20"/>
  </w:num>
  <w:num w:numId="2">
    <w:abstractNumId w:val="31"/>
  </w:num>
  <w:num w:numId="3">
    <w:abstractNumId w:val="19"/>
  </w:num>
  <w:num w:numId="4">
    <w:abstractNumId w:val="41"/>
  </w:num>
  <w:num w:numId="5">
    <w:abstractNumId w:val="43"/>
  </w:num>
  <w:num w:numId="6">
    <w:abstractNumId w:val="21"/>
  </w:num>
  <w:num w:numId="7">
    <w:abstractNumId w:val="22"/>
  </w:num>
  <w:num w:numId="8">
    <w:abstractNumId w:val="30"/>
  </w:num>
  <w:num w:numId="9">
    <w:abstractNumId w:val="16"/>
  </w:num>
  <w:num w:numId="10">
    <w:abstractNumId w:val="36"/>
  </w:num>
  <w:num w:numId="11">
    <w:abstractNumId w:val="15"/>
  </w:num>
  <w:num w:numId="12">
    <w:abstractNumId w:val="14"/>
  </w:num>
  <w:num w:numId="13">
    <w:abstractNumId w:val="39"/>
  </w:num>
  <w:num w:numId="14">
    <w:abstractNumId w:val="28"/>
  </w:num>
  <w:num w:numId="1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2"/>
  </w:num>
  <w:num w:numId="17">
    <w:abstractNumId w:val="25"/>
  </w:num>
  <w:num w:numId="18">
    <w:abstractNumId w:val="38"/>
  </w:num>
  <w:num w:numId="19">
    <w:abstractNumId w:val="17"/>
  </w:num>
  <w:num w:numId="20">
    <w:abstractNumId w:val="23"/>
  </w:num>
  <w:num w:numId="21">
    <w:abstractNumId w:val="24"/>
  </w:num>
  <w:num w:numId="22">
    <w:abstractNumId w:val="19"/>
  </w:num>
  <w:num w:numId="23">
    <w:abstractNumId w:val="34"/>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7"/>
  </w:num>
  <w:num w:numId="34">
    <w:abstractNumId w:val="29"/>
  </w:num>
  <w:num w:numId="35">
    <w:abstractNumId w:val="27"/>
  </w:num>
  <w:num w:numId="36">
    <w:abstractNumId w:val="11"/>
  </w:num>
  <w:num w:numId="37">
    <w:abstractNumId w:val="35"/>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6"/>
  </w:num>
  <w:num w:numId="39">
    <w:abstractNumId w:val="10"/>
  </w:num>
  <w:num w:numId="40">
    <w:abstractNumId w:val="9"/>
  </w:num>
  <w:num w:numId="41">
    <w:abstractNumId w:val="40"/>
  </w:num>
  <w:num w:numId="42">
    <w:abstractNumId w:val="44"/>
  </w:num>
  <w:num w:numId="43">
    <w:abstractNumId w:val="13"/>
  </w:num>
  <w:num w:numId="44">
    <w:abstractNumId w:val="42"/>
  </w:num>
  <w:num w:numId="45">
    <w:abstractNumId w:val="17"/>
  </w:num>
  <w:num w:numId="46">
    <w:abstractNumId w:val="17"/>
    <w:lvlOverride w:ilvl="0">
      <w:startOverride w:val="1"/>
    </w:lvlOverride>
  </w:num>
  <w:num w:numId="4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2"/>
    <w:lvlOverride w:ilvl="0"/>
    <w:lvlOverride w:ilvl="1"/>
    <w:lvlOverride w:ilvl="2"/>
    <w:lvlOverride w:ilvl="3"/>
    <w:lvlOverride w:ilvl="4"/>
    <w:lvlOverride w:ilvl="5"/>
    <w:lvlOverride w:ilvl="6"/>
    <w:lvlOverride w:ilvl="7"/>
    <w:lvlOverride w:ilvl="8"/>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1338"/>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489179684">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4. kolovoza 2016.</izvorni_sadrzaj>
    <derivirana_varijabla naziv="DomainObject.DatumDonosenjaOdluke_1">4. kolovoza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St-942/2016-9</izvorni_sadrzaj>
    <derivirana_varijabla naziv="DomainObject.Oznaka_1">St-942/2016-9</derivirana_varijabla>
  </DomainObject.Oznaka>
  <DomainObject.DonositeljOdluke.Ime>
    <izvorni_sadrzaj>Terezija</izvorni_sadrzaj>
    <derivirana_varijabla naziv="DomainObject.DonositeljOdluke.Ime_1">Terezija</derivirana_varijabla>
  </DomainObject.DonositeljOdluke.Ime>
  <DomainObject.DonositeljOdluke.Prezime>
    <izvorni_sadrzaj>Goreta</izvorni_sadrzaj>
    <derivirana_varijabla naziv="DomainObject.DonositeljOdluke.Prezime_1">Goreta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942</izvorni_sadrzaj>
    <derivirana_varijabla naziv="DomainObject.Predmet.Broj_1">942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srpnja 2016.</izvorni_sadrzaj>
    <derivirana_varijabla naziv="DomainObject.Predmet.DatumOsnivanja_1">8. srpnja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St-942/2016</izvorni_sadrzaj>
    <derivirana_varijabla naziv="DomainObject.Predmet.OznakaBroj_1">St-942/2016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TLM-TPP d.o.o. za proizvodnju prešanih proizvoda; TLM-TPP d.o.o. za proizvodnju prešanih proizvoda; TLM-TPP d.o.o. za proizvodnju prešanih proizvoda; TLM-TPP d.o.o. za proizvodnju prešanih proizvoda</izvorni_sadrzaj>
    <derivirana_varijabla naziv="DomainObject.Predmet.ProtustrankaFormated_1">  TLM-TPP d.o.o. za proizvodnju prešanih proizvoda; TLM-TPP d.o.o. za proizvodnju prešanih proizvoda; TLM-TPP d.o.o. za proizvodnju prešanih proizvoda; TLM-TPP d.o.o. za proizvodnju prešanih proizvoda</derivirana_varijabla>
  </DomainObject.Predmet.ProtustrankaFormated>
  <DomainObject.Predmet.ProtustrankaFormatedOIB>
    <izvorni_sadrzaj>  TLM-TPP d.o.o. za proizvodnju prešanih proizvoda, OIB 60576413258; TLM-TPP d.o.o. za proizvodnju prešanih proizvoda, OIB 60576413258; TLM-TPP d.o.o. za proizvodnju prešanih proizvoda, OIB 60576413258; TLM-TPP d.o.o. za proizvodnju prešanih proizvoda, OIB 60576413258</izvorni_sadrzaj>
    <derivirana_varijabla naziv="DomainObject.Predmet.ProtustrankaFormatedOIB_1">  TLM-TPP d.o.o. za proizvodnju prešanih proizvoda, OIB 60576413258; TLM-TPP d.o.o. za proizvodnju prešanih proizvoda, OIB 60576413258; TLM-TPP d.o.o. za proizvodnju prešanih proizvoda, OIB 60576413258; TLM-TPP d.o.o. za proizvodnju prešanih proizvoda, OIB 60576413258</derivirana_varijabla>
  </DomainObject.Predmet.ProtustrankaFormatedOIB>
  <DomainObject.Predmet.ProtustrankaFormatedWithAdress>
    <izvorni_sadrzaj> TLM-TPP d.o.o. za proizvodnju prešanih proizvoda, Ulica Narodnog preporoda 12 , 22000 Šibenik; TLM-TPP d.o.o. za proizvodnju prešanih proizvoda, Ulica Narodnog preporoda 12 , 22000 Šibenik; TLM-TPP d.o.o. za proizvodnju prešanih proizvoda, Ulica Narodnog preporoda 12 , 22000 Šibenik; TLM-TPP d.o.o. za proizvodnju prešanih proizvoda, Ulica Narodnog preporoda 12 , 22000 Šibenik</izvorni_sadrzaj>
    <derivirana_varijabla naziv="DomainObject.Predmet.ProtustrankaFormatedWithAdress_1"> TLM-TPP d.o.o. za proizvodnju prešanih proizvoda, Ulica Narodnog preporoda 12 , 22000 Šibenik; TLM-TPP d.o.o. za proizvodnju prešanih proizvoda, Ulica Narodnog preporoda 12 , 22000 Šibenik; TLM-TPP d.o.o. za proizvodnju prešanih proizvoda, Ulica Narodnog preporoda 12 , 22000 Šibenik; TLM-TPP d.o.o. za proizvodnju prešanih proizvoda, Ulica Narodnog preporoda 12 , 22000 Šibenik</derivirana_varijabla>
  </DomainObject.Predmet.ProtustrankaFormatedWithAdress>
  <DomainObject.Predmet.ProtustrankaFormatedWithAdressOIB>
    <izvorni_sadrzaj> TLM-TPP d.o.o. za proizvodnju prešanih proizvoda, OIB 60576413258, Ulica Narodnog preporoda 12 , 22000 Šibenik; TLM-TPP d.o.o. za proizvodnju prešanih proizvoda, OIB 60576413258, Ulica Narodnog preporoda 12 , 22000 Šibenik; TLM-TPP d.o.o. za proizvodnju prešanih proizvoda, OIB 60576413258, Ulica Narodnog preporoda 12 , 22000 Šibenik; TLM-TPP d.o.o. za proizvodnju prešanih proizvoda, OIB 60576413258, Ulica Narodnog preporoda 12 , 22000 Šibenik</izvorni_sadrzaj>
    <derivirana_varijabla naziv="DomainObject.Predmet.ProtustrankaFormatedWithAdressOIB_1"> TLM-TPP d.o.o. za proizvodnju prešanih proizvoda, OIB 60576413258, Ulica Narodnog preporoda 12 , 22000 Šibenik; TLM-TPP d.o.o. za proizvodnju prešanih proizvoda, OIB 60576413258, Ulica Narodnog preporoda 12 , 22000 Šibenik; TLM-TPP d.o.o. za proizvodnju prešanih proizvoda, OIB 60576413258, Ulica Narodnog preporoda 12 , 22000 Šibenik; TLM-TPP d.o.o. za proizvodnju prešanih proizvoda, OIB 60576413258, Ulica Narodnog preporoda 12 , 22000 Šibenik</derivirana_varijabla>
  </DomainObject.Predmet.ProtustrankaFormatedWithAdressOIB>
  <DomainObject.Predmet.ProtustrankaWithAdress>
    <izvorni_sadrzaj>TLM-TPP d.o.o. za proizvodnju prešanih proizvoda Ulica Narodnog preporoda 12 , 22000 Šibenik, TLM-TPP d.o.o. za proizvodnju prešanih proizvoda Ulica Narodnog preporoda 12 , 22000 Šibenik, TLM-TPP d.o.o. za proizvodnju prešanih proizvoda Ulica Narodnog preporoda 12 , 22000 Šibenik, TLM-TPP d.o.o. za proizvodnju prešanih proizvoda Ulica Narodnog preporoda 12 , 22000 Šibenik</izvorni_sadrzaj>
    <derivirana_varijabla naziv="DomainObject.Predmet.ProtustrankaWithAdress_1">TLM-TPP d.o.o. za proizvodnju prešanih proizvoda Ulica Narodnog preporoda 12 , 22000 Šibenik, TLM-TPP d.o.o. za proizvodnju prešanih proizvoda Ulica Narodnog preporoda 12 , 22000 Šibenik, TLM-TPP d.o.o. za proizvodnju prešanih proizvoda Ulica Narodnog preporoda 12 , 22000 Šibenik, TLM-TPP d.o.o. za proizvodnju prešanih proizvoda Ulica Narodnog preporoda 12 , 22000 Šibenik</derivirana_varijabla>
  </DomainObject.Predmet.ProtustrankaWithAdress>
  <DomainObject.Predmet.ProtustrankaWithAdressOIB>
    <izvorni_sadrzaj>TLM-TPP d.o.o. za proizvodnju prešanih proizvoda, OIB 60576413258, Ulica Narodnog preporoda 12 , 22000 Šibenik, TLM-TPP d.o.o. za proizvodnju prešanih proizvoda, OIB 60576413258, Ulica Narodnog preporoda 12 , 22000 Šibenik, TLM-TPP d.o.o. za proizvodnju prešanih proizvoda, OIB 60576413258, Ulica Narodnog preporoda 12 , 22000 Šibenik, TLM-TPP d.o.o. za proizvodnju prešanih proizvoda, OIB 60576413258, Ulica Narodnog preporoda 12 , 22000 Šibenik</izvorni_sadrzaj>
    <derivirana_varijabla naziv="DomainObject.Predmet.ProtustrankaWithAdressOIB_1">TLM-TPP d.o.o. za proizvodnju prešanih proizvoda, OIB 60576413258, Ulica Narodnog preporoda 12 , 22000 Šibenik, TLM-TPP d.o.o. za proizvodnju prešanih proizvoda, OIB 60576413258, Ulica Narodnog preporoda 12 , 22000 Šibenik, TLM-TPP d.o.o. za proizvodnju prešanih proizvoda, OIB 60576413258, Ulica Narodnog preporoda 12 , 22000 Šibenik, TLM-TPP d.o.o. za proizvodnju prešanih proizvoda, OIB 60576413258, Ulica Narodnog preporoda 12 , 22000 Šibenik</derivirana_varijabla>
  </DomainObject.Predmet.ProtustrankaWithAdressOIB>
  <DomainObject.Predmet.ProtustrankaNazivFormated>
    <izvorni_sadrzaj>TLM-TPP d.o.o. za proizvodnju prešanih proizvoda,TLM-TPP d.o.o. za proizvodnju prešanih proizvoda,TLM-TPP d.o.o. za proizvodnju prešanih proizvoda,TLM-TPP d.o.o. za proizvodnju prešanih proizvoda</izvorni_sadrzaj>
    <derivirana_varijabla naziv="DomainObject.Predmet.ProtustrankaNazivFormated_1">TLM-TPP d.o.o. za proizvodnju prešanih proizvoda,TLM-TPP d.o.o. za proizvodnju prešanih proizvoda,TLM-TPP d.o.o. za proizvodnju prešanih proizvoda,TLM-TPP d.o.o. za proizvodnju prešanih proizvoda</derivirana_varijabla>
  </DomainObject.Predmet.ProtustrankaNazivFormated>
  <DomainObject.Predmet.ProtustrankaNazivFormatedOIB>
    <izvorni_sadrzaj>TLM-TPP d.o.o. za proizvodnju prešanih proizvoda, OIB 60576413258,TLM-TPP d.o.o. za proizvodnju prešanih proizvoda, OIB 60576413258,TLM-TPP d.o.o. za proizvodnju prešanih proizvoda, OIB 60576413258,TLM-TPP d.o.o. za proizvodnju prešanih proizvoda, OIB 60576413258</izvorni_sadrzaj>
    <derivirana_varijabla naziv="DomainObject.Predmet.ProtustrankaNazivFormatedOIB_1">TLM-TPP d.o.o. za proizvodnju prešanih proizvoda, OIB 60576413258,TLM-TPP d.o.o. za proizvodnju prešanih proizvoda, OIB 60576413258,TLM-TPP d.o.o. za proizvodnju prešanih proizvoda, OIB 60576413258,TLM-TPP d.o.o. za proizvodnju prešanih proizvoda, OIB 60576413258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9</izvorni_sadrzaj>
    <derivirana_varijabla naziv="DomainObject.Predmet.Referada.Naziv_1">Referada 9</derivirana_varijabla>
  </DomainObject.Predmet.Referada.Naziv>
  <DomainObject.Predmet.Referada.Oznaka>
    <izvorni_sadrzaj>9</izvorni_sadrzaj>
    <derivirana_varijabla naziv="DomainObject.Predmet.Referada.Oznaka_1">9</derivirana_varijabla>
  </DomainObject.Predmet.Referada.Oznaka>
  <DomainObject.Predmet.Referada.Prostorija.Naziv>
    <izvorni_sadrzaj>Sudnica 8</izvorni_sadrzaj>
    <derivirana_varijabla naziv="DomainObject.Predmet.Referada.Prostorija.Naziv_1">Sudnica 8</derivirana_varijabla>
  </DomainObject.Predmet.Referada.Prostorija.Naziv>
  <DomainObject.Predmet.Referada.Prostorija.Oznaka>
    <izvorni_sadrzaj>Sudnica 8</izvorni_sadrzaj>
    <derivirana_varijabla naziv="DomainObject.Predmet.Referada.Prostorija.Oznaka_1">Sudnica 8</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Terezija Goreta</izvorni_sadrzaj>
    <derivirana_varijabla naziv="DomainObject.Predmet.Referada.Sudac_1">Terezija Goreta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Josip Bralić; Željko Bačelić-medić; Nikica Vučenović; Ivica Vukičević</izvorni_sadrzaj>
    <derivirana_varijabla naziv="DomainObject.Predmet.StrankaFormated_1">  Josip Bralić; Željko Bačelić-medić; Nikica Vučenović; Ivica Vukičević</derivirana_varijabla>
  </DomainObject.Predmet.StrankaFormated>
  <DomainObject.Predmet.StrankaFormatedOIB>
    <izvorni_sadrzaj>  Josip Bralić, OIB 62105401646; Željko Bačelić-medić, OIB 73781183028; Nikica Vučenović, OIB 50756487345; Ivica Vukičević, OIB 28362338573</izvorni_sadrzaj>
    <derivirana_varijabla naziv="DomainObject.Predmet.StrankaFormatedOIB_1">  Josip Bralić, OIB 62105401646; Željko Bačelić-medić, OIB 73781183028; Nikica Vučenović, OIB 50756487345; Ivica Vukičević, OIB 28362338573</derivirana_varijabla>
  </DomainObject.Predmet.StrankaFormatedOIB>
  <DomainObject.Predmet.StrankaFormatedWithAdress>
    <izvorni_sadrzaj> Josip Bralić, Bana Josipa Jelačića 13e, 22000 Šibenik; Željko Bačelić-medić, Ive Družića 20, 22000 Šibenik; Nikica Vučenović, Ulica Norilj 36, 22000 Danilo; Ivica Vukičević, Zagrebačka 7, 22000 Šibenik</izvorni_sadrzaj>
    <derivirana_varijabla naziv="DomainObject.Predmet.StrankaFormatedWithAdress_1"> Josip Bralić, Bana Josipa Jelačića 13e, 22000 Šibenik; Željko Bačelić-medić, Ive Družića 20, 22000 Šibenik; Nikica Vučenović, Ulica Norilj 36, 22000 Danilo; Ivica Vukičević, Zagrebačka 7, 22000 Šibenik</derivirana_varijabla>
  </DomainObject.Predmet.StrankaFormatedWithAdress>
  <DomainObject.Predmet.StrankaFormatedWithAdressOIB>
    <izvorni_sadrzaj> Josip Bralić, OIB 62105401646, Bana Josipa Jelačića 13e, 22000 Šibenik; Željko Bačelić-medić, OIB 73781183028, Ive Družića 20, 22000 Šibenik; Nikica Vučenović, OIB 50756487345, Ulica Norilj 36, 22000 Danilo; Ivica Vukičević, OIB 28362338573, Zagrebačka 7, 22000 Šibenik</izvorni_sadrzaj>
    <derivirana_varijabla naziv="DomainObject.Predmet.StrankaFormatedWithAdressOIB_1"> Josip Bralić, OIB 62105401646, Bana Josipa Jelačića 13e, 22000 Šibenik; Željko Bačelić-medić, OIB 73781183028, Ive Družića 20, 22000 Šibenik; Nikica Vučenović, OIB 50756487345, Ulica Norilj 36, 22000 Danilo; Ivica Vukičević, OIB 28362338573, Zagrebačka 7, 22000 Šibenik</derivirana_varijabla>
  </DomainObject.Predmet.StrankaFormatedWithAdressOIB>
  <DomainObject.Predmet.StrankaWithAdress>
    <izvorni_sadrzaj>Josip Bralić Bana Josipa Jelačića 13e,22000 Šibenik,Željko Bačelić-medić Ive Družića 20,22000 Šibenik,Nikica Vučenović Ulica Norilj 36,22000 Danilo,Ivica Vukičević Zagrebačka 7,22000 Šibenik</izvorni_sadrzaj>
    <derivirana_varijabla naziv="DomainObject.Predmet.StrankaWithAdress_1">Josip Bralić Bana Josipa Jelačića 13e,22000 Šibenik,Željko Bačelić-medić Ive Družića 20,22000 Šibenik,Nikica Vučenović Ulica Norilj 36,22000 Danilo,Ivica Vukičević Zagrebačka 7,22000 Šibenik</derivirana_varijabla>
  </DomainObject.Predmet.StrankaWithAdress>
  <DomainObject.Predmet.StrankaWithAdressOIB>
    <izvorni_sadrzaj>Josip Bralić, OIB 62105401646, Bana Josipa Jelačića 13e,22000 Šibenik,Željko Bačelić-medić, OIB 73781183028, Ive Družića 20,22000 Šibenik,Nikica Vučenović, OIB 50756487345, Ulica Norilj 36,22000 Danilo,Ivica Vukičević, OIB 28362338573, Zagrebačka 7,22000 Šibenik</izvorni_sadrzaj>
    <derivirana_varijabla naziv="DomainObject.Predmet.StrankaWithAdressOIB_1">Josip Bralić, OIB 62105401646, Bana Josipa Jelačića 13e,22000 Šibenik,Željko Bačelić-medić, OIB 73781183028, Ive Družića 20,22000 Šibenik,Nikica Vučenović, OIB 50756487345, Ulica Norilj 36,22000 Danilo,Ivica Vukičević, OIB 28362338573, Zagrebačka 7,22000 Šibenik</derivirana_varijabla>
  </DomainObject.Predmet.StrankaWithAdressOIB>
  <DomainObject.Predmet.StrankaNazivFormated>
    <izvorni_sadrzaj>Josip Bralić,Željko Bačelić-medić,Nikica Vučenović,Ivica Vukičević</izvorni_sadrzaj>
    <derivirana_varijabla naziv="DomainObject.Predmet.StrankaNazivFormated_1">Josip Bralić,Željko Bačelić-medić,Nikica Vučenović,Ivica Vukičević</derivirana_varijabla>
  </DomainObject.Predmet.StrankaNazivFormated>
  <DomainObject.Predmet.StrankaNazivFormatedOIB>
    <izvorni_sadrzaj>Josip Bralić, OIB 62105401646,Željko Bačelić-medić, OIB 73781183028,Nikica Vučenović, OIB 50756487345,Ivica Vukičević, OIB 28362338573</izvorni_sadrzaj>
    <derivirana_varijabla naziv="DomainObject.Predmet.StrankaNazivFormatedOIB_1">Josip Bralić, OIB 62105401646,Željko Bačelić-medić, OIB 73781183028,Nikica Vučenović, OIB 50756487345,Ivica Vukičević, OIB 28362338573</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Stečajna i izvanparnična pisarnica SS ŠI</izvorni_sadrzaj>
    <derivirana_varijabla naziv="DomainObject.Predmet.TrenutnaLokacijaSpisa.Naziv_1">Stečajna i izvanparnična pisarnica SS ŠI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izvanparnična pisarnica SS ŠI</izvorni_sadrzaj>
    <derivirana_varijabla naziv="DomainObject.Predmet.UstrojstvenaJedinicaVodi.Naziv_1">Stečajna i izvanparnična pisarnica SS ŠI</derivirana_varijabla>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Elizabeta Filipi</izvorni_sadrzaj>
    <derivirana_varijabla naziv="DomainObject.Predmet.Zapisnicar_1">Elizabeta Filipi</derivirana_varijabla>
  </DomainObject.Predmet.Zapisnicar>
  <DomainObject.Predmet.StrankaListFormated>
    <izvorni_sadrzaj>
      <item>Josip Bralić</item>
      <item>Željko Bačelić-medić</item>
      <item>Nikica Vučenović</item>
      <item>Ivica Vukičević</item>
    </izvorni_sadrzaj>
    <derivirana_varijabla naziv="DomainObject.Predmet.StrankaListFormated_1">
      <item>Josip Bralić</item>
      <item>Željko Bačelić-medić</item>
      <item>Nikica Vučenović</item>
      <item>Ivica Vukičević</item>
    </derivirana_varijabla>
  </DomainObject.Predmet.StrankaListFormated>
  <DomainObject.Predmet.StrankaListFormatedOIB>
    <izvorni_sadrzaj>
      <item>Josip Bralić, OIB 62105401646</item>
      <item>Željko Bačelić-medić, OIB 73781183028</item>
      <item>Nikica Vučenović, OIB 50756487345</item>
      <item>Ivica Vukičević, OIB 28362338573</item>
    </izvorni_sadrzaj>
    <derivirana_varijabla naziv="DomainObject.Predmet.StrankaListFormatedOIB_1">
      <item>Josip Bralić, OIB 62105401646</item>
      <item>Željko Bačelić-medić, OIB 73781183028</item>
      <item>Nikica Vučenović, OIB 50756487345</item>
      <item>Ivica Vukičević, OIB 28362338573</item>
    </derivirana_varijabla>
  </DomainObject.Predmet.StrankaListFormatedOIB>
  <DomainObject.Predmet.StrankaListFormatedWithAdress>
    <izvorni_sadrzaj>
      <item>Josip Bralić, Bana Josipa Jelačića 13e, 22000 Šibenik</item>
      <item>Željko Bačelić-medić, Ive Družića 20, 22000 Šibenik</item>
      <item>Nikica Vučenović, Ulica Norilj 36, 22000 Danilo</item>
      <item>Ivica Vukičević, Zagrebačka 7, 22000 Šibenik</item>
    </izvorni_sadrzaj>
    <derivirana_varijabla naziv="DomainObject.Predmet.StrankaListFormatedWithAdress_1">
      <item>Josip Bralić, Bana Josipa Jelačića 13e, 22000 Šibenik</item>
      <item>Željko Bačelić-medić, Ive Družića 20, 22000 Šibenik</item>
      <item>Nikica Vučenović, Ulica Norilj 36, 22000 Danilo</item>
      <item>Ivica Vukičević, Zagrebačka 7, 22000 Šibenik</item>
    </derivirana_varijabla>
  </DomainObject.Predmet.StrankaListFormatedWithAdress>
  <DomainObject.Predmet.StrankaListFormatedWithAdressOIB>
    <izvorni_sadrzaj>
      <item>Josip Bralić, OIB 62105401646, Bana Josipa Jelačića 13e, 22000 Šibenik</item>
      <item>Željko Bačelić-medić, OIB 73781183028, Ive Družića 20, 22000 Šibenik</item>
      <item>Nikica Vučenović, OIB 50756487345, Ulica Norilj 36, 22000 Danilo</item>
      <item>Ivica Vukičević, OIB 28362338573, Zagrebačka 7, 22000 Šibenik</item>
    </izvorni_sadrzaj>
    <derivirana_varijabla naziv="DomainObject.Predmet.StrankaListFormatedWithAdressOIB_1">
      <item>Josip Bralić, OIB 62105401646, Bana Josipa Jelačića 13e, 22000 Šibenik</item>
      <item>Željko Bačelić-medić, OIB 73781183028, Ive Družića 20, 22000 Šibenik</item>
      <item>Nikica Vučenović, OIB 50756487345, Ulica Norilj 36, 22000 Danilo</item>
      <item>Ivica Vukičević, OIB 28362338573, Zagrebačka 7, 22000 Šibenik</item>
    </derivirana_varijabla>
  </DomainObject.Predmet.StrankaListFormatedWithAdressOIB>
  <DomainObject.Predmet.StrankaListNazivFormated>
    <izvorni_sadrzaj>
      <item>Josip Bralić</item>
      <item>Željko Bačelić-medić</item>
      <item>Nikica Vučenović</item>
      <item>Ivica Vukičević</item>
    </izvorni_sadrzaj>
    <derivirana_varijabla naziv="DomainObject.Predmet.StrankaListNazivFormated_1">
      <item>Josip Bralić</item>
      <item>Željko Bačelić-medić</item>
      <item>Nikica Vučenović</item>
      <item>Ivica Vukičević</item>
    </derivirana_varijabla>
  </DomainObject.Predmet.StrankaListNazivFormated>
  <DomainObject.Predmet.StrankaListNazivFormatedOIB>
    <izvorni_sadrzaj>
      <item>Josip Bralić, OIB 62105401646</item>
      <item>Željko Bačelić-medić, OIB 73781183028</item>
      <item>Nikica Vučenović, OIB 50756487345</item>
      <item>Ivica Vukičević, OIB 28362338573</item>
    </izvorni_sadrzaj>
    <derivirana_varijabla naziv="DomainObject.Predmet.StrankaListNazivFormatedOIB_1">
      <item>Josip Bralić, OIB 62105401646</item>
      <item>Željko Bačelić-medić, OIB 73781183028</item>
      <item>Nikica Vučenović, OIB 50756487345</item>
      <item>Ivica Vukičević, OIB 28362338573</item>
    </derivirana_varijabla>
  </DomainObject.Predmet.StrankaListNazivFormatedOIB>
  <DomainObject.Predmet.ProtuStrankaListFormated>
    <izvorni_sadrzaj>
      <item>TLM-TPP d.o.o. za proizvodnju prešanih proizvoda</item>
      <item>TLM-TPP d.o.o. za proizvodnju prešanih proizvoda</item>
      <item>TLM-TPP d.o.o. za proizvodnju prešanih proizvoda</item>
      <item>TLM-TPP d.o.o. za proizvodnju prešanih proizvoda</item>
    </izvorni_sadrzaj>
    <derivirana_varijabla naziv="DomainObject.Predmet.ProtuStrankaListFormated_1">
      <item>TLM-TPP d.o.o. za proizvodnju prešanih proizvoda</item>
      <item>TLM-TPP d.o.o. za proizvodnju prešanih proizvoda</item>
      <item>TLM-TPP d.o.o. za proizvodnju prešanih proizvoda</item>
      <item>TLM-TPP d.o.o. za proizvodnju prešanih proizvoda</item>
    </derivirana_varijabla>
  </DomainObject.Predmet.ProtuStrankaListFormated>
  <DomainObject.Predmet.ProtuStrankaListFormatedOIB>
    <izvorni_sadrzaj>
      <item>TLM-TPP d.o.o. za proizvodnju prešanih proizvoda, OIB 60576413258</item>
      <item>TLM-TPP d.o.o. za proizvodnju prešanih proizvoda, OIB 60576413258</item>
      <item>TLM-TPP d.o.o. za proizvodnju prešanih proizvoda, OIB 60576413258</item>
      <item>TLM-TPP d.o.o. za proizvodnju prešanih proizvoda, OIB 60576413258</item>
    </izvorni_sadrzaj>
    <derivirana_varijabla naziv="DomainObject.Predmet.ProtuStrankaListFormatedOIB_1">
      <item>TLM-TPP d.o.o. za proizvodnju prešanih proizvoda, OIB 60576413258</item>
      <item>TLM-TPP d.o.o. za proizvodnju prešanih proizvoda, OIB 60576413258</item>
      <item>TLM-TPP d.o.o. za proizvodnju prešanih proizvoda, OIB 60576413258</item>
      <item>TLM-TPP d.o.o. za proizvodnju prešanih proizvoda, OIB 60576413258</item>
    </derivirana_varijabla>
  </DomainObject.Predmet.ProtuStrankaListFormatedOIB>
  <DomainObject.Predmet.ProtuStrankaListFormatedWithAdress>
    <izvorni_sadrzaj>
      <item>TLM-TPP d.o.o. za proizvodnju prešanih proizvoda, Ulica Narodnog preporoda 12 , 22000 Šibenik</item>
      <item>TLM-TPP d.o.o. za proizvodnju prešanih proizvoda, Ulica Narodnog preporoda 12 , 22000 Šibenik</item>
      <item>TLM-TPP d.o.o. za proizvodnju prešanih proizvoda, Ulica Narodnog preporoda 12 , 22000 Šibenik</item>
      <item>TLM-TPP d.o.o. za proizvodnju prešanih proizvoda, Ulica Narodnog preporoda 12 , 22000 Šibenik</item>
    </izvorni_sadrzaj>
    <derivirana_varijabla naziv="DomainObject.Predmet.ProtuStrankaListFormatedWithAdress_1">
      <item>TLM-TPP d.o.o. za proizvodnju prešanih proizvoda, Ulica Narodnog preporoda 12 , 22000 Šibenik</item>
      <item>TLM-TPP d.o.o. za proizvodnju prešanih proizvoda, Ulica Narodnog preporoda 12 , 22000 Šibenik</item>
      <item>TLM-TPP d.o.o. za proizvodnju prešanih proizvoda, Ulica Narodnog preporoda 12 , 22000 Šibenik</item>
      <item>TLM-TPP d.o.o. za proizvodnju prešanih proizvoda, Ulica Narodnog preporoda 12 , 22000 Šibenik</item>
    </derivirana_varijabla>
  </DomainObject.Predmet.ProtuStrankaListFormatedWithAdress>
  <DomainObject.Predmet.ProtuStrankaListFormatedWithAdressOIB>
    <izvorni_sadrzaj>
      <item>TLM-TPP d.o.o. za proizvodnju prešanih proizvoda, OIB 60576413258, Ulica Narodnog preporoda 12 , 22000 Šibenik</item>
      <item>TLM-TPP d.o.o. za proizvodnju prešanih proizvoda, OIB 60576413258, Ulica Narodnog preporoda 12 , 22000 Šibenik</item>
      <item>TLM-TPP d.o.o. za proizvodnju prešanih proizvoda, OIB 60576413258, Ulica Narodnog preporoda 12 , 22000 Šibenik</item>
      <item>TLM-TPP d.o.o. za proizvodnju prešanih proizvoda, OIB 60576413258, Ulica Narodnog preporoda 12 , 22000 Šibenik</item>
    </izvorni_sadrzaj>
    <derivirana_varijabla naziv="DomainObject.Predmet.ProtuStrankaListFormatedWithAdressOIB_1">
      <item>TLM-TPP d.o.o. za proizvodnju prešanih proizvoda, OIB 60576413258, Ulica Narodnog preporoda 12 , 22000 Šibenik</item>
      <item>TLM-TPP d.o.o. za proizvodnju prešanih proizvoda, OIB 60576413258, Ulica Narodnog preporoda 12 , 22000 Šibenik</item>
      <item>TLM-TPP d.o.o. za proizvodnju prešanih proizvoda, OIB 60576413258, Ulica Narodnog preporoda 12 , 22000 Šibenik</item>
      <item>TLM-TPP d.o.o. za proizvodnju prešanih proizvoda, OIB 60576413258, Ulica Narodnog preporoda 12 , 22000 Šibenik</item>
    </derivirana_varijabla>
  </DomainObject.Predmet.ProtuStrankaListFormatedWithAdressOIB>
  <DomainObject.Predmet.ProtuStrankaListNazivFormated>
    <izvorni_sadrzaj>
      <item>TLM-TPP d.o.o. za proizvodnju prešanih proizvoda</item>
      <item>TLM-TPP d.o.o. za proizvodnju prešanih proizvoda</item>
      <item>TLM-TPP d.o.o. za proizvodnju prešanih proizvoda</item>
      <item>TLM-TPP d.o.o. za proizvodnju prešanih proizvoda</item>
    </izvorni_sadrzaj>
    <derivirana_varijabla naziv="DomainObject.Predmet.ProtuStrankaListNazivFormated_1">
      <item>TLM-TPP d.o.o. za proizvodnju prešanih proizvoda</item>
      <item>TLM-TPP d.o.o. za proizvodnju prešanih proizvoda</item>
      <item>TLM-TPP d.o.o. za proizvodnju prešanih proizvoda</item>
      <item>TLM-TPP d.o.o. za proizvodnju prešanih proizvoda</item>
    </derivirana_varijabla>
  </DomainObject.Predmet.ProtuStrankaListNazivFormated>
  <DomainObject.Predmet.ProtuStrankaListNazivFormatedOIB>
    <izvorni_sadrzaj>
      <item>TLM-TPP d.o.o. za proizvodnju prešanih proizvoda, OIB 60576413258</item>
      <item>TLM-TPP d.o.o. za proizvodnju prešanih proizvoda, OIB 60576413258</item>
      <item>TLM-TPP d.o.o. za proizvodnju prešanih proizvoda, OIB 60576413258</item>
      <item>TLM-TPP d.o.o. za proizvodnju prešanih proizvoda, OIB 60576413258</item>
    </izvorni_sadrzaj>
    <derivirana_varijabla naziv="DomainObject.Predmet.ProtuStrankaListNazivFormatedOIB_1">
      <item>TLM-TPP d.o.o. za proizvodnju prešanih proizvoda, OIB 60576413258</item>
      <item>TLM-TPP d.o.o. za proizvodnju prešanih proizvoda, OIB 60576413258</item>
      <item>TLM-TPP d.o.o. za proizvodnju prešanih proizvoda, OIB 60576413258</item>
      <item>TLM-TPP d.o.o. za proizvodnju prešanih proizvoda, OIB 60576413258</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kolovoza 2016.</izvorni_sadrzaj>
    <derivirana_varijabla naziv="DomainObject.Datum_1">4. kolovoza 2016.</derivirana_varijabla>
  </DomainObject.Datum>
  <DomainObject.PoslovniBrojDokumenta>
    <izvorni_sadrzaj>St-942/2016-9</izvorni_sadrzaj>
    <derivirana_varijabla naziv="DomainObject.PoslovniBrojDokumenta_1">St-942/2016-9</derivirana_varijabla>
  </DomainObject.PoslovniBrojDokumenta>
  <DomainObject.Predmet.StrankaIDrugi>
    <izvorni_sadrzaj>Josip Bralić i dr.</izvorni_sadrzaj>
    <derivirana_varijabla naziv="DomainObject.Predmet.StrankaIDrugi_1">Josip Bralić i dr.</derivirana_varijabla>
  </DomainObject.Predmet.StrankaIDrugi>
  <DomainObject.Predmet.ProtustrankaIDrugi>
    <izvorni_sadrzaj>TLM-TPP d.o.o. za proizvodnju prešanih proizvoda i dr.</izvorni_sadrzaj>
    <derivirana_varijabla naziv="DomainObject.Predmet.ProtustrankaIDrugi_1">TLM-TPP d.o.o. za proizvodnju prešanih proizvoda i dr.</derivirana_varijabla>
  </DomainObject.Predmet.ProtustrankaIDrugi>
  <DomainObject.Predmet.StrankaIDrugiAdressOIB>
    <izvorni_sadrzaj>Josip Bralić, OIB 62105401646, Bana Josipa Jelačića 13e, 22000 Šibenik i dr.</izvorni_sadrzaj>
    <derivirana_varijabla naziv="DomainObject.Predmet.StrankaIDrugiAdressOIB_1">Josip Bralić, OIB 62105401646, Bana Josipa Jelačića 13e, 22000 Šibenik i dr.</derivirana_varijabla>
  </DomainObject.Predmet.StrankaIDrugiAdressOIB>
  <DomainObject.Predmet.ProtustrankaIDrugiAdressOIB>
    <izvorni_sadrzaj>TLM-TPP d.o.o. za proizvodnju prešanih proizvoda, OIB 60576413258, Ulica Narodnog preporoda 12 , 22000 Šibenik i dr.</izvorni_sadrzaj>
    <derivirana_varijabla naziv="DomainObject.Predmet.ProtustrankaIDrugiAdressOIB_1">TLM-TPP d.o.o. za proizvodnju prešanih proizvoda, OIB 60576413258, Ulica Narodnog preporoda 12 , 22000 Šibenik i dr.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Josip Bralić</item>
      <item>TLM-TPP d.o.o. za proizvodnju prešanih proizvoda</item>
      <item>Željko Bačelić-medić</item>
      <item>TLM-TPP d.o.o. za proizvodnju prešanih proizvoda</item>
      <item>TLM-TPP d.o.o. za proizvodnju prešanih proizvoda</item>
      <item>Nikica Vučenović</item>
      <item>TLM-TPP d.o.o. za proizvodnju prešanih proizvoda</item>
      <item>Ivica Vukičević</item>
    </izvorni_sadrzaj>
    <derivirana_varijabla naziv="DomainObject.Predmet.SudioniciListNaziv_1">
      <item>Josip Bralić</item>
      <item>TLM-TPP d.o.o. za proizvodnju prešanih proizvoda</item>
      <item>Željko Bačelić-medić</item>
      <item>TLM-TPP d.o.o. za proizvodnju prešanih proizvoda</item>
      <item>TLM-TPP d.o.o. za proizvodnju prešanih proizvoda</item>
      <item>Nikica Vučenović</item>
      <item>TLM-TPP d.o.o. za proizvodnju prešanih proizvoda</item>
      <item>Ivica Vukičević</item>
    </derivirana_varijabla>
  </DomainObject.Predmet.SudioniciListNaziv>
  <DomainObject.Predmet.SudioniciListAdressOIB>
    <izvorni_sadrzaj>
      <item>Josip Bralić, OIB 62105401646, Bana Josipa Jelačića 13e,22000 Šibenik</item>
      <item>TLM-TPP d.o.o. za proizvodnju prešanih proizvoda, OIB 60576413258, Ulica Narodnog preporoda 12 ,22000 Šibenik</item>
      <item>Željko Bačelić-medić, OIB 73781183028, Ive Družića 20,22000 Šibenik</item>
      <item>TLM-TPP d.o.o. za proizvodnju prešanih proizvoda, OIB 60576413258, Ulica Narodnog preporoda 12 ,22000 Šibenik</item>
      <item>TLM-TPP d.o.o. za proizvodnju prešanih proizvoda, OIB 60576413258, Ulica Narodnog preporoda 12 ,22000 Šibenik</item>
      <item>Nikica Vučenović, OIB 50756487345, Ulica Norilj 36,22000 Danilo</item>
      <item>TLM-TPP d.o.o. za proizvodnju prešanih proizvoda, OIB 60576413258, Ulica Narodnog preporoda 12 ,22000 Šibenik</item>
      <item>Ivica Vukičević, OIB 28362338573, Zagrebačka 7,22000 Šibenik</item>
    </izvorni_sadrzaj>
    <derivirana_varijabla naziv="DomainObject.Predmet.SudioniciListAdressOIB_1">
      <item>Josip Bralić, OIB 62105401646, Bana Josipa Jelačića 13e,22000 Šibenik</item>
      <item>TLM-TPP d.o.o. za proizvodnju prešanih proizvoda, OIB 60576413258, Ulica Narodnog preporoda 12 ,22000 Šibenik</item>
      <item>Željko Bačelić-medić, OIB 73781183028, Ive Družića 20,22000 Šibenik</item>
      <item>TLM-TPP d.o.o. za proizvodnju prešanih proizvoda, OIB 60576413258, Ulica Narodnog preporoda 12 ,22000 Šibenik</item>
      <item>TLM-TPP d.o.o. za proizvodnju prešanih proizvoda, OIB 60576413258, Ulica Narodnog preporoda 12 ,22000 Šibenik</item>
      <item>Nikica Vučenović, OIB 50756487345, Ulica Norilj 36,22000 Danilo</item>
      <item>TLM-TPP d.o.o. za proizvodnju prešanih proizvoda, OIB 60576413258, Ulica Narodnog preporoda 12 ,22000 Šibenik</item>
      <item>Ivica Vukičević, OIB 28362338573, Zagrebačka 7,22000 Šibenik</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6A32C8D-3683-401D-9E3A-0428C8B8A25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952</properties:Words>
  <properties:Characters>5252</properties:Characters>
  <properties:Lines>149</properties:Lines>
  <properties:Paragraphs>40</properties:Paragraphs>
  <properties:TotalTime>29</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6411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Terezija Goreta</cp:lastModifiedBy>
  <dcterms:modified xmlns:xsi="http://www.w3.org/2001/XMLSchema-instance" xsi:type="dcterms:W3CDTF">2016-08-04T07:29:00Z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4</vt:i4>
  </prop:property>
  <prop:property name="Naslov" pid="5" fmtid="{D5CDD505-2E9C-101B-9397-08002B2CF9AE}">
    <vt:lpwstr>St-942/2016-9 / Odluka - Rješenje - određeno ročište radi izjašnjenja o prijedlogu za otvaranje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