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7629" w14:paraId="da7762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F31BDC">
        <w:t>32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F31BDC">
        <w:t xml:space="preserve">FUNDAMENT </w:t>
      </w:r>
      <w:r w:rsidR="00FC734E">
        <w:t>d.o.o.</w:t>
      </w:r>
      <w:r w:rsidR="006B3B25">
        <w:t xml:space="preserve"> OIB: </w:t>
      </w:r>
      <w:r w:rsidR="00F31BDC">
        <w:t>86622784509</w:t>
      </w:r>
      <w:r w:rsidR="008D416B">
        <w:t>,</w:t>
      </w:r>
      <w:r>
        <w:t xml:space="preserve"> </w:t>
      </w:r>
      <w:r w:rsidR="002F39A9">
        <w:t xml:space="preserve">MBS: </w:t>
      </w:r>
      <w:r w:rsidR="00F31BDC">
        <w:t>040185886</w:t>
      </w:r>
      <w:r w:rsidR="00100B91">
        <w:t xml:space="preserve">, </w:t>
      </w:r>
      <w:r w:rsidR="00F31BDC">
        <w:t>Novigrad, Podravska ulica 15/B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F31BDC">
        <w:t>FUNDAMENT d.o.o. OIB: 86622784509, MBS: 040185886, Novigrad, Podravska ulica 15/B</w:t>
      </w:r>
      <w:r w:rsidR="00100B91">
        <w:t>,</w:t>
      </w:r>
      <w:r w:rsidR="00883980">
        <w:t xml:space="preserve"> </w:t>
      </w:r>
      <w:r w:rsidR="00F66CA4">
        <w:t xml:space="preserve">iznosi </w:t>
      </w:r>
      <w:r w:rsidR="00F31BDC">
        <w:t>8.311,79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31BDC">
        <w:t>FUNDAMENT d.o.o. OIB: 86622784509, MBS: 040185886, Novigrad, Podravska ulica 15/B,</w:t>
      </w:r>
      <w:r w:rsidR="00D02B57">
        <w:t xml:space="preserve"> </w:t>
      </w:r>
      <w:r w:rsidR="006B3B25">
        <w:t xml:space="preserve">direktor </w:t>
      </w:r>
      <w:r w:rsidR="00F31BDC">
        <w:t>NADA ŠIMUNOVIĆ,</w:t>
      </w:r>
      <w:r w:rsidR="00D02B57">
        <w:t xml:space="preserve"> OIB:  </w:t>
      </w:r>
      <w:r w:rsidR="00F31BDC">
        <w:t>62682234087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</w:t>
      </w:r>
      <w:r w:rsidR="00F31BDC">
        <w:t>32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6F8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F8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16F8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00B91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3655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16F87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31BDC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St-2332/2016</izvorni_sadrzaj>
    <derivirana_varijabla naziv="DomainObject.Predmet.OznakaBroj_1">St-2332/2016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 d.o.o. NOVIGRAD</izvorni_sadrzaj>
    <derivirana_varijabla naziv="DomainObject.Predmet.ProtustrankaFormated_1">  FUNDAMENT d.o.o. NOVIGRAD</derivirana_varijabla>
  </DomainObject.Predmet.ProtustrankaFormated>
  <DomainObject.Predmet.ProtustrankaFormatedOIB>
    <izvorni_sadrzaj>  FUNDAMENT d.o.o. NOVIGRAD, OIB 86622784509</izvorni_sadrzaj>
    <derivirana_varijabla naziv="DomainObject.Predmet.ProtustrankaFormatedOIB_1">  FUNDAMENT d.o.o. NOVIGRAD, OIB 86622784509</derivirana_varijabla>
  </DomainObject.Predmet.ProtustrankaFormatedOIB>
  <DomainObject.Predmet.ProtustrankaFormatedWithAdress>
    <izvorni_sadrzaj> FUNDAMENT d.o.o. NOVIGRAD, Podravska Ulica 15/B, 52466 Novigrad</izvorni_sadrzaj>
    <derivirana_varijabla naziv="DomainObject.Predmet.ProtustrankaFormatedWithAdress_1"> FUNDAMENT d.o.o. NOVIGRAD, Podravska Ulica 15/B, 52466 Novigrad</derivirana_varijabla>
  </DomainObject.Predmet.ProtustrankaFormatedWithAdress>
  <DomainObject.Predmet.ProtustrankaFormatedWithAdressOIB>
    <izvorni_sadrzaj> FUNDAMENT d.o.o. NOVIGRAD, OIB 86622784509, Podravska Ulica 15/B, 52466 Novigrad</izvorni_sadrzaj>
    <derivirana_varijabla naziv="DomainObject.Predmet.ProtustrankaFormatedWithAdressOIB_1"> FUNDAMENT d.o.o. NOVIGRAD, OIB 86622784509, Podravska Ulica 15/B, 52466 Novigrad</derivirana_varijabla>
  </DomainObject.Predmet.ProtustrankaFormatedWithAdressOIB>
  <DomainObject.Predmet.ProtustrankaWithAdress>
    <izvorni_sadrzaj>FUNDAMENT d.o.o. NOVIGRAD Podravska Ulica 15/B, 52466 Novigrad</izvorni_sadrzaj>
    <derivirana_varijabla naziv="DomainObject.Predmet.ProtustrankaWithAdress_1">FUNDAMENT d.o.o. NOVIGRAD Podravska Ulica 15/B, 52466 Novigrad</derivirana_varijabla>
  </DomainObject.Predmet.ProtustrankaWithAdress>
  <DomainObject.Predmet.ProtustrankaWithAdressOIB>
    <izvorni_sadrzaj>FUNDAMENT d.o.o. NOVIGRAD, OIB 86622784509, Podravska Ulica 15/B, 52466 Novigrad</izvorni_sadrzaj>
    <derivirana_varijabla naziv="DomainObject.Predmet.ProtustrankaWithAdressOIB_1">FUNDAMENT d.o.o. NOVIGRAD, OIB 86622784509, Podravska Ulica 15/B, 52466 Novigrad</derivirana_varijabla>
  </DomainObject.Predmet.ProtustrankaWithAdressOIB>
  <DomainObject.Predmet.ProtustrankaNazivFormated>
    <izvorni_sadrzaj>FUNDAMENT d.o.o. NOVIGRAD</izvorni_sadrzaj>
    <derivirana_varijabla naziv="DomainObject.Predmet.ProtustrankaNazivFormated_1">FUNDAMENT d.o.o. NOVIGRAD</derivirana_varijabla>
  </DomainObject.Predmet.ProtustrankaNazivFormated>
  <DomainObject.Predmet.ProtustrankaNazivFormatedOIB>
    <izvorni_sadrzaj>FUNDAMENT d.o.o. NOVIGRAD, OIB 86622784509</izvorni_sadrzaj>
    <derivirana_varijabla naziv="DomainObject.Predmet.ProtustrankaNazivFormatedOIB_1">FUNDAMENT d.o.o. NOVIGRAD, OIB 86622784509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 d.o.o. NOVIGRAD</item>
    </izvorni_sadrzaj>
    <derivirana_varijabla naziv="DomainObject.Predmet.ProtuStrankaListFormated_1">
      <item>FUNDAMENT d.o.o. NOVIGRAD</item>
    </derivirana_varijabla>
  </DomainObject.Predmet.ProtuStrankaListFormated>
  <DomainObject.Predmet.ProtuStrankaListFormatedOIB>
    <izvorni_sadrzaj>
      <item>FUNDAMENT d.o.o. NOVIGRAD, OIB 86622784509</item>
    </izvorni_sadrzaj>
    <derivirana_varijabla naziv="DomainObject.Predmet.ProtuStrankaListFormatedOIB_1">
      <item>FUNDAMENT d.o.o. NOVIGRAD, OIB 86622784509</item>
    </derivirana_varijabla>
  </DomainObject.Predmet.ProtuStrankaListFormatedOIB>
  <DomainObject.Predmet.ProtuStrankaListFormatedWithAdress>
    <izvorni_sadrzaj>
      <item>FUNDAMENT d.o.o. NOVIGRAD, Podravska Ulica 15/B, 52466 Novigrad</item>
    </izvorni_sadrzaj>
    <derivirana_varijabla naziv="DomainObject.Predmet.ProtuStrankaListFormatedWithAdress_1">
      <item>FUNDAMENT d.o.o. NOVIGRAD, Podravska Ulica 15/B, 52466 Novigrad</item>
    </derivirana_varijabla>
  </DomainObject.Predmet.ProtuStrankaListFormatedWithAdress>
  <DomainObject.Predmet.ProtuStrankaListFormatedWithAdressOIB>
    <izvorni_sadrzaj>
      <item>FUNDAMENT d.o.o. NOVIGRAD, OIB 86622784509, Podravska Ulica 15/B, 52466 Novigrad</item>
    </izvorni_sadrzaj>
    <derivirana_varijabla naziv="DomainObject.Predmet.ProtuStrankaListFormatedWithAdressOIB_1">
      <item>FUNDAMENT d.o.o. NOVIGRAD, OIB 86622784509, Podravska Ulica 15/B, 52466 Novigrad</item>
    </derivirana_varijabla>
  </DomainObject.Predmet.ProtuStrankaListFormatedWithAdressOIB>
  <DomainObject.Predmet.ProtuStrankaListNazivFormated>
    <izvorni_sadrzaj>
      <item>FUNDAMENT d.o.o. NOVIGRAD</item>
    </izvorni_sadrzaj>
    <derivirana_varijabla naziv="DomainObject.Predmet.ProtuStrankaListNazivFormated_1">
      <item>FUNDAMENT d.o.o. NOVIGRAD</item>
    </derivirana_varijabla>
  </DomainObject.Predmet.ProtuStrankaListNazivFormated>
  <DomainObject.Predmet.ProtuStrankaListNazivFormatedOIB>
    <izvorni_sadrzaj>
      <item>FUNDAMENT d.o.o. NOVIGRAD, OIB 86622784509</item>
    </izvorni_sadrzaj>
    <derivirana_varijabla naziv="DomainObject.Predmet.ProtuStrankaListNazivFormatedOIB_1">
      <item>FUNDAMENT d.o.o. NOVIGRAD, OIB 86622784509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 d.o.o. NOVIGRAD</izvorni_sadrzaj>
    <derivirana_varijabla naziv="DomainObject.Predmet.ProtustrankaIDrugi_1">FUNDAMENT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FUNDAMENT d.o.o. NOVIGRAD, OIB 86622784509, Podravska Ulica 15/B, 52466 Novigrad</izvorni_sadrzaj>
    <derivirana_varijabla naziv="DomainObject.Predmet.ProtustrankaIDrugiAdressOIB_1">FUNDAMENT d.o.o. NOVIGRAD, OIB 86622784509, Podravska Ulica 15/B,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 d.o.o. NOVIGRAD</item>
      <item>FINANCIJSKA AGENCIJA, RC RIJEKA, PODRUŽNICA PULA, PULA</item>
    </izvorni_sadrzaj>
    <derivirana_varijabla naziv="DomainObject.Predmet.SudioniciListNaziv_1">
      <item>FUNDAMENT d.o.o. NOVIGRAD</item>
      <item>FINANCIJSKA AGENCIJA, RC RIJEKA, PODRUŽNICA PULA, PULA</item>
    </derivirana_varijabla>
  </DomainObject.Predmet.SudioniciListNaziv>
  <DomainObject.Predmet.SudioniciListAdressOIB>
    <izvorni_sadrzaj>
      <item>FUNDAMENT d.o.o. NOVIGRAD, OIB 86622784509, Podravska Ulica 15/B,52466 Novigrad</item>
      <item>FINANCIJSKA AGENCIJA, RC RIJEKA, PODRUŽNICA PULA, PULA, OIB 85821130368, Giardini 5,52100 Pula</item>
    </izvorni_sadrzaj>
    <derivirana_varijabla naziv="DomainObject.Predmet.SudioniciListAdressOIB_1">
      <item>FUNDAMENT d.o.o. NOVIGRAD, OIB 86622784509, Podravska Ulica 15/B,52466 Novigrad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86622784509</item>
      <item>, OIB 85821130368</item>
    </izvorni_sadrzaj>
    <derivirana_varijabla naziv="DomainObject.Predmet.SudioniciListNazivOIB_1">
      <item>, OIB 86622784509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1990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2016-10-26T10:52:00Z</dcterms:created>
  <dc:creator>Snježana Andrijanić</dc:creator>
  <cp:lastModifiedBy>Snježana Andrijanić</cp:lastModifiedBy>
  <cp:lastPrinted>2016-10-26T10:52:00Z</cp:lastPrinted>
  <dcterms:modified xmlns:xsi="http://www.w3.org/2001/XMLSchema-instance" xsi:type="dcterms:W3CDTF">2016-10-26T10:52:00Z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