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f87e4" w14:paraId="94f87e4" w:rsidRDefault="00AB4602" w:rsidP="006A70C8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A70C8" w:rsidP="006A70C8" w:rsidR="006A70C8">
      <w:pPr>
        <w:jc w:val="right"/>
      </w:pPr>
      <w:r>
        <w:t>Poslovni broj: 3 St-337/2016-63</w:t>
      </w:r>
    </w:p>
    <w:p w:rsidRDefault="006A70C8" w:rsidP="006A70C8" w:rsidR="006A70C8">
      <w:pPr>
        <w:jc w:val="center"/>
      </w:pPr>
      <w:r>
        <w:t>Z A K L J U Č A K</w:t>
      </w:r>
    </w:p>
    <w:p w:rsidRDefault="006A70C8" w:rsidP="006A70C8" w:rsidR="006A70C8">
      <w:pPr>
        <w:jc w:val="both"/>
      </w:pPr>
      <w:r>
        <w:tab/>
        <w:t xml:space="preserve">Trgovački sud u Bjelovaru, OIB 07942269267, po stečajnoj sutkinji Sanjani Zorinc, u stečajnom postupku nad dužnikom FENDI d.o.o. u stečaju, Bjelovar, Augusta Šenoe 11, OIB 95430014919, 1. listopada 2018. </w:t>
      </w:r>
    </w:p>
    <w:p w:rsidRDefault="006A70C8" w:rsidP="006A70C8" w:rsidR="006A70C8">
      <w:pPr>
        <w:jc w:val="center"/>
      </w:pPr>
      <w:r>
        <w:t>z a k l j u č i o   j e</w:t>
      </w:r>
    </w:p>
    <w:p w:rsidRDefault="006A70C8" w:rsidP="006A70C8" w:rsidR="006A70C8">
      <w:pPr>
        <w:jc w:val="both"/>
        <w:rPr>
          <w:bCs/>
        </w:rPr>
      </w:pPr>
      <w:r>
        <w:rPr>
          <w:bCs/>
        </w:rPr>
        <w:tab/>
        <w:t xml:space="preserve">Nalaže se FINANCIJSKOJ AGENCIJI, REGIONALNI CENTAR ZAGREB, Ulica grada Vukovara 70, Zagreb, OIB 85821130368 da uplatitelju jamčevine – ROBERTU RENIĆU iz Bjelovara, Ivana </w:t>
      </w:r>
      <w:proofErr w:type="spellStart"/>
      <w:r>
        <w:rPr>
          <w:bCs/>
        </w:rPr>
        <w:t>Granđe</w:t>
      </w:r>
      <w:proofErr w:type="spellEnd"/>
      <w:r>
        <w:rPr>
          <w:bCs/>
        </w:rPr>
        <w:t xml:space="preserve"> 2, OIB 10192691175 vrati uplaćenu jamčevinu koja se nalazi na posebnom računu FINANCIJSKE AGENCIJE otvorenom za tu namjenu za sudjelovanje u elektroničkoj javnoj dražbi 9174 u iznosu 14.500,00 kn na račun uplatitelja jamčevine.</w:t>
      </w:r>
    </w:p>
    <w:p w:rsidRDefault="006A70C8" w:rsidP="006A70C8" w:rsidR="006A70C8">
      <w:pPr>
        <w:jc w:val="center"/>
        <w:rPr>
          <w:bCs/>
        </w:rPr>
      </w:pPr>
      <w:r>
        <w:rPr>
          <w:bCs/>
        </w:rPr>
        <w:t>Obrazloženje</w:t>
      </w:r>
    </w:p>
    <w:p w:rsidRDefault="006A70C8" w:rsidP="006A70C8" w:rsidR="006A70C8" w:rsidRPr="006A70C8">
      <w:pPr>
        <w:jc w:val="both"/>
        <w:rPr>
          <w:bCs/>
        </w:rPr>
      </w:pPr>
      <w:r>
        <w:rPr>
          <w:bCs/>
        </w:rPr>
        <w:tab/>
        <w:t xml:space="preserve">Budući da je uplatitelj – podnositelj zahtjeva za povrat novčanih sredstava ROBERT RENIĆ iz Bjelovara, Ivana </w:t>
      </w:r>
      <w:proofErr w:type="spellStart"/>
      <w:r>
        <w:rPr>
          <w:bCs/>
        </w:rPr>
        <w:t>Granđe</w:t>
      </w:r>
      <w:proofErr w:type="spellEnd"/>
      <w:r>
        <w:rPr>
          <w:bCs/>
        </w:rPr>
        <w:t xml:space="preserve"> 2, sudjelovao u javnoj dražbi, te je dao nižu valjanu ponudu od Marija </w:t>
      </w:r>
      <w:proofErr w:type="spellStart"/>
      <w:r>
        <w:rPr>
          <w:bCs/>
        </w:rPr>
        <w:t>Vuglača</w:t>
      </w:r>
      <w:proofErr w:type="spellEnd"/>
      <w:r>
        <w:rPr>
          <w:bCs/>
        </w:rPr>
        <w:t xml:space="preserve"> iz Bjelovara te je nekretnina dosuđena Mariju </w:t>
      </w:r>
      <w:proofErr w:type="spellStart"/>
      <w:r>
        <w:rPr>
          <w:bCs/>
        </w:rPr>
        <w:t>Vuglaču</w:t>
      </w:r>
      <w:proofErr w:type="spellEnd"/>
      <w:r>
        <w:rPr>
          <w:bCs/>
        </w:rPr>
        <w:t xml:space="preserve"> iz Bjelovara, zaključeno je kao u izreci.</w:t>
      </w:r>
    </w:p>
    <w:p w:rsidRDefault="006A70C8" w:rsidP="006A70C8" w:rsidR="006A70C8">
      <w:pPr>
        <w:jc w:val="center"/>
      </w:pPr>
      <w:r>
        <w:t>Bjelovar, 1.listopada 2018.</w:t>
      </w:r>
    </w:p>
    <w:p w:rsidRDefault="006A70C8" w:rsidP="006A70C8" w:rsidR="006A70C8">
      <w:pPr>
        <w:pStyle w:val="Bezproreda"/>
      </w:pPr>
      <w:r>
        <w:t xml:space="preserve">    </w:t>
      </w:r>
      <w:r>
        <w:t xml:space="preserve">                               </w:t>
      </w:r>
      <w:r>
        <w:t xml:space="preserve">                                                                       STEČAJNA SUTKINJA</w:t>
      </w:r>
    </w:p>
    <w:p w:rsidRDefault="006A70C8" w:rsidP="006A70C8" w:rsidR="006A70C8">
      <w:pPr>
        <w:pStyle w:val="Bezproreda"/>
      </w:pPr>
      <w:r>
        <w:t xml:space="preserve">                                                                                                              SANJANA ZORINC</w:t>
      </w:r>
    </w:p>
    <w:p w:rsidRDefault="006A70C8" w:rsidP="006A70C8" w:rsidR="006A70C8">
      <w:pPr>
        <w:pStyle w:val="Bezproreda"/>
      </w:pPr>
    </w:p>
    <w:p w:rsidRDefault="006A70C8" w:rsidP="006A70C8" w:rsidR="006A70C8">
      <w:pPr>
        <w:pStyle w:val="Bezproreda"/>
      </w:pPr>
    </w:p>
    <w:p w:rsidRDefault="006A70C8" w:rsidP="006A70C8" w:rsidR="006A70C8">
      <w:pPr>
        <w:pStyle w:val="Bezproreda"/>
      </w:pPr>
    </w:p>
    <w:p w:rsidRDefault="006A70C8" w:rsidP="006A70C8" w:rsidR="006A70C8">
      <w:pPr>
        <w:pStyle w:val="Bezproreda"/>
      </w:pPr>
      <w:r>
        <w:t xml:space="preserve">POUKA O PRAVNOM LIJEKU: </w:t>
      </w:r>
      <w:r>
        <w:rPr>
          <w:color w:val="000000"/>
        </w:rPr>
        <w:t>Protiv ovog zaključka nije dopušten pravni lijek.</w:t>
      </w:r>
    </w:p>
    <w:p w:rsidRDefault="006A70C8" w:rsidP="006A70C8" w:rsidR="006A70C8">
      <w:pPr>
        <w:pStyle w:val="Bezproreda"/>
      </w:pPr>
    </w:p>
    <w:p w:rsidRDefault="006A70C8" w:rsidP="006A70C8" w:rsidR="006A70C8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6A70C8" w:rsidP="006A70C8" w:rsidR="006A70C8">
      <w:pPr>
        <w:pStyle w:val="Bezproreda"/>
      </w:pPr>
      <w:r>
        <w:t xml:space="preserve">Dna: FINI ZAGREB putem pošte </w:t>
      </w:r>
    </w:p>
    <w:p w:rsidRDefault="006A70C8" w:rsidP="006A70C8" w:rsidR="006A70C8">
      <w:pPr>
        <w:pStyle w:val="Bezproreda"/>
      </w:pPr>
      <w:r>
        <w:t xml:space="preserve">         e-oglasna ploča </w:t>
      </w:r>
    </w:p>
    <w:p w:rsidRDefault="006A70C8" w:rsidP="006A70C8" w:rsidR="006A70C8">
      <w:pPr>
        <w:pStyle w:val="Bezproreda"/>
      </w:pPr>
      <w:proofErr w:type="spellStart"/>
      <w:r>
        <w:t>Bj</w:t>
      </w:r>
      <w:proofErr w:type="spellEnd"/>
      <w:r>
        <w:t>. 1.10.2018.</w:t>
      </w:r>
    </w:p>
    <w:p w:rsidRDefault="00AE649C" w:rsidP="006A70C8" w:rsidR="00AE649C" w:rsidRPr="00B76F3C">
      <w:pPr>
        <w:pStyle w:val="Bezproreda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0C8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897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St-337/2016-63</izvorni_sadrzaj>
    <derivirana_varijabla naziv="DomainObject.Oznaka_1">St-337/2016-63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St-337/2016</izvorni_sadrzaj>
    <derivirana_varijabla naziv="DomainObject.Predmet.OznakaBroj_1">St-337/2016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FENDI društvo s ograničenom odgovornošću za trgovinu i usluge</izvorni_sadrzaj>
    <derivirana_varijabla naziv="DomainObject.Predmet.ProtustrankaFormated_1">  FENDI društvo s ograničenom odgovornošću za trgovinu i usluge</derivirana_varijabla>
  </DomainObject.Predmet.ProtustrankaFormated>
  <DomainObject.Predmet.ProtustrankaFormatedOIB>
    <izvorni_sadrzaj>  FENDI društvo s ograničenom odgovornošću za trgovinu i usluge, OIB 95430014919</izvorni_sadrzaj>
    <derivirana_varijabla naziv="DomainObject.Predmet.ProtustrankaFormatedOIB_1">  FENDI društvo s ograničenom odgovornošću za trgovinu i usluge, OIB 95430014919</derivirana_varijabla>
  </DomainObject.Predmet.ProtustrankaFormatedOIB>
  <DomainObject.Predmet.ProtustrankaFormatedWithAdress>
    <izvorni_sadrzaj> FENDI društvo s ograničenom odgovornošću za trgovinu i usluge, Augusta Šenoe 11, 43000 Bjelovar</izvorni_sadrzaj>
    <derivirana_varijabla naziv="DomainObject.Predmet.ProtustrankaFormatedWithAdress_1"> FENDI društvo s ograničenom odgovornošću za trgovinu i usluge, Augusta Šenoe 11, 43000 Bjelovar</derivirana_varijabla>
  </DomainObject.Predmet.ProtustrankaFormatedWithAdress>
  <DomainObject.Predmet.ProtustrankaFormatedWithAdressOIB>
    <izvorni_sadrzaj> FENDI društvo s ograničenom odgovornošću za trgovinu i usluge, OIB 95430014919, Augusta Šenoe 11, 43000 Bjelovar</izvorni_sadrzaj>
    <derivirana_varijabla naziv="DomainObject.Predmet.ProtustrankaFormatedWithAdressOIB_1"> FENDI društvo s ograničenom odgovornošću za trgovinu i usluge, OIB 95430014919, Augusta Šenoe 11, 43000 Bjelovar</derivirana_varijabla>
  </DomainObject.Predmet.ProtustrankaFormatedWithAdressOIB>
  <DomainObject.Predmet.ProtustrankaWithAdress>
    <izvorni_sadrzaj>FENDI društvo s ograničenom odgovornošću za trgovinu i usluge Augusta Šenoe 11, 43000 Bjelovar</izvorni_sadrzaj>
    <derivirana_varijabla naziv="DomainObject.Predmet.ProtustrankaWithAdress_1">FENDI društvo s ograničenom odgovornošću za trgovinu i usluge Augusta Šenoe 11, 43000 Bjelovar</derivirana_varijabla>
  </DomainObject.Predmet.ProtustrankaWithAdress>
  <DomainObject.Predmet.ProtustrankaWithAdressOIB>
    <izvorni_sadrzaj>FENDI društvo s ograničenom odgovornošću za trgovinu i usluge, OIB 95430014919, Augusta Šenoe 11, 43000 Bjelovar</izvorni_sadrzaj>
    <derivirana_varijabla naziv="DomainObject.Predmet.ProtustrankaWithAdressOIB_1">FENDI društvo s ograničenom odgovornošću za trgovinu i usluge, OIB 95430014919, Augusta Šenoe 11, 43000 Bjelovar</derivirana_varijabla>
  </DomainObject.Predmet.ProtustrankaWithAdressOIB>
  <DomainObject.Predmet.ProtustrankaNazivFormated>
    <izvorni_sadrzaj>FENDI društvo s ograničenom odgovornošću za trgovinu i usluge</izvorni_sadrzaj>
    <derivirana_varijabla naziv="DomainObject.Predmet.ProtustrankaNazivFormated_1">FENDI društvo s ograničenom odgovornošću za trgovinu i usluge</derivirana_varijabla>
  </DomainObject.Predmet.ProtustrankaNazivFormated>
  <DomainObject.Predmet.ProtustrankaNazivFormatedOIB>
    <izvorni_sadrzaj>FENDI društvo s ograničenom odgovornošću za trgovinu i usluge, OIB 95430014919</izvorni_sadrzaj>
    <derivirana_varijabla naziv="DomainObject.Predmet.ProtustrankaNazivFormatedOIB_1">FENDI društvo s ograničenom odgovornošću za trgovinu i usluge, OIB 95430014919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ERSTE &amp; STEIERMARKISCHE BANK d.d. RIJEKA zastupanog po punomoćniku ZOU Zorislav Krivačić i Dalibor Divić</izvorni_sadrzaj>
    <derivirana_varijabla naziv="DomainObject.Predmet.StrankaFormated_1">  FINA, RC ZAGREB, Podružnica Bjelovar; ERSTE &amp; STEIERMARKISCHE BANK d.d. RIJEKA zastupanog po punomoćniku ZOU Zorislav Krivačić i Dalibor Divić</derivirana_varijabla>
  </DomainObject.Predmet.StrankaFormated>
  <DomainObject.Predmet.StrankaFormatedOIB>
    <izvorni_sadrzaj>  FINA, RC ZAGREB, Podružnica Bjelovar, OIB 85821130368; ERSTE &amp; STEIERMARKISCHE BANK d.d. RIJEKA, OIB 23057039320 zastupanog po punomoćniku ZOU Zorislav Krivačić i Dalibor Divić</izvorni_sadrzaj>
    <derivirana_varijabla naziv="DomainObject.Predmet.StrankaFormatedOIB_1">  FINA, RC ZAGREB, Podružnica Bjelovar, OIB 85821130368; ERSTE &amp; STEIERMARKISCHE BANK d.d. RIJEKA, OIB 23057039320 zastupanog po punomoćniku ZOU Zorislav Krivačić i Dalibor Divić</derivirana_varijabla>
  </DomainObject.Predmet.StrankaFormatedOIB>
  <DomainObject.Predmet.StrankaFormatedWithAdress>
    <izvorni_sadrzaj> FINA, RC ZAGREB, Podružnica Bjelovar, F. Supila 4, 43000 Bjelovar; ERSTE &amp; STEIERMARKISCHE BANK d.d. RIJEKA, Jadranski trg 3a, 51000 Rijeka zastupanog po punomoćniku ZOU Zorislav Krivačić i Dalibor Divić</izvorni_sadrzaj>
    <derivirana_varijabla naziv="DomainObject.Predmet.StrankaFormatedWithAdress_1"> FINA, RC ZAGREB, Podružnica Bjelovar, F. Supila 4, 43000 Bjelovar; ERSTE &amp; STEIERMARKISCHE BANK d.d. RIJEKA, Jadranski trg 3a, 51000 Rijeka zastupanog po punomoćniku ZOU Zorislav Krivačić i Dalibor Divić</derivirana_varijabla>
  </DomainObject.Predmet.StrankaFormatedWithAdress>
  <DomainObject.Predmet.StrankaFormatedWithAdressOIB>
    <izvorni_sadrzaj> FINA, RC ZAGREB, Podružnica Bjelovar, OIB 85821130368, F. Supila 4, 43000 Bjelovar; ERSTE &amp; STEIERMARKISCHE BANK d.d. RIJEKA, OIB 23057039320, Jadranski trg 3a, 51000 Rijeka zastupanog po punomoćniku ZOU Zorislav Krivačić i Dalibor Divić</izvorni_sadrzaj>
    <derivirana_varijabla naziv="DomainObject.Predmet.StrankaFormatedWithAdressOIB_1"> FINA, RC ZAGREB, Podružnica Bjelovar, OIB 85821130368, F. Supila 4, 43000 Bjelovar; ERSTE &amp; STEIERMARKISCHE BANK d.d. RIJEKA, OIB 23057039320, Jadranski trg 3a, 51000 Rijeka zastupanog po punomoćniku ZOU Zorislav Krivačić i Dalibor Divić</derivirana_varijabla>
  </DomainObject.Predmet.StrankaFormatedWithAdressOIB>
  <DomainObject.Predmet.StrankaWithAdress>
    <izvorni_sadrzaj>FINA, RC ZAGREB, Podružnica Bjelovar F. Supila 4,43000 Bjelovar,ERSTE &amp; STEIERMARKISCHE BANK d.d. RIJEKA Jadranski trg 3a,51000 Rijeka</izvorni_sadrzaj>
    <derivirana_varijabla naziv="DomainObject.Predmet.StrankaWithAdress_1">FINA, RC ZAGREB, Podružnica Bjelovar F. Supila 4,43000 Bjelovar,ERSTE &amp; STEIERMARKISCHE BANK d.d. RIJEKA Jadranski trg 3a,51000 Rijeka</derivirana_varijabla>
  </DomainObject.Predmet.StrankaWithAdress>
  <DomainObject.Predmet.StrankaWithAdressOIB>
    <izvorni_sadrzaj>FINA, RC ZAGREB, Podružnica Bjelovar, OIB 85821130368, F. Supila 4,43000 Bjelovar,ERSTE &amp; STEIERMARKISCHE BANK d.d. RIJEKA, OIB 23057039320, Jadranski trg 3a,51000 Rijeka</izvorni_sadrzaj>
    <derivirana_varijabla naziv="DomainObject.Predmet.StrankaWithAdressOIB_1">FINA, RC ZAGREB, Podružnica Bjelovar, OIB 85821130368, F. Supila 4,43000 Bjelovar,ERSTE &amp; STEIERMARKISCHE BANK d.d. RIJEKA, OIB 23057039320, Jadranski trg 3a,51000 Rijeka</derivirana_varijabla>
  </DomainObject.Predmet.StrankaWithAdressOIB>
  <DomainObject.Predmet.StrankaNazivFormated>
    <izvorni_sadrzaj>FINA, RC ZAGREB, Podružnica Bjelovar,ERSTE &amp; STEIERMARKISCHE BANK d.d. RIJEKA</izvorni_sadrzaj>
    <derivirana_varijabla naziv="DomainObject.Predmet.StrankaNazivFormated_1">FINA, RC ZAGREB, Podružnica Bjelovar,ERSTE &amp; STEIERMARKISCHE BANK d.d. RIJEKA</derivirana_varijabla>
  </DomainObject.Predmet.StrankaNazivFormated>
  <DomainObject.Predmet.StrankaNazivFormatedOIB>
    <izvorni_sadrzaj>FINA, RC ZAGREB, Podružnica Bjelovar, OIB 85821130368,ERSTE &amp; STEIERMARKISCHE BANK d.d. RIJEKA, OIB 23057039320</izvorni_sadrzaj>
    <derivirana_varijabla naziv="DomainObject.Predmet.StrankaNazivFormatedOIB_1">FINA, RC ZAGREB, Podružnica Bjelovar, OIB 85821130368,ERSTE &amp; STEIERMARKISCHE BANK d.d. RIJEKA, OIB 23057039320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  <item>ERSTE &amp; STEIERMARKISCHE BANK d.d. RIJEKA zastupanog po punomoćniku ZOU Zorislav Krivačić i Dalibor Divić</item>
    </izvorni_sadrzaj>
    <derivirana_varijabla naziv="DomainObject.Predmet.StrankaListFormated_1">
      <item>FINA, RC ZAGREB, Podružnica Bjelovar</item>
      <item>ERSTE &amp; STEIERMARKISCHE BANK d.d. RIJEKA zastupanog po punomoćniku ZOU Zorislav Krivačić i Dalibor Divić</item>
    </derivirana_varijabla>
  </DomainObject.Predmet.StrankaListFormated>
  <DomainObject.Predmet.StrankaListFormatedOIB>
    <izvorni_sadrzaj>
      <item>FINA, RC ZAGREB, Podružnica Bjelovar, OIB 85821130368</item>
      <item>ERSTE &amp; STEIERMARKISCHE BANK d.d. RIJEKA, OIB 23057039320 zastupanog po punomoćniku ZOU Zorislav Krivačić i Dalibor Divić</item>
    </izvorni_sadrzaj>
    <derivirana_varijabla naziv="DomainObject.Predmet.StrankaListFormatedOIB_1">
      <item>FINA, RC ZAGREB, Podružnica Bjelovar, OIB 85821130368</item>
      <item>ERSTE &amp; STEIERMARKISCHE BANK d.d. RIJEKA, OIB 23057039320 zastupanog po punomoćniku ZOU Zorislav Krivačić i Dalibor Divić</item>
    </derivirana_varijabla>
  </DomainObject.Predmet.StrankaListFormatedOIB>
  <DomainObject.Predmet.StrankaListFormatedWithAdress>
    <izvorni_sadrzaj>
      <item>FINA, RC ZAGREB, Podružnica Bjelovar, F. Supila 4, 43000 Bjelovar</item>
      <item>ERSTE &amp; STEIERMARKISCHE BANK d.d. RIJEKA, Jadranski trg 3a, 51000 Rijeka zastupanog po punomoćniku ZOU Zorislav Krivačić i Dalibor Divić</item>
    </izvorni_sadrzaj>
    <derivirana_varijabla naziv="DomainObject.Predmet.StrankaListFormatedWithAdress_1">
      <item>FINA, RC ZAGREB, Podružnica Bjelovar, F. Supila 4, 43000 Bjelovar</item>
      <item>ERSTE &amp; STEIERMARKISCHE BANK d.d. RIJEKA, Jadranski trg 3a, 51000 Rijeka zastupanog po punomoćniku ZOU Zorislav Krivačić i Dalibor Divić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ERSTE &amp; STEIERMARKISCHE BANK d.d. RIJEKA, OIB 23057039320, Jadranski trg 3a, 51000 Rijeka zastupanog po punomoćniku ZOU Zorislav Krivačić i Dalibor Divić</item>
    </izvorni_sadrzaj>
    <derivirana_varijabla naziv="DomainObject.Predmet.StrankaListFormatedWithAdressOIB_1">
      <item>FINA, RC ZAGREB, Podružnica Bjelovar, OIB 85821130368, F. Supila 4, 43000 Bjelovar</item>
      <item>ERSTE &amp; STEIERMARKISCHE BANK d.d. RIJEKA, OIB 23057039320, Jadranski trg 3a, 51000 Rijeka zastupanog po punomoćniku ZOU Zorislav Krivačić i Dalibor Divić</item>
    </derivirana_varijabla>
  </DomainObject.Predmet.StrankaListFormatedWithAdressOIB>
  <DomainObject.Predmet.StrankaListNazivFormated>
    <izvorni_sadrzaj>
      <item>FINA, RC ZAGREB, Podružnica Bjelovar</item>
      <item>ERSTE &amp; STEIERMARKISCHE BANK d.d. RIJEKA</item>
    </izvorni_sadrzaj>
    <derivirana_varijabla naziv="DomainObject.Predmet.StrankaListNazivFormated_1">
      <item>FINA, RC ZAGREB, Podružnica Bjelovar</item>
      <item>ERSTE &amp; STEIERMARKISCHE BANK d.d. RIJEKA</item>
    </derivirana_varijabla>
  </DomainObject.Predmet.StrankaListNazivFormated>
  <DomainObject.Predmet.StrankaListNazivFormatedOIB>
    <izvorni_sadrzaj>
      <item>FINA, RC ZAGREB, Podružnica Bjelovar, OIB 85821130368</item>
      <item>ERSTE &amp; STEIERMARKISCHE BANK d.d. RIJEKA, OIB 23057039320</item>
    </izvorni_sadrzaj>
    <derivirana_varijabla naziv="DomainObject.Predmet.StrankaListNazivFormatedOIB_1">
      <item>FINA, RC ZAGREB, Podružnica Bjelovar, OIB 85821130368</item>
      <item>ERSTE &amp; STEIERMARKISCHE BANK d.d. RIJEKA, OIB 23057039320</item>
    </derivirana_varijabla>
  </DomainObject.Predmet.StrankaListNazivFormatedOIB>
  <DomainObject.Predmet.ProtuStrankaListFormated>
    <izvorni_sadrzaj>
      <item>FENDI društvo s ograničenom odgovornošću za trgovinu i usluge</item>
    </izvorni_sadrzaj>
    <derivirana_varijabla naziv="DomainObject.Predmet.ProtuStrankaListFormated_1">
      <item>FENDI društvo s ograničenom odgovornošću za trgovinu i usluge</item>
    </derivirana_varijabla>
  </DomainObject.Predmet.ProtuStrankaListFormated>
  <DomainObject.Predmet.ProtuStrankaListFormatedOIB>
    <izvorni_sadrzaj>
      <item>FENDI društvo s ograničenom odgovornošću za trgovinu i usluge, OIB 95430014919</item>
    </izvorni_sadrzaj>
    <derivirana_varijabla naziv="DomainObject.Predmet.ProtuStrankaListFormatedOIB_1">
      <item>FENDI društvo s ograničenom odgovornošću za trgovinu i usluge, OIB 95430014919</item>
    </derivirana_varijabla>
  </DomainObject.Predmet.ProtuStrankaListFormatedOIB>
  <DomainObject.Predmet.ProtuStrankaListFormatedWithAdress>
    <izvorni_sadrzaj>
      <item>FENDI društvo s ograničenom odgovornošću za trgovinu i usluge, Augusta Šenoe 11, 43000 Bjelovar</item>
    </izvorni_sadrzaj>
    <derivirana_varijabla naziv="DomainObject.Predmet.ProtuStrankaListFormatedWithAdress_1">
      <item>FENDI društvo s ograničenom odgovornošću za trgovinu i usluge, Augusta Šenoe 11, 43000 Bjelovar</item>
    </derivirana_varijabla>
  </DomainObject.Predmet.ProtuStrankaListFormatedWithAdress>
  <DomainObject.Predmet.ProtuStrankaListFormatedWithAdressOIB>
    <izvorni_sadrzaj>
      <item>FENDI društvo s ograničenom odgovornošću za trgovinu i usluge, OIB 95430014919, Augusta Šenoe 11, 43000 Bjelovar</item>
    </izvorni_sadrzaj>
    <derivirana_varijabla naziv="DomainObject.Predmet.ProtuStrankaListFormatedWithAdressOIB_1">
      <item>FENDI društvo s ograničenom odgovornošću za trgovinu i usluge, OIB 95430014919, Augusta Šenoe 11, 43000 Bjelovar</item>
    </derivirana_varijabla>
  </DomainObject.Predmet.ProtuStrankaListFormatedWithAdressOIB>
  <DomainObject.Predmet.ProtuStrankaListNazivFormated>
    <izvorni_sadrzaj>
      <item>FENDI društvo s ograničenom odgovornošću za trgovinu i usluge</item>
    </izvorni_sadrzaj>
    <derivirana_varijabla naziv="DomainObject.Predmet.ProtuStrankaListNazivFormated_1">
      <item>FENDI društvo s ograničenom odgovornošću za trgovinu i usluge</item>
    </derivirana_varijabla>
  </DomainObject.Predmet.ProtuStrankaListNazivFormated>
  <DomainObject.Predmet.ProtuStrankaListNazivFormatedOIB>
    <izvorni_sadrzaj>
      <item>FENDI društvo s ograničenom odgovornošću za trgovinu i usluge, OIB 95430014919</item>
    </izvorni_sadrzaj>
    <derivirana_varijabla naziv="DomainObject.Predmet.ProtuStrankaListNazivFormatedOIB_1">
      <item>FENDI društvo s ograničenom odgovornošću za trgovinu i usluge, OIB 95430014919</item>
    </derivirana_varijabla>
  </DomainObject.Predmet.ProtuStrankaListNazivFormatedOIB>
  <DomainObject.Predmet.OstaliListFormated>
    <izvorni_sadrzaj>
      <item>ZOU Zorislav Krivačić i Dalibor Divić punomoćnik sudionika u postupku ERSTE &amp; STEIERMARKISCHE BANK d.d. RIJEKA</item>
    </izvorni_sadrzaj>
    <derivirana_varijabla naziv="DomainObject.Predmet.OstaliListFormated_1">
      <item>ZOU Zorislav Krivačić i Dalibor Divić punomoćnik sudionika u postupku ERSTE &amp; STEIERMARKISCHE BANK d.d. RIJEKA</item>
    </derivirana_varijabla>
  </DomainObject.Predmet.OstaliListFormated>
  <DomainObject.Predmet.OstaliListFormatedOIB>
    <izvorni_sadrzaj>
      <item>ZOU Zorislav Krivačić i Dalibor Divić, OIB 07189700601 punomoćnik sudionika u postupku ERSTE &amp; STEIERMARKISCHE BANK d.d. RIJEKA</item>
    </izvorni_sadrzaj>
    <derivirana_varijabla naziv="DomainObject.Predmet.OstaliListFormatedOIB_1">
      <item>ZOU Zorislav Krivačić i Dalibor Divić, OIB 07189700601 punomoćnik sudionika u postupku ERSTE &amp; STEIERMARKISCHE BANK d.d. RIJEKA</item>
    </derivirana_varijabla>
  </DomainObject.Predmet.OstaliListFormatedOIB>
  <DomainObject.Predmet.OstaliListFormatedWithAdress>
    <izvorni_sadrzaj>
      <item>ZOU Zorislav Krivačić i Dalibor Divić, A. K. Miošića 19, 43000 Bjelovar punomoćnik sudionika u postupku ERSTE &amp; STEIERMARKISCHE BANK d.d. RIJEKA</item>
    </izvorni_sadrzaj>
    <derivirana_varijabla naziv="DomainObject.Predmet.OstaliListFormatedWithAdress_1">
      <item>ZOU Zorislav Krivačić i Dalibor Divić, A. K. Miošića 19, 43000 Bjelovar punomoćnik sudionika u postupku ERSTE &amp; STEIERMARKISCHE BANK d.d. RIJEKA</item>
    </derivirana_varijabla>
  </DomainObject.Predmet.OstaliListFormatedWithAdress>
  <DomainObject.Predmet.OstaliListFormatedWithAdressOIB>
    <izvorni_sadrzaj>
      <item>ZOU Zorislav Krivačić i Dalibor Divić, OIB 07189700601, A. K. Miošića 19, 43000 Bjelovar punomoćnik sudionika u postupku ERSTE &amp; STEIERMARKISCHE BANK d.d. RIJEKA</item>
    </izvorni_sadrzaj>
    <derivirana_varijabla naziv="DomainObject.Predmet.OstaliListFormatedWithAdressOIB_1">
      <item>ZOU Zorislav Krivačić i Dalibor Divić, OIB 07189700601, A. K. Miošića 19, 43000 Bjelovar punomoćnik sudionika u postupku ERSTE &amp; STEIERMARKISCHE BANK d.d. RIJEKA</item>
    </derivirana_varijabla>
  </DomainObject.Predmet.OstaliListFormatedWithAdressOIB>
  <DomainObject.Predmet.OstaliListNazivFormated>
    <izvorni_sadrzaj>
      <item>ZOU Zorislav Krivačić i Dalibor Divić</item>
    </izvorni_sadrzaj>
    <derivirana_varijabla naziv="DomainObject.Predmet.OstaliListNazivFormated_1">
      <item>ZOU Zorislav Krivačić i Dalibor Divić</item>
    </derivirana_varijabla>
  </DomainObject.Predmet.OstaliListNazivFormated>
  <DomainObject.Predmet.OstaliListNazivFormatedOIB>
    <izvorni_sadrzaj>
      <item>ZOU Zorislav Krivačić i Dalibor Divić, OIB 07189700601</item>
    </izvorni_sadrzaj>
    <derivirana_varijabla naziv="DomainObject.Predmet.OstaliListNazivFormatedOIB_1">
      <item>ZOU Zorislav Krivačić i Dalibor Divić, OIB 07189700601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>St-337/2016-63</izvorni_sadrzaj>
    <derivirana_varijabla naziv="DomainObject.PoslovniBrojDokumenta_1">St-337/2016-63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FENDI društvo s ograničenom odgovornošću za trgovinu i usluge</izvorni_sadrzaj>
    <derivirana_varijabla naziv="DomainObject.Predmet.ProtustrankaIDrugi_1">FENDI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FENDI društvo s ograničenom odgovornošću za trgovinu i usluge, OIB 95430014919, Augusta Šenoe 11, 43000 Bjelovar</izvorni_sadrzaj>
    <derivirana_varijabla naziv="DomainObject.Predmet.ProtustrankaIDrugiAdressOIB_1">FENDI društvo s ograničenom odgovornošću za trgovinu i usluge, OIB 95430014919, Augusta Šenoe 11,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FENDI društvo s ograničenom odgovornošću za trgovinu i usluge</item>
      <item>ERSTE &amp; STEIERMARKISCHE BANK d.d. RIJEKA</item>
      <item>ZOU Zorislav Krivačić i Dalibor Divić</item>
    </izvorni_sadrzaj>
    <derivirana_varijabla naziv="DomainObject.Predmet.SudioniciListNaziv_1">
      <item>FINA, RC ZAGREB, Podružnica Bjelovar</item>
      <item>FENDI društvo s ograničenom odgovornošću za trgovinu i usluge</item>
      <item>ERSTE &amp; STEIERMARKISCHE BANK d.d. RIJEKA</item>
      <item>ZOU Zorislav Krivačić i Dalibor Divić</item>
    </derivirana_varijabla>
  </DomainObject.Predmet.SudioniciListNaziv>
  <DomainObject.Predmet.SudioniciListAdressOIB>
    <izvorni_sadrzaj>
      <item>FINA, RC ZAGREB, Podružnica Bjelovar, OIB 85821130368, F. Supila 4,43000 Bjelovar</item>
      <item>FENDI društvo s ograničenom odgovornošću za trgovinu i usluge, OIB 95430014919, Augusta Šenoe 11,43000 Bjelovar</item>
      <item>ERSTE &amp; STEIERMARKISCHE BANK d.d. RIJEKA, OIB 23057039320, Jadranski trg 3a,51000 Rijeka</item>
      <item>ZOU Zorislav Krivačić i Dalibor Divić, OIB 07189700601, A. K. Miošića 19,43000 Bjelovar</item>
    </izvorni_sadrzaj>
    <derivirana_varijabla naziv="DomainObject.Predmet.SudioniciListAdressOIB_1">
      <item>FINA, RC ZAGREB, Podružnica Bjelovar, OIB 85821130368, F. Supila 4,43000 Bjelovar</item>
      <item>FENDI društvo s ograničenom odgovornošću za trgovinu i usluge, OIB 95430014919, Augusta Šenoe 11,43000 Bjelovar</item>
      <item>ERSTE &amp; STEIERMARKISCHE BANK d.d. RIJEKA, OIB 23057039320, Jadranski trg 3a,51000 Rijeka</item>
      <item>ZOU Zorislav Krivačić i Dalibor Divić, OIB 07189700601, A. K. Miošića 19,43000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EAF336-D775-4CE0-90E0-857F7C80AB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183</properties:Words>
  <properties:Characters>999</properties:Characters>
  <properties:Lines>30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2018-10-01T07:48:00Z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St-337/2016-63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