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f517" w14:paraId="707f517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C7181D" w:rsidRPr="00C7181D">
        <w:rPr>
          <w:b/>
          <w:sz w:val="24"/>
        </w:rPr>
        <w:t>VODOSTROJ j.d.o.o. u likvidaciji</w:t>
      </w:r>
      <w:r w:rsidRPr="003D5956">
        <w:rPr>
          <w:b/>
          <w:sz w:val="24"/>
        </w:rPr>
        <w:t xml:space="preserve">, </w:t>
      </w:r>
      <w:r w:rsidR="00C7181D" w:rsidRPr="00C7181D">
        <w:rPr>
          <w:b/>
          <w:sz w:val="24"/>
        </w:rPr>
        <w:t>Borovo</w:t>
      </w:r>
      <w:r w:rsidRPr="003D5956">
        <w:rPr>
          <w:b/>
          <w:sz w:val="24"/>
        </w:rPr>
        <w:t xml:space="preserve">, </w:t>
      </w:r>
      <w:proofErr w:type="spellStart"/>
      <w:r w:rsidR="00C7181D" w:rsidRPr="00C7181D">
        <w:rPr>
          <w:b/>
          <w:sz w:val="24"/>
        </w:rPr>
        <w:t>Sremska</w:t>
      </w:r>
      <w:proofErr w:type="spellEnd"/>
      <w:r w:rsidR="00C7181D" w:rsidRPr="00C7181D">
        <w:rPr>
          <w:b/>
          <w:sz w:val="24"/>
        </w:rPr>
        <w:t xml:space="preserve"> 28</w:t>
      </w:r>
      <w:r w:rsidRPr="003D5956">
        <w:rPr>
          <w:b/>
          <w:sz w:val="24"/>
        </w:rPr>
        <w:t xml:space="preserve">, MBS: </w:t>
      </w:r>
      <w:r w:rsidR="00C7181D" w:rsidRPr="00C7181D">
        <w:rPr>
          <w:b/>
          <w:sz w:val="24"/>
        </w:rPr>
        <w:t>030159033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C7181D" w:rsidRPr="00C7181D">
        <w:rPr>
          <w:b/>
          <w:sz w:val="24"/>
        </w:rPr>
        <w:t>18847577690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22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</w:t>
      </w:r>
      <w:r w:rsidR="00C7181D" w:rsidRPr="00C7181D">
        <w:t>likvidator</w:t>
      </w:r>
      <w:r w:rsidR="00C7181D">
        <w:t xml:space="preserve"> </w:t>
      </w:r>
      <w:r w:rsidR="00C7181D" w:rsidRPr="00C7181D">
        <w:rPr>
          <w:b/>
        </w:rPr>
        <w:t>Dušan Miljković, OIB: 62535535167</w:t>
      </w:r>
      <w:r w:rsidRPr="00C7181D">
        <w:rPr>
          <w:b/>
        </w:rPr>
        <w:t>,</w:t>
      </w:r>
      <w:r w:rsidRPr="00754992">
        <w:rPr>
          <w:b/>
        </w:rPr>
        <w:t xml:space="preserve"> </w:t>
      </w:r>
      <w:r w:rsidR="00C7181D" w:rsidRPr="00C7181D">
        <w:rPr>
          <w:b/>
        </w:rPr>
        <w:t xml:space="preserve">Borovo, </w:t>
      </w:r>
      <w:proofErr w:type="spellStart"/>
      <w:r w:rsidR="00C7181D" w:rsidRPr="00C7181D">
        <w:rPr>
          <w:b/>
        </w:rPr>
        <w:t>Sremska</w:t>
      </w:r>
      <w:proofErr w:type="spellEnd"/>
      <w:r w:rsidR="00C7181D" w:rsidRPr="00C7181D">
        <w:rPr>
          <w:b/>
        </w:rPr>
        <w:t xml:space="preserve"> 28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C7181D">
        <w:rPr>
          <w:b/>
        </w:rPr>
        <w:t xml:space="preserve">VODOSTROJ j.d.o.o. u likvidaciji, Borovo, </w:t>
      </w:r>
      <w:proofErr w:type="spellStart"/>
      <w:r w:rsidR="00C7181D">
        <w:rPr>
          <w:b/>
        </w:rPr>
        <w:t>Sremska</w:t>
      </w:r>
      <w:proofErr w:type="spellEnd"/>
      <w:r w:rsidR="00C7181D">
        <w:rPr>
          <w:b/>
        </w:rPr>
        <w:t xml:space="preserve"> 28, MBS: 030159033</w:t>
      </w:r>
      <w:r w:rsidR="00C7181D">
        <w:t xml:space="preserve">, </w:t>
      </w:r>
      <w:r w:rsidR="00C7181D">
        <w:rPr>
          <w:b/>
        </w:rPr>
        <w:t>OIB: 18847577690</w:t>
      </w:r>
      <w:r w:rsidR="00C7181D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  <w:r w:rsidR="00C7181D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</w:t>
      </w:r>
      <w:r w:rsidR="00C7181D" w:rsidRPr="00C7181D">
        <w:t>likvidator</w:t>
      </w:r>
      <w:r w:rsidR="00C7181D">
        <w:t xml:space="preserve"> </w:t>
      </w:r>
      <w:r w:rsidR="00C7181D" w:rsidRPr="00C7181D">
        <w:rPr>
          <w:b/>
        </w:rPr>
        <w:t xml:space="preserve">Dušan Miljković, Borovo, </w:t>
      </w:r>
      <w:proofErr w:type="spellStart"/>
      <w:r w:rsidR="00C7181D" w:rsidRPr="00C7181D">
        <w:rPr>
          <w:b/>
        </w:rPr>
        <w:t>Sremska</w:t>
      </w:r>
      <w:proofErr w:type="spellEnd"/>
      <w:r w:rsidR="00C7181D" w:rsidRPr="00C7181D">
        <w:rPr>
          <w:b/>
        </w:rPr>
        <w:t xml:space="preserve"> 28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</w:t>
      </w:r>
      <w:r w:rsidR="00C7181D">
        <w:t xml:space="preserve">likvidator </w:t>
      </w:r>
      <w:r w:rsidR="00C7181D">
        <w:rPr>
          <w:b/>
        </w:rPr>
        <w:t xml:space="preserve">Dušan Miljković, Borovo, </w:t>
      </w:r>
      <w:proofErr w:type="spellStart"/>
      <w:r w:rsidR="00C7181D">
        <w:rPr>
          <w:b/>
        </w:rPr>
        <w:t>Sremska</w:t>
      </w:r>
      <w:proofErr w:type="spellEnd"/>
      <w:r w:rsidR="00C7181D">
        <w:rPr>
          <w:b/>
        </w:rPr>
        <w:t xml:space="preserve"> 28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</w:t>
      </w:r>
      <w:r w:rsidR="00C7181D">
        <w:t xml:space="preserve">likvidator </w:t>
      </w:r>
      <w:r w:rsidR="00C7181D">
        <w:rPr>
          <w:b/>
        </w:rPr>
        <w:t xml:space="preserve">Dušan Miljković, Borovo, </w:t>
      </w:r>
      <w:proofErr w:type="spellStart"/>
      <w:r w:rsidR="00C7181D">
        <w:rPr>
          <w:b/>
        </w:rPr>
        <w:t>Sremska</w:t>
      </w:r>
      <w:proofErr w:type="spellEnd"/>
      <w:r w:rsidR="00C7181D">
        <w:rPr>
          <w:b/>
        </w:rPr>
        <w:t xml:space="preserve"> 28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="00C7181D">
        <w:t xml:space="preserve">likvidator </w:t>
      </w:r>
      <w:r w:rsidR="00C7181D">
        <w:rPr>
          <w:b/>
        </w:rPr>
        <w:t xml:space="preserve">Dušan Miljković, Borovo, </w:t>
      </w:r>
      <w:proofErr w:type="spellStart"/>
      <w:r w:rsidR="00C7181D">
        <w:rPr>
          <w:b/>
        </w:rPr>
        <w:t>Sremska</w:t>
      </w:r>
      <w:proofErr w:type="spellEnd"/>
      <w:r w:rsidR="00C7181D">
        <w:rPr>
          <w:b/>
        </w:rPr>
        <w:t xml:space="preserve"> 28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5E38EA" w:rsidRPr="005E38EA">
        <w:t>likvidator</w:t>
      </w:r>
      <w:r w:rsidR="005E38EA">
        <w:t>a dužnika</w:t>
      </w:r>
      <w:r w:rsidRPr="00E06CD0">
        <w:t>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22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C7181D" w:rsidP="008A6DA0" w:rsidR="00C7181D" w:rsidRPr="00C7181D">
      <w:pPr>
        <w:numPr>
          <w:ilvl w:val="0"/>
          <w:numId w:val="1"/>
        </w:numPr>
        <w:jc w:val="both"/>
      </w:pPr>
      <w:r>
        <w:t xml:space="preserve">likvidator </w:t>
      </w:r>
      <w:r w:rsidRPr="00C7181D">
        <w:t xml:space="preserve">Dušan Miljković, Borovo, </w:t>
      </w:r>
      <w:proofErr w:type="spellStart"/>
      <w:r w:rsidRPr="00C7181D">
        <w:t>Sremska</w:t>
      </w:r>
      <w:proofErr w:type="spellEnd"/>
      <w:r w:rsidRPr="00C7181D">
        <w:t xml:space="preserve"> 28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EE3442">
        <w:t>22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D28" w:rsidR="00C54D28">
      <w:r>
        <w:separator/>
      </w:r>
    </w:p>
  </w:endnote>
  <w:endnote w:id="0" w:type="continuationSeparator">
    <w:p w:rsidRDefault="00C54D28" w:rsidR="00C54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D28" w:rsidR="00C54D28">
      <w:r>
        <w:separator/>
      </w:r>
    </w:p>
  </w:footnote>
  <w:footnote w:id="0" w:type="continuationSeparator">
    <w:p w:rsidRDefault="00C54D28" w:rsidR="00C54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4D28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1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0117">
      <w:t>6 St-</w:t>
    </w:r>
    <w:r w:rsidR="00FC7F4E">
      <w:t>183</w:t>
    </w:r>
    <w:r w:rsidR="002500AC">
      <w:t>3</w:t>
    </w:r>
    <w:r w:rsidR="00310117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FC7F4E">
      <w:t>183</w:t>
    </w:r>
    <w:r w:rsidR="002500AC">
      <w:t>3</w:t>
    </w:r>
    <w:r>
      <w:t>/16-3</w:t>
    </w:r>
  </w:p>
  <w:p w:rsidRDefault="00C54D28" w:rsidP="00546D11" w:rsidR="00546D11">
    <w:pPr>
      <w:jc w:val="right"/>
    </w:pPr>
  </w:p>
  <w:p w:rsidRDefault="00C54D28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500AC"/>
    <w:rsid w:val="002741F4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E38EA"/>
    <w:rsid w:val="005F39F6"/>
    <w:rsid w:val="005F702C"/>
    <w:rsid w:val="0060372C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63CBE"/>
    <w:rsid w:val="009705EA"/>
    <w:rsid w:val="0098061D"/>
    <w:rsid w:val="009836D5"/>
    <w:rsid w:val="009879F2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54D28"/>
    <w:rsid w:val="00C7181D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C7F4E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1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41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41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1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1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1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41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41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1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1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87D24-5788-4CF2-AD85-06651E56D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2410</properties:Characters>
  <properties:Lines>108</properties:Lines>
  <properties:Paragraphs>24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2016-11-23T08:09:00Z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