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cee5" w14:paraId="329cee5" w:rsidRDefault="006969A7" w:rsidP="006969A7" w:rsidR="00DB443E" w:rsidRPr="006969A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969A7">
        <w:rPr>
          <w:rFonts w:cs="Times New Roman" w:hAnsi="Times New Roman" w:ascii="Times New Roman"/>
          <w:sz w:val="24"/>
          <w:szCs w:val="24"/>
        </w:rPr>
        <w:t>9</w:t>
      </w:r>
      <w:r w:rsidR="00F042C4">
        <w:rPr>
          <w:rFonts w:cs="Times New Roman" w:hAnsi="Times New Roman" w:ascii="Times New Roman"/>
          <w:sz w:val="24"/>
          <w:szCs w:val="24"/>
        </w:rPr>
        <w:t>St-22</w:t>
      </w:r>
      <w:r w:rsidRPr="006969A7">
        <w:rPr>
          <w:rFonts w:cs="Times New Roman" w:hAnsi="Times New Roman" w:ascii="Times New Roman"/>
          <w:sz w:val="24"/>
          <w:szCs w:val="24"/>
        </w:rPr>
        <w:t>/2016</w:t>
      </w:r>
    </w:p>
    <w:p w:rsidRDefault="006969A7" w:rsidR="006969A7"/>
    <w:p w:rsidRDefault="006969A7" w:rsidR="006969A7" w:rsidRPr="006969A7">
      <w:pPr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69A7"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J E Š E NJ E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Zbog službene spriječenosti uredujućeg suca, ročište zakazano za dan 12. Travnja 2016.g., odgađa se za dan 14. Travnja 2016.g. u </w:t>
      </w:r>
      <w:r w:rsidR="00F042C4">
        <w:rPr>
          <w:rFonts w:cs="Times New Roman" w:hAnsi="Times New Roman" w:ascii="Times New Roman"/>
          <w:sz w:val="24"/>
          <w:szCs w:val="24"/>
        </w:rPr>
        <w:t>11.45</w:t>
      </w:r>
      <w:r>
        <w:rPr>
          <w:rFonts w:cs="Times New Roman" w:hAnsi="Times New Roman" w:ascii="Times New Roman"/>
          <w:sz w:val="24"/>
          <w:szCs w:val="24"/>
        </w:rPr>
        <w:t xml:space="preserve"> sati, soba 212 Stalne službe u Šibeniku, Stjepana Radića 81, Šibenik.</w:t>
      </w: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29. Veljače 2016.g.</w:t>
      </w: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985381" w:rsidP="006969A7" w:rsidR="006969A7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Stečajnom dužniku</w:t>
      </w:r>
    </w:p>
    <w:p w:rsidRDefault="00985381" w:rsidP="006969A7" w:rsidR="00985381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</w:t>
      </w:r>
    </w:p>
    <w:p w:rsidRDefault="00985381" w:rsidP="006969A7" w:rsidR="00985381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Zz dužnika</w:t>
      </w:r>
    </w:p>
    <w:p w:rsidRDefault="006969A7" w:rsidP="006969A7" w:rsid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969A7" w:rsidP="006969A7" w:rsidR="006969A7" w:rsidRPr="006969A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6969A7" w:rsidRPr="00696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C85FD1"/>
    <w:multiLevelType w:val="hybridMultilevel"/>
    <w:tmpl w:val="41420FEA"/>
    <w:lvl w:tplc="26F0165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240C"/>
    <w:rsid w:val="000F0560"/>
    <w:rsid w:val="0016240C"/>
    <w:rsid w:val="00237E75"/>
    <w:rsid w:val="006969A7"/>
    <w:rsid w:val="00985381"/>
    <w:rsid w:val="00DB443E"/>
    <w:rsid w:val="00F0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F0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56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969A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F0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56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veljače 2016.</izvorni_sadrzaj>
    <derivirana_varijabla naziv="DomainObject.Predmet.DatumRjesavanja_1">29.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- uvid 25.02.16.</izvorni_sadrzaj>
    <derivirana_varijabla naziv="DomainObject.Predmet.PrimjedbaSuca_1">- uvid 25.02.16.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AGROMASLINARSTVO d.o.o. za poljoprivredu i uzgoj maslina</izvorni_sadrzaj>
    <derivirana_varijabla naziv="DomainObject.Predmet.ProtustrankaFormated_1">  AGROMASLINARSTVO d.o.o. za poljoprivredu i uzgoj maslina</derivirana_varijabla>
  </DomainObject.Predmet.ProtustrankaFormated>
  <DomainObject.Predmet.ProtustrankaFormatedOIB>
    <izvorni_sadrzaj>  AGROMASLINARSTVO d.o.o. za poljoprivredu i uzgoj maslina, OIB 03552213664</izvorni_sadrzaj>
    <derivirana_varijabla naziv="DomainObject.Predmet.ProtustrankaFormatedOIB_1">  AGROMASLINARSTVO d.o.o. za poljoprivredu i uzgoj maslina, OIB 03552213664</derivirana_varijabla>
  </DomainObject.Predmet.ProtustrankaFormatedOIB>
  <DomainObject.Predmet.ProtustrankaFormatedWithAdress>
    <izvorni_sadrzaj> AGROMASLINARSTVO d.o.o. za poljoprivredu i uzgoj maslina, Kralja Zvonimira 25, 22320 Drniš</izvorni_sadrzaj>
    <derivirana_varijabla naziv="DomainObject.Predmet.ProtustrankaFormatedWithAdress_1"> AGROMASLINARSTVO d.o.o. za poljoprivredu i uzgoj maslina, Kralja Zvonimira 25, 22320 Drniš</derivirana_varijabla>
  </DomainObject.Predmet.ProtustrankaFormatedWithAdress>
  <DomainObject.Predmet.ProtustrankaFormatedWithAdressOIB>
    <izvorni_sadrzaj> AGROMASLINARSTVO d.o.o. za poljoprivredu i uzgoj maslina, OIB 03552213664, Kralja Zvonimira 25, 22320 Drniš</izvorni_sadrzaj>
    <derivirana_varijabla naziv="DomainObject.Predmet.ProtustrankaFormatedWithAdressOIB_1"> AGROMASLINARSTVO d.o.o. za poljoprivredu i uzgoj maslina, OIB 03552213664, Kralja Zvonimira 25, 22320 Drniš</derivirana_varijabla>
  </DomainObject.Predmet.ProtustrankaFormatedWithAdressOIB>
  <DomainObject.Predmet.ProtustrankaWithAdress>
    <izvorni_sadrzaj>AGROMASLINARSTVO d.o.o. za poljoprivredu i uzgoj maslina Kralja Zvonimira 25, 22320 Drniš</izvorni_sadrzaj>
    <derivirana_varijabla naziv="DomainObject.Predmet.ProtustrankaWithAdress_1">AGROMASLINARSTVO d.o.o. za poljoprivredu i uzgoj maslina Kralja Zvonimira 25, 22320 Drniš</derivirana_varijabla>
  </DomainObject.Predmet.ProtustrankaWithAdress>
  <DomainObject.Predmet.ProtustrankaWithAdressOIB>
    <izvorni_sadrzaj>AGROMASLINARSTVO d.o.o. za poljoprivredu i uzgoj maslina, OIB 03552213664, Kralja Zvonimira 25, 22320 Drniš</izvorni_sadrzaj>
    <derivirana_varijabla naziv="DomainObject.Predmet.ProtustrankaWithAdressOIB_1">AGROMASLINARSTVO d.o.o. za poljoprivredu i uzgoj maslina, OIB 03552213664, Kralja Zvonimira 25, 22320 Drniš</derivirana_varijabla>
  </DomainObject.Predmet.ProtustrankaWithAdressOIB>
  <DomainObject.Predmet.ProtustrankaNazivFormated>
    <izvorni_sadrzaj>AGROMASLINARSTVO d.o.o. za poljoprivredu i uzgoj maslina</izvorni_sadrzaj>
    <derivirana_varijabla naziv="DomainObject.Predmet.ProtustrankaNazivFormated_1">AGROMASLINARSTVO d.o.o. za poljoprivredu i uzgoj maslina</derivirana_varijabla>
  </DomainObject.Predmet.ProtustrankaNazivFormated>
  <DomainObject.Predmet.ProtustrankaNazivFormatedOIB>
    <izvorni_sadrzaj>AGROMASLINARSTVO d.o.o. za poljoprivredu i uzgoj maslina, OIB 03552213664</izvorni_sadrzaj>
    <derivirana_varijabla naziv="DomainObject.Predmet.ProtustrankaNazivFormatedOIB_1">AGROMASLINARSTVO d.o.o. za poljoprivredu i uzgoj maslina, OIB 03552213664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AGROMASLINARSTVO d.o.o. za poljoprivredu i uzgoj maslina</item>
    </izvorni_sadrzaj>
    <derivirana_varijabla naziv="DomainObject.Predmet.ProtuStrankaListFormated_1">
      <item>AGROMASLINARSTVO d.o.o. za poljoprivredu i uzgoj maslina</item>
    </derivirana_varijabla>
  </DomainObject.Predmet.ProtuStrankaListFormated>
  <DomainObject.Predmet.ProtuStrankaListFormatedOIB>
    <izvorni_sadrzaj>
      <item>AGROMASLINARSTVO d.o.o. za poljoprivredu i uzgoj maslina, OIB 03552213664</item>
    </izvorni_sadrzaj>
    <derivirana_varijabla naziv="DomainObject.Predmet.ProtuStrankaListFormatedOIB_1">
      <item>AGROMASLINARSTVO d.o.o. za poljoprivredu i uzgoj maslina, OIB 03552213664</item>
    </derivirana_varijabla>
  </DomainObject.Predmet.ProtuStrankaListFormatedOIB>
  <DomainObject.Predmet.ProtuStrankaListFormatedWithAdress>
    <izvorni_sadrzaj>
      <item>AGROMASLINARSTVO d.o.o. za poljoprivredu i uzgoj maslina, Kralja Zvonimira 25, 22320 Drniš</item>
    </izvorni_sadrzaj>
    <derivirana_varijabla naziv="DomainObject.Predmet.ProtuStrankaListFormatedWithAdress_1">
      <item>AGROMASLINARSTVO d.o.o. za poljoprivredu i uzgoj maslina, Kralja Zvonimira 25, 22320 Drniš</item>
    </derivirana_varijabla>
  </DomainObject.Predmet.ProtuStrankaListFormatedWithAdress>
  <DomainObject.Predmet.ProtuStrankaListFormatedWithAdressOIB>
    <izvorni_sadrzaj>
      <item>AGROMASLINARSTVO d.o.o. za poljoprivredu i uzgoj maslina, OIB 03552213664, Kralja Zvonimira 25, 22320 Drniš</item>
    </izvorni_sadrzaj>
    <derivirana_varijabla naziv="DomainObject.Predmet.ProtuStrankaListFormatedWithAdressOIB_1">
      <item>AGROMASLINARSTVO d.o.o. za poljoprivredu i uzgoj maslina, OIB 03552213664, Kralja Zvonimira 25, 22320 Drniš</item>
    </derivirana_varijabla>
  </DomainObject.Predmet.ProtuStrankaListFormatedWithAdressOIB>
  <DomainObject.Predmet.ProtuStrankaListNazivFormated>
    <izvorni_sadrzaj>
      <item>AGROMASLINARSTVO d.o.o. za poljoprivredu i uzgoj maslina</item>
    </izvorni_sadrzaj>
    <derivirana_varijabla naziv="DomainObject.Predmet.ProtuStrankaListNazivFormated_1">
      <item>AGROMASLINARSTVO d.o.o. za poljoprivredu i uzgoj maslina</item>
    </derivirana_varijabla>
  </DomainObject.Predmet.ProtuStrankaListNazivFormated>
  <DomainObject.Predmet.ProtuStrankaListNazivFormatedOIB>
    <izvorni_sadrzaj>
      <item>AGROMASLINARSTVO d.o.o. za poljoprivredu i uzgoj maslina, OIB 03552213664</item>
    </izvorni_sadrzaj>
    <derivirana_varijabla naziv="DomainObject.Predmet.ProtuStrankaListNazivFormatedOIB_1">
      <item>AGROMASLINARSTVO d.o.o. za poljoprivredu i uzgoj maslina, OIB 03552213664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AGROMASLINARSTVO d.o.o. za poljoprivredu i uzgoj maslina</izvorni_sadrzaj>
    <derivirana_varijabla naziv="DomainObject.Predmet.ProtustrankaIDrugi_1">AGROMASLINARSTVO d.o.o. za poljoprivredu i uzgoj maslina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AGROMASLINARSTVO d.o.o. za poljoprivredu i uzgoj maslina, OIB 03552213664, Kralja Zvonimira 25, 22320 Drniš</izvorni_sadrzaj>
    <derivirana_varijabla naziv="DomainObject.Predmet.ProtustrankaIDrugiAdressOIB_1">AGROMASLINARSTVO d.o.o. za poljoprivredu i uzgoj maslina, OIB 03552213664, Kralja Zvonimira 25,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St-22/2016-6</izvorni_sadrzaj>
    <derivirana_varijabla naziv="DomainObject.Predmet.OdlukaRjesenje.Oznaka_1">St-22/2016-6</derivirana_varijabla>
  </DomainObject.Predmet.OdlukaRjesenje.Oznaka>
  <DomainObject.Predmet.SudioniciListNaziv>
    <izvorni_sadrzaj>
      <item>FINA - Podružnica Šibenik</item>
      <item>AGROMASLINARSTVO d.o.o. za poljoprivredu i uzgoj maslina</item>
    </izvorni_sadrzaj>
    <derivirana_varijabla naziv="DomainObject.Predmet.SudioniciListNaziv_1">
      <item>FINA - Podružnica Šibenik</item>
      <item>AGROMASLINARSTVO d.o.o. za poljoprivredu i uzgoj maslina</item>
    </derivirana_varijabla>
  </DomainObject.Predmet.SudioniciListNaziv>
  <DomainObject.Predmet.SudioniciListAdressOIB>
    <izvorni_sadrzaj>
      <item>FINA - Podružnica Šibenik, OIB 85821130368, Perivoj Luje Maruna 1,22000 Šibenik</item>
      <item>AGROMASLINARSTVO d.o.o. za poljoprivredu i uzgoj maslina, OIB 03552213664, Kralja Zvonimira 25,22320 Drniš</item>
    </izvorni_sadrzaj>
    <derivirana_varijabla naziv="DomainObject.Predmet.SudioniciListAdressOIB_1">
      <item>FINA - Podružnica Šibenik, OIB 85821130368, Perivoj Luje Maruna 1,22000 Šibenik</item>
      <item>AGROMASLINARSTVO d.o.o. za poljoprivredu i uzgoj maslina, OIB 03552213664, Kralja Zvonimira 25,22320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03552213664</item>
    </izvorni_sadrzaj>
    <derivirana_varijabla naziv="DomainObject.Predmet.SudioniciListNazivOIB_1">
      <item>, OIB 85821130368</item>
      <item>, OIB 03552213664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68</properties:Words>
  <properties:Characters>339</properties:Characters>
  <properties:Lines>38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2016-02-29T10:14:00Z</dcterms:created>
  <dc:creator>Marina Gulin</dc:creator>
  <cp:lastModifiedBy>Marina Gulin</cp:lastModifiedBy>
  <cp:lastPrinted>2016-02-29T09:47:00Z</cp:lastPrinted>
  <dcterms:modified xmlns:xsi="http://www.w3.org/2001/XMLSchema-instance" xsi:type="dcterms:W3CDTF">2016-02-29T10:14:00Z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