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1fc8" w14:paraId="2241fc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E2223">
        <w:t>ZLATNA RIJEKA</w:t>
      </w:r>
      <w:r w:rsidR="002A2F2F">
        <w:t xml:space="preserve"> d.o.o., </w:t>
      </w:r>
      <w:r w:rsidR="00FE2223">
        <w:t>Blato na cetini 40, Blato Na Cetini, OIB: 47860453532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E2223">
        <w:t xml:space="preserve">ZLATNA RIJEKA d.o.o., Blato na cetini 40, Blato Na Cetini, OIB: 47860453532 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FE2223">
        <w:rPr>
          <w:lang w:val="hr-HR"/>
        </w:rPr>
        <w:t>107.172,97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92E56" w:rsidP="00693AB7" w:rsidR="00592E56">
      <w:pPr>
        <w:ind w:firstLine="708"/>
        <w:jc w:val="center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E2223" w:rsidRPr="00FE2223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A0BC6" w:rsidR="00473132">
    <w:pPr>
      <w:pStyle w:val="Zaglavlje"/>
      <w:jc w:val="center"/>
    </w:pPr>
  </w:p>
  <w:p w:rsidRDefault="001A0BC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FE2223">
      <w:t>2474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73BAD"/>
    <w:rsid w:val="00181E23"/>
    <w:rsid w:val="001A0BC6"/>
    <w:rsid w:val="001D12C0"/>
    <w:rsid w:val="001F623D"/>
    <w:rsid w:val="00247A1A"/>
    <w:rsid w:val="00291D1D"/>
    <w:rsid w:val="002A2F2F"/>
    <w:rsid w:val="002E06E3"/>
    <w:rsid w:val="003059DD"/>
    <w:rsid w:val="00335C91"/>
    <w:rsid w:val="003619F8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05AA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32977"/>
    <w:rsid w:val="00B7506F"/>
    <w:rsid w:val="00C3076D"/>
    <w:rsid w:val="00C553FA"/>
    <w:rsid w:val="00D170AD"/>
    <w:rsid w:val="00D54741"/>
    <w:rsid w:val="00DA3487"/>
    <w:rsid w:val="00DD0D50"/>
    <w:rsid w:val="00E126B1"/>
    <w:rsid w:val="00E67493"/>
    <w:rsid w:val="00E76B52"/>
    <w:rsid w:val="00EA4F9E"/>
    <w:rsid w:val="00EB6A52"/>
    <w:rsid w:val="00EC361F"/>
    <w:rsid w:val="00F2599E"/>
    <w:rsid w:val="00F96B56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0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0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B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2474</izvorni_sadrzaj>
    <derivirana_varijabla naziv="DomainObject.Predmet.Broj_1">2474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St-2474/2015</izvorni_sadrzaj>
    <derivirana_varijabla naziv="DomainObject.Predmet.OznakaBroj_1">St-2474/2015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RIJEKA d.o.o. za prijevoz i turizam</izvorni_sadrzaj>
    <derivirana_varijabla naziv="DomainObject.Predmet.ProtustrankaFormated_1">  ZLATNA RIJEKA d.o.o. za prijevoz i turizam</derivirana_varijabla>
  </DomainObject.Predmet.ProtustrankaFormated>
  <DomainObject.Predmet.ProtustrankaFormatedOIB>
    <izvorni_sadrzaj>  ZLATNA RIJEKA d.o.o. za prijevoz i turizam, OIB 47860453532</izvorni_sadrzaj>
    <derivirana_varijabla naziv="DomainObject.Predmet.ProtustrankaFormatedOIB_1">  ZLATNA RIJEKA d.o.o. za prijevoz i turizam, OIB 47860453532</derivirana_varijabla>
  </DomainObject.Predmet.ProtustrankaFormatedOIB>
  <DomainObject.Predmet.ProtustrankaFormatedWithAdress>
    <izvorni_sadrzaj> ZLATNA RIJEKA d.o.o. za prijevoz i turizam, Blato na cetini 40, 21254 Blato Na Cetini</izvorni_sadrzaj>
    <derivirana_varijabla naziv="DomainObject.Predmet.ProtustrankaFormatedWithAdress_1"> ZLATNA RIJEKA d.o.o. za prijevoz i turizam, Blato na cetini 40, 21254 Blato Na Cetini</derivirana_varijabla>
  </DomainObject.Predmet.ProtustrankaFormatedWithAdress>
  <DomainObject.Predmet.ProtustrankaFormatedWithAdressOIB>
    <izvorni_sadrzaj> ZLATNA RIJEKA d.o.o. za prijevoz i turizam, OIB 47860453532, Blato na cetini 40, 21254 Blato Na Cetini</izvorni_sadrzaj>
    <derivirana_varijabla naziv="DomainObject.Predmet.ProtustrankaFormatedWithAdressOIB_1"> ZLATNA RIJEKA d.o.o. za prijevoz i turizam, OIB 47860453532, Blato na cetini 40, 21254 Blato Na Cetini</derivirana_varijabla>
  </DomainObject.Predmet.ProtustrankaFormatedWithAdressOIB>
  <DomainObject.Predmet.ProtustrankaWithAdress>
    <izvorni_sadrzaj>ZLATNA RIJEKA d.o.o. za prijevoz i turizam Blato na cetini 40, 21254 Blato Na Cetini</izvorni_sadrzaj>
    <derivirana_varijabla naziv="DomainObject.Predmet.ProtustrankaWithAdress_1">ZLATNA RIJEKA d.o.o. za prijevoz i turizam Blato na cetini 40, 21254 Blato Na Cetini</derivirana_varijabla>
  </DomainObject.Predmet.ProtustrankaWithAdress>
  <DomainObject.Predmet.ProtustrankaWithAdressOIB>
    <izvorni_sadrzaj>ZLATNA RIJEKA d.o.o. za prijevoz i turizam, OIB 47860453532, Blato na cetini 40, 21254 Blato Na Cetini</izvorni_sadrzaj>
    <derivirana_varijabla naziv="DomainObject.Predmet.ProtustrankaWithAdressOIB_1">ZLATNA RIJEKA d.o.o. za prijevoz i turizam, OIB 47860453532, Blato na cetini 40, 21254 Blato Na Cetini</derivirana_varijabla>
  </DomainObject.Predmet.ProtustrankaWithAdressOIB>
  <DomainObject.Predmet.ProtustrankaNazivFormated>
    <izvorni_sadrzaj>ZLATNA RIJEKA d.o.o. za prijevoz i turizam</izvorni_sadrzaj>
    <derivirana_varijabla naziv="DomainObject.Predmet.ProtustrankaNazivFormated_1">ZLATNA RIJEKA d.o.o. za prijevoz i turizam</derivirana_varijabla>
  </DomainObject.Predmet.ProtustrankaNazivFormated>
  <DomainObject.Predmet.ProtustrankaNazivFormatedOIB>
    <izvorni_sadrzaj>ZLATNA RIJEKA d.o.o. za prijevoz i turizam, OIB 47860453532</izvorni_sadrzaj>
    <derivirana_varijabla naziv="DomainObject.Predmet.ProtustrankaNazivFormatedOIB_1">ZLATNA RIJEKA d.o.o. za prijevoz i turizam, OIB 47860453532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107172.97</izvorni_sadrzaj>
    <derivirana_varijabla naziv="DomainObject.Predmet.TrenutnaVrijednost_1">107172.97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ZLATNA RIJEKA d.o.o. za prijevoz i turizam</item>
    </izvorni_sadrzaj>
    <derivirana_varijabla naziv="DomainObject.Predmet.ProtuStrankaListFormated_1">
      <item>ZLATNA RIJEKA d.o.o. za prijevoz i turizam</item>
    </derivirana_varijabla>
  </DomainObject.Predmet.ProtuStrankaListFormated>
  <DomainObject.Predmet.ProtuStrankaListFormatedOIB>
    <izvorni_sadrzaj>
      <item>ZLATNA RIJEKA d.o.o. za prijevoz i turizam, OIB 47860453532</item>
    </izvorni_sadrzaj>
    <derivirana_varijabla naziv="DomainObject.Predmet.ProtuStrankaListFormatedOIB_1">
      <item>ZLATNA RIJEKA d.o.o. za prijevoz i turizam, OIB 47860453532</item>
    </derivirana_varijabla>
  </DomainObject.Predmet.ProtuStrankaListFormatedOIB>
  <DomainObject.Predmet.ProtuStrankaListFormatedWithAdress>
    <izvorni_sadrzaj>
      <item>ZLATNA RIJEKA d.o.o. za prijevoz i turizam, Blato na cetini 40, 21254 Blato Na Cetini</item>
    </izvorni_sadrzaj>
    <derivirana_varijabla naziv="DomainObject.Predmet.ProtuStrankaListFormatedWithAdress_1">
      <item>ZLATNA RIJEKA d.o.o. za prijevoz i turizam, Blato na cetini 40, 21254 Blato Na Cetini</item>
    </derivirana_varijabla>
  </DomainObject.Predmet.ProtuStrankaListFormatedWithAdress>
  <DomainObject.Predmet.ProtuStrankaListFormatedWithAdressOIB>
    <izvorni_sadrzaj>
      <item>ZLATNA RIJEKA d.o.o. za prijevoz i turizam, OIB 47860453532, Blato na cetini 40, 21254 Blato Na Cetini</item>
    </izvorni_sadrzaj>
    <derivirana_varijabla naziv="DomainObject.Predmet.ProtuStrankaListFormatedWithAdressOIB_1">
      <item>ZLATNA RIJEKA d.o.o. za prijevoz i turizam, OIB 47860453532, Blato na cetini 40, 21254 Blato Na Cetini</item>
    </derivirana_varijabla>
  </DomainObject.Predmet.ProtuStrankaListFormatedWithAdressOIB>
  <DomainObject.Predmet.ProtuStrankaListNazivFormated>
    <izvorni_sadrzaj>
      <item>ZLATNA RIJEKA d.o.o. za prijevoz i turizam</item>
    </izvorni_sadrzaj>
    <derivirana_varijabla naziv="DomainObject.Predmet.ProtuStrankaListNazivFormated_1">
      <item>ZLATNA RIJEKA d.o.o. za prijevoz i turizam</item>
    </derivirana_varijabla>
  </DomainObject.Predmet.ProtuStrankaListNazivFormated>
  <DomainObject.Predmet.ProtuStrankaListNazivFormatedOIB>
    <izvorni_sadrzaj>
      <item>ZLATNA RIJEKA d.o.o. za prijevoz i turizam, OIB 47860453532</item>
    </izvorni_sadrzaj>
    <derivirana_varijabla naziv="DomainObject.Predmet.ProtuStrankaListNazivFormatedOIB_1">
      <item>ZLATNA RIJEKA d.o.o. za prijevoz i turizam, OIB 47860453532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ZLATNA RIJEKA d.o.o. za prijevoz i turizam</izvorni_sadrzaj>
    <derivirana_varijabla naziv="DomainObject.Predmet.ProtustrankaIDrugi_1">ZLATNA RIJEKA d.o.o. za prijevoz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ZLATNA RIJEKA d.o.o. za prijevoz i turizam, OIB 47860453532, Blato na cetini 40, 21254 Blato Na Cetini</izvorni_sadrzaj>
    <derivirana_varijabla naziv="DomainObject.Predmet.ProtustrankaIDrugiAdressOIB_1">ZLATNA RIJEKA d.o.o. za prijevoz i turizam, OIB 47860453532, Blato na cetini 40, 21254 Blato Na Cetini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RIJEKA d.o.o. za prijevoz i turizam</item>
      <item>FINANCIJSKA AGENCIJA, RC SPLIT</item>
    </izvorni_sadrzaj>
    <derivirana_varijabla naziv="DomainObject.Predmet.SudioniciListNaziv_1">
      <item>ZLATNA RIJEKA d.o.o. za prijevoz i turizam</item>
      <item>FINANCIJSKA AGENCIJA, RC SPLIT</item>
    </derivirana_varijabla>
  </DomainObject.Predmet.SudioniciListNaziv>
  <DomainObject.Predmet.SudioniciListAdressOIB>
    <izvorni_sadrzaj>
      <item>ZLATNA RIJEKA d.o.o. za prijevoz i turizam, OIB 47860453532, Blato na cetini 40,21254 Blato Na Cetini</item>
      <item>FINANCIJSKA AGENCIJA, RC SPLIT, OIB 85821130368, Mažuranićevo šetalište 24 b,21000 Split</item>
    </izvorni_sadrzaj>
    <derivirana_varijabla naziv="DomainObject.Predmet.SudioniciListAdressOIB_1">
      <item>ZLATNA RIJEKA d.o.o. za prijevoz i turizam, OIB 47860453532, Blato na cetini 40,21254 Blato Na Cetini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47860453532</item>
      <item>, OIB 85821130368</item>
    </izvorni_sadrzaj>
    <derivirana_varijabla naziv="DomainObject.Predmet.SudioniciListNazivOIB_1">
      <item>, OIB 47860453532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1753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2016-03-21T10:15:00Z</cp:lastPrinted>
  <dcterms:modified xmlns:xsi="http://www.w3.org/2001/XMLSchema-instance" xsi:type="dcterms:W3CDTF">2016-03-21T10:43:00Z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