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8b9e" w14:paraId="e648b9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C4861">
        <w:rPr>
          <w:rFonts w:cs="Times New Roman" w:hAnsi="Times New Roman" w:ascii="Times New Roman"/>
          <w:b/>
          <w:sz w:val="24"/>
          <w:szCs w:val="24"/>
        </w:rPr>
        <w:t>553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C4861">
        <w:rPr>
          <w:rFonts w:cs="Times New Roman" w:hAnsi="Times New Roman" w:ascii="Times New Roman"/>
          <w:sz w:val="24"/>
          <w:szCs w:val="24"/>
        </w:rPr>
        <w:t>EURO GRUPA INTERNATIONAL d.o.o. iz Prvić Luke, Prvić Luka bb, MBS:090010722, OIB:05681216024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1C4861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C4861">
        <w:rPr>
          <w:rFonts w:cs="Times New Roman" w:hAnsi="Times New Roman" w:ascii="Times New Roman"/>
          <w:sz w:val="24"/>
          <w:szCs w:val="24"/>
        </w:rPr>
        <w:t>EURO GRUPA INTERNATIONAL d.o.o. iz Prvić Luke, Prvić Luka bb, MBS:090010722, OIB:05681216024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C4861">
        <w:rPr>
          <w:rFonts w:cs="Times New Roman" w:hAnsi="Times New Roman" w:ascii="Times New Roman"/>
          <w:sz w:val="24"/>
          <w:szCs w:val="24"/>
        </w:rPr>
        <w:t>2.362,43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1C4861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1C4861">
        <w:rPr>
          <w:rFonts w:cs="Times New Roman" w:hAnsi="Times New Roman" w:ascii="Times New Roman"/>
          <w:sz w:val="24"/>
          <w:szCs w:val="24"/>
        </w:rPr>
        <w:t>zakonski zastupnici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 </w:t>
      </w:r>
      <w:r w:rsidR="001C4861">
        <w:rPr>
          <w:rFonts w:cs="Times New Roman" w:hAnsi="Times New Roman" w:ascii="Times New Roman"/>
          <w:sz w:val="24"/>
          <w:szCs w:val="24"/>
        </w:rPr>
        <w:t>Bruno Stupin iz Dubrovnika, Petra Zoranića 2 i Jerko Filipović iz Zagreba, Jelekovići 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1C4861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1C4861">
        <w:rPr>
          <w:rFonts w:cs="Times New Roman" w:hAnsi="Times New Roman" w:ascii="Times New Roman"/>
          <w:sz w:val="24"/>
          <w:szCs w:val="24"/>
        </w:rPr>
        <w:t>zakonski zastupnici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C4861">
        <w:rPr>
          <w:rFonts w:cs="Times New Roman" w:hAnsi="Times New Roman" w:ascii="Times New Roman"/>
          <w:sz w:val="24"/>
          <w:szCs w:val="24"/>
        </w:rPr>
        <w:t>model 05, poziv na broj 221-553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C486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C4861">
        <w:rPr>
          <w:rFonts w:cs="Times New Roman" w:hAnsi="Times New Roman" w:ascii="Times New Roman"/>
          <w:sz w:val="24"/>
          <w:szCs w:val="24"/>
        </w:rPr>
        <w:t>zakonski zastupnici dužnika Bruno Stupin iz Dubrovnika, Petra Zoranića 2 i Jerko Filipović iz Zagreba, Jelekovići 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372" w:rsidP="00357C73" w:rsidR="00BC7372">
      <w:pPr>
        <w:spacing w:lineRule="auto" w:line="240" w:after="0"/>
      </w:pPr>
      <w:r>
        <w:separator/>
      </w:r>
    </w:p>
  </w:endnote>
  <w:endnote w:id="0" w:type="continuationSeparator">
    <w:p w:rsidRDefault="00BC7372" w:rsidP="00357C73" w:rsidR="00BC73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372" w:rsidP="00357C73" w:rsidR="00BC7372">
      <w:pPr>
        <w:spacing w:lineRule="auto" w:line="240" w:after="0"/>
      </w:pPr>
      <w:r>
        <w:separator/>
      </w:r>
    </w:p>
  </w:footnote>
  <w:footnote w:id="0" w:type="continuationSeparator">
    <w:p w:rsidRDefault="00BC7372" w:rsidP="00357C73" w:rsidR="00BC73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6A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1C4861">
          <w:rPr>
            <w:rFonts w:cs="Times New Roman" w:hAnsi="Times New Roman" w:ascii="Times New Roman"/>
            <w:sz w:val="24"/>
            <w:szCs w:val="24"/>
          </w:rPr>
          <w:t xml:space="preserve"> St-55</w:t>
        </w:r>
        <w:r w:rsidR="00534EDE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24833"/>
    <w:rsid w:val="00162D94"/>
    <w:rsid w:val="00194D69"/>
    <w:rsid w:val="001B1CEA"/>
    <w:rsid w:val="001C3141"/>
    <w:rsid w:val="001C486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5D43"/>
    <w:rsid w:val="00552C25"/>
    <w:rsid w:val="00596AAF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43105"/>
    <w:rsid w:val="00981546"/>
    <w:rsid w:val="009F5C94"/>
    <w:rsid w:val="00A1166B"/>
    <w:rsid w:val="00A94060"/>
    <w:rsid w:val="00B85FEC"/>
    <w:rsid w:val="00BC7372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24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8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83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8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8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24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8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83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8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8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GRUPA INTERNATIONAL d.o.o. za proizvodnju, građenje, trgovinu i usluge</izvorni_sadrzaj>
    <derivirana_varijabla naziv="DomainObject.Predmet.ProtustrankaFormated_1">  EURO GRUPA INTERNATIONAL d.o.o. za proizvodnju, građenje, trgovinu i usluge</derivirana_varijabla>
  </DomainObject.Predmet.ProtustrankaFormated>
  <DomainObject.Predmet.ProtustrankaFormatedOIB>
    <izvorni_sadrzaj>  EURO GRUPA INTERNATIONAL d.o.o. za proizvodnju, građenje, trgovinu i usluge, OIB 05681216024</izvorni_sadrzaj>
    <derivirana_varijabla naziv="DomainObject.Predmet.ProtustrankaFormatedOIB_1">  EURO GRUPA INTERNATIONAL d.o.o. za proizvodnju, građenje, trgovinu i usluge, OIB 05681216024</derivirana_varijabla>
  </DomainObject.Predmet.ProtustrankaFormatedOIB>
  <DomainObject.Predmet.ProtustrankaFormatedWithAdress>
    <izvorni_sadrzaj> EURO GRUPA INTERNATIONAL d.o.o. za proizvodnju, građenje, trgovinu i usluge, Prvić Luka bb , 22233 Prvić Luka</izvorni_sadrzaj>
    <derivirana_varijabla naziv="DomainObject.Predmet.ProtustrankaFormatedWithAdress_1"> EURO GRUPA INTERNATIONAL d.o.o. za proizvodnju, građenje, trgovinu i usluge, Prvić Luka bb , 22233 Prvić Luka</derivirana_varijabla>
  </DomainObject.Predmet.ProtustrankaFormatedWithAdress>
  <DomainObject.Predmet.ProtustrankaFormatedWithAdressOIB>
    <izvorni_sadrzaj> EURO GRUPA INTERNATIONAL d.o.o. za proizvodnju, građenje, trgovinu i usluge, OIB 05681216024, Prvić Luka bb , 22233 Prvić Luka</izvorni_sadrzaj>
    <derivirana_varijabla naziv="DomainObject.Predmet.ProtustrankaFormatedWithAdressOIB_1"> EURO GRUPA INTERNATIONAL d.o.o. za proizvodnju, građenje, trgovinu i usluge, OIB 05681216024, Prvić Luka bb , 22233 Prvić Luka</derivirana_varijabla>
  </DomainObject.Predmet.ProtustrankaFormatedWithAdressOIB>
  <DomainObject.Predmet.ProtustrankaWithAdress>
    <izvorni_sadrzaj>EURO GRUPA INTERNATIONAL d.o.o. za proizvodnju, građenje, trgovinu i usluge Prvić Luka bb , 22233 Prvić Luka</izvorni_sadrzaj>
    <derivirana_varijabla naziv="DomainObject.Predmet.ProtustrankaWithAdress_1">EURO GRUPA INTERNATIONAL d.o.o. za proizvodnju, građenje, trgovinu i usluge Prvić Luka bb , 22233 Prvić Luka</derivirana_varijabla>
  </DomainObject.Predmet.ProtustrankaWithAdress>
  <DomainObject.Predmet.ProtustrankaWithAdressOIB>
    <izvorni_sadrzaj>EURO GRUPA INTERNATIONAL d.o.o. za proizvodnju, građenje, trgovinu i usluge, OIB 05681216024, Prvić Luka bb , 22233 Prvić Luka</izvorni_sadrzaj>
    <derivirana_varijabla naziv="DomainObject.Predmet.ProtustrankaWithAdressOIB_1">EURO GRUPA INTERNATIONAL d.o.o. za proizvodnju, građenje, trgovinu i usluge, OIB 05681216024, Prvić Luka bb , 22233 Prvić Luka</derivirana_varijabla>
  </DomainObject.Predmet.ProtustrankaWithAdressOIB>
  <DomainObject.Predmet.ProtustrankaNazivFormated>
    <izvorni_sadrzaj>EURO GRUPA INTERNATIONAL d.o.o. za proizvodnju, građenje, trgovinu i usluge</izvorni_sadrzaj>
    <derivirana_varijabla naziv="DomainObject.Predmet.ProtustrankaNazivFormated_1">EURO GRUPA INTERNATIONAL d.o.o. za proizvodnju, građenje, trgovinu i usluge</derivirana_varijabla>
  </DomainObject.Predmet.ProtustrankaNazivFormated>
  <DomainObject.Predmet.ProtustrankaNazivFormatedOIB>
    <izvorni_sadrzaj>EURO GRUPA INTERNATIONAL d.o.o. za proizvodnju, građenje, trgovinu i usluge, OIB 05681216024</izvorni_sadrzaj>
    <derivirana_varijabla naziv="DomainObject.Predmet.ProtustrankaNazivFormatedOIB_1">EURO GRUPA INTERNATIONAL d.o.o. za proizvodnju, građenje, trgovinu i usluge, OIB 05681216024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GRUPA INTERNATIONAL d.o.o. za proizvodnju, građenje, trgovinu i usluge</item>
    </izvorni_sadrzaj>
    <derivirana_varijabla naziv="DomainObject.Predmet.ProtuStrankaListFormated_1">
      <item>EURO GRUPA INTERNATIONAL d.o.o. za proizvodnju, građenje, trgovinu i usluge</item>
    </derivirana_varijabla>
  </DomainObject.Predmet.ProtuStrankaListFormated>
  <DomainObject.Predmet.ProtuStrankaListFormatedOIB>
    <izvorni_sadrzaj>
      <item>EURO GRUPA INTERNATIONAL d.o.o. za proizvodnju, građenje, trgovinu i usluge, OIB 05681216024</item>
    </izvorni_sadrzaj>
    <derivirana_varijabla naziv="DomainObject.Predmet.ProtuStrankaListFormatedOIB_1">
      <item>EURO GRUPA INTERNATIONAL d.o.o. za proizvodnju, građenje, trgovinu i usluge, OIB 05681216024</item>
    </derivirana_varijabla>
  </DomainObject.Predmet.ProtuStrankaListFormatedOIB>
  <DomainObject.Predmet.ProtuStrankaListFormatedWithAdress>
    <izvorni_sadrzaj>
      <item>EURO GRUPA INTERNATIONAL d.o.o. za proizvodnju, građenje, trgovinu i usluge, Prvić Luka bb , 22233 Prvić Luka</item>
    </izvorni_sadrzaj>
    <derivirana_varijabla naziv="DomainObject.Predmet.ProtuStrankaListFormatedWithAdress_1">
      <item>EURO GRUPA INTERNATIONAL d.o.o. za proizvodnju, građenje, trgovinu i usluge, Prvić Luka bb , 22233 Prvić Luka</item>
    </derivirana_varijabla>
  </DomainObject.Predmet.ProtuStrankaListFormatedWithAdress>
  <DomainObject.Predmet.ProtuStrankaListFormatedWithAdressOIB>
    <izvorni_sadrzaj>
      <item>EURO GRUPA INTERNATIONAL d.o.o. za proizvodnju, građenje, trgovinu i usluge, OIB 05681216024, Prvić Luka bb , 22233 Prvić Luka</item>
    </izvorni_sadrzaj>
    <derivirana_varijabla naziv="DomainObject.Predmet.ProtuStrankaListFormatedWithAdressOIB_1">
      <item>EURO GRUPA INTERNATIONAL d.o.o. za proizvodnju, građenje, trgovinu i usluge, OIB 05681216024, Prvić Luka bb , 22233 Prvić Luka</item>
    </derivirana_varijabla>
  </DomainObject.Predmet.ProtuStrankaListFormatedWithAdressOIB>
  <DomainObject.Predmet.ProtuStrankaListNazivFormated>
    <izvorni_sadrzaj>
      <item>EURO GRUPA INTERNATIONAL d.o.o. za proizvodnju, građenje, trgovinu i usluge</item>
    </izvorni_sadrzaj>
    <derivirana_varijabla naziv="DomainObject.Predmet.ProtuStrankaListNazivFormated_1">
      <item>EURO GRUPA INTERNATIONAL d.o.o. za proizvodnju, građenje, trgovinu i usluge</item>
    </derivirana_varijabla>
  </DomainObject.Predmet.ProtuStrankaListNazivFormated>
  <DomainObject.Predmet.ProtuStrankaListNazivFormatedOIB>
    <izvorni_sadrzaj>
      <item>EURO GRUPA INTERNATIONAL d.o.o. za proizvodnju, građenje, trgovinu i usluge, OIB 05681216024</item>
    </izvorni_sadrzaj>
    <derivirana_varijabla naziv="DomainObject.Predmet.ProtuStrankaListNazivFormatedOIB_1">
      <item>EURO GRUPA INTERNATIONAL d.o.o. za proizvodnju, građenje, trgovinu i usluge, OIB 05681216024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GRUPA INTERNATIONAL d.o.o. za proizvodnju, građenje, trgovinu i usluge</izvorni_sadrzaj>
    <derivirana_varijabla naziv="DomainObject.Predmet.ProtustrankaIDrugi_1">EURO GRUPA INTERNATIONAL d.o.o. za proizvodnju, građenje, trgovinu i usluge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EURO GRUPA INTERNATIONAL d.o.o. za proizvodnju, građenje, trgovinu i usluge, OIB 05681216024, Prvić Luka bb , 22233 Prvić Luka</izvorni_sadrzaj>
    <derivirana_varijabla naziv="DomainObject.Predmet.ProtustrankaIDrugiAdressOIB_1">EURO GRUPA INTERNATIONAL d.o.o. za proizvodnju, građenje, trgovinu i usluge, OIB 05681216024, Prvić Luka bb 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GRUPA INTERNATIONAL d.o.o. za proizvodnju, građenje, trgovinu i usluge</item>
    </izvorni_sadrzaj>
    <derivirana_varijabla naziv="DomainObject.Predmet.SudioniciListNaziv_1">
      <item>FINA - Podružnica Šibenik</item>
      <item>EURO GRUPA INTERNATIONAL d.o.o. za proizvodnju, građenje, trgovinu i usluge</item>
    </derivirana_varijabla>
  </DomainObject.Predmet.SudioniciListNaziv>
  <DomainObject.Predmet.SudioniciListAdressOIB>
    <izvorni_sadrzaj>
      <item>FINA - Podružnica Šibenik, OIB 85821130368, Perivoj L. Marune 1,22000 Dubrava Kod Šibenika</item>
      <item>EURO GRUPA INTERNATIONAL d.o.o. za proizvodnju, građenje, trgovinu i usluge, OIB 05681216024, Prvić Luka bb ,22233 Prvić Luka</item>
    </izvorni_sadrzaj>
    <derivirana_varijabla naziv="DomainObject.Predmet.SudioniciListAdressOIB_1">
      <item>FINA - Podružnica Šibenik, OIB 85821130368, Perivoj L. Marune 1,22000 Dubrava Kod Šibenika</item>
      <item>EURO GRUPA INTERNATIONAL d.o.o. za proizvodnju, građenje, trgovinu i usluge, OIB 05681216024, Prvić Luka bb 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05681216024</item>
    </izvorni_sadrzaj>
    <derivirana_varijabla naziv="DomainObject.Predmet.SudioniciListNazivOIB_1">
      <item>, OIB 85821130368</item>
      <item>, OIB 05681216024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2365</properties:Characters>
  <properties:Lines>74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2015-11-05T13:22:00Z</dcterms:created>
  <dc:creator>Joško Livaković</dc:creator>
  <cp:lastModifiedBy>Katarina Benić</cp:lastModifiedBy>
  <cp:lastPrinted>2015-11-06T08:35:00Z</cp:lastPrinted>
  <dcterms:modified xmlns:xsi="http://www.w3.org/2001/XMLSchema-instance" xsi:type="dcterms:W3CDTF">2015-11-06T08:35:00Z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