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43fa" w14:paraId="9a743f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07491">
        <w:t>4</w:t>
      </w:r>
      <w:r w:rsidR="00DE34AB">
        <w:t>/</w:t>
      </w:r>
      <w:r w:rsidR="001A2481" w:rsidRPr="000351DA">
        <w:t>1</w:t>
      </w:r>
      <w:r w:rsidR="00307491">
        <w:t>7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307491" w:rsidRPr="00DC23B3">
        <w:t>EOL NAUTIKA d.o.o., Zadar, Ulica Marijane Radev 45, OIB: 19530934876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307491">
        <w:t>8. veljače 2017. u 08,55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307491" w:rsidRPr="00DC23B3">
        <w:t>EOL NAUTIKA d.o.o., Zadar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307491">
        <w:t>7. veljače 2017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307491">
        <w:t>10. siječnja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2043A2"/>
    <w:rsid w:val="00204DB8"/>
    <w:rsid w:val="00206B33"/>
    <w:rsid w:val="00221CA4"/>
    <w:rsid w:val="00237CCD"/>
    <w:rsid w:val="0024291D"/>
    <w:rsid w:val="0025121F"/>
    <w:rsid w:val="002570FB"/>
    <w:rsid w:val="002658E8"/>
    <w:rsid w:val="0026655C"/>
    <w:rsid w:val="00281F1F"/>
    <w:rsid w:val="002B5901"/>
    <w:rsid w:val="002C1CE0"/>
    <w:rsid w:val="002D2252"/>
    <w:rsid w:val="00307491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300AA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90989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E37BF"/>
    <w:rsid w:val="008F1162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7525"/>
    <w:rsid w:val="00BF1427"/>
    <w:rsid w:val="00BF3DDD"/>
    <w:rsid w:val="00BF40AD"/>
    <w:rsid w:val="00C01016"/>
    <w:rsid w:val="00C06372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62364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3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36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36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36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3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36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36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36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115</properties:Words>
  <properties:Characters>677</properties:Characters>
  <properties:Lines>37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2017-01-10T08:02:00Z</dcterms:created>
  <dc:creator>Administrator</dc:creator>
  <cp:lastModifiedBy>wsadmin</cp:lastModifiedBy>
  <cp:lastPrinted>2016-05-31T12:57:00Z</cp:lastPrinted>
  <dcterms:modified xmlns:xsi="http://www.w3.org/2001/XMLSchema-instance" xsi:type="dcterms:W3CDTF">2017-01-10T13:36:00Z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