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bed78a3" w14:paraId="bed78a3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7B1979">
              <w:t>242</w:t>
            </w:r>
            <w:r w:rsidR="007367BB">
              <w:t>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7B1979">
        <w:t xml:space="preserve"> Športski nogometni klub DINAMO Apatija, Apatija 56A, Apatija, OIB: 00842179032</w:t>
      </w:r>
      <w:r w:rsidR="008D31B2">
        <w:t xml:space="preserve">, </w:t>
      </w:r>
      <w:r w:rsidR="007367BB">
        <w:t>10. kolovoza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B1979">
        <w:t xml:space="preserve"> Športski nogometni klub DINAMO Apatija, Apatija 56A, Apatija, OIB: 00842179032</w:t>
      </w:r>
      <w:r w:rsidR="00740000">
        <w:t xml:space="preserve">, </w:t>
      </w:r>
      <w:r w:rsidR="00CB6C18">
        <w:t xml:space="preserve">iznosi </w:t>
      </w:r>
      <w:r w:rsidR="007B1979">
        <w:t>10.950,00</w:t>
      </w:r>
      <w:r w:rsidR="00035D03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</w:t>
      </w:r>
      <w:r w:rsidR="007B1979">
        <w:t>predsjednik udruge Ivica Modrić, Apatija 84, Apatija, OIB: 63058527274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B1979">
        <w:t>predsjednik udruge Ivica Modrić, Apatija 84, Apatija, OIB: 63058527274,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7367BB">
        <w:t>10. kolovoza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C66" w:rsidR="00476C66">
      <w:r>
        <w:separator/>
      </w:r>
    </w:p>
  </w:endnote>
  <w:endnote w:id="0" w:type="continuationSeparator">
    <w:p w:rsidRDefault="00476C66" w:rsidR="00476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C66" w:rsidR="00476C66">
      <w:r>
        <w:separator/>
      </w:r>
    </w:p>
  </w:footnote>
  <w:footnote w:id="0" w:type="continuationSeparator">
    <w:p w:rsidRDefault="00476C66" w:rsidR="00476C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7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6C66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B1979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72F22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2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2F22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2F22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2F22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2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2F22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2F22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2F22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Športski nogometni klub DINAMO Apatija</izvorni_sadrzaj>
    <derivirana_varijabla naziv="DomainObject.Predmet.ProtustrankaFormated_1">  Športski nogometni klub DINAMO Apatija</derivirana_varijabla>
  </DomainObject.Predmet.ProtustrankaFormated>
  <DomainObject.Predmet.ProtustrankaFormatedOIB>
    <izvorni_sadrzaj>  Športski nogometni klub DINAMO Apatija, OIB 00842179032</izvorni_sadrzaj>
    <derivirana_varijabla naziv="DomainObject.Predmet.ProtustrankaFormatedOIB_1">  Športski nogometni klub DINAMO Apatija, OIB 00842179032</derivirana_varijabla>
  </DomainObject.Predmet.ProtustrankaFormatedOIB>
  <DomainObject.Predmet.ProtustrankaFormatedWithAdress>
    <izvorni_sadrzaj> Športski nogometni klub DINAMO Apatija, Apatija 56 A, 42230 Apatija</izvorni_sadrzaj>
    <derivirana_varijabla naziv="DomainObject.Predmet.ProtustrankaFormatedWithAdress_1"> Športski nogometni klub DINAMO Apatija, Apatija 56 A, 42230 Apatija</derivirana_varijabla>
  </DomainObject.Predmet.ProtustrankaFormatedWithAdress>
  <DomainObject.Predmet.ProtustrankaFormatedWithAdressOIB>
    <izvorni_sadrzaj> Športski nogometni klub DINAMO Apatija, OIB 00842179032, Apatija 56 A, 42230 Apatija</izvorni_sadrzaj>
    <derivirana_varijabla naziv="DomainObject.Predmet.ProtustrankaFormatedWithAdressOIB_1"> Športski nogometni klub DINAMO Apatija, OIB 00842179032, Apatija 56 A, 42230 Apatija</derivirana_varijabla>
  </DomainObject.Predmet.ProtustrankaFormatedWithAdressOIB>
  <DomainObject.Predmet.ProtustrankaWithAdress>
    <izvorni_sadrzaj>Športski nogometni klub DINAMO Apatija Apatija 56 A, 42230 Apatija</izvorni_sadrzaj>
    <derivirana_varijabla naziv="DomainObject.Predmet.ProtustrankaWithAdress_1">Športski nogometni klub DINAMO Apatija Apatija 56 A, 42230 Apatija</derivirana_varijabla>
  </DomainObject.Predmet.ProtustrankaWithAdress>
  <DomainObject.Predmet.ProtustrankaWithAdressOIB>
    <izvorni_sadrzaj>Športski nogometni klub DINAMO Apatija, OIB 00842179032, Apatija 56 A, 42230 Apatija</izvorni_sadrzaj>
    <derivirana_varijabla naziv="DomainObject.Predmet.ProtustrankaWithAdressOIB_1">Športski nogometni klub DINAMO Apatija, OIB 00842179032, Apatija 56 A, 42230 Apatija</derivirana_varijabla>
  </DomainObject.Predmet.ProtustrankaWithAdressOIB>
  <DomainObject.Predmet.ProtustrankaNazivFormated>
    <izvorni_sadrzaj>Športski nogometni klub DINAMO Apatija</izvorni_sadrzaj>
    <derivirana_varijabla naziv="DomainObject.Predmet.ProtustrankaNazivFormated_1">Športski nogometni klub DINAMO Apatija</derivirana_varijabla>
  </DomainObject.Predmet.ProtustrankaNazivFormated>
  <DomainObject.Predmet.ProtustrankaNazivFormatedOIB>
    <izvorni_sadrzaj>Športski nogometni klub DINAMO Apatija, OIB 00842179032</izvorni_sadrzaj>
    <derivirana_varijabla naziv="DomainObject.Predmet.ProtustrankaNazivFormatedOIB_1">Športski nogometni klub DINAMO Apatija, OIB 00842179032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10950.00</izvorni_sadrzaj>
    <derivirana_varijabla naziv="DomainObject.Predmet.TrenutnaVrijednost_1">10950.00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Športski nogometni klub DINAMO Apatija</item>
    </izvorni_sadrzaj>
    <derivirana_varijabla naziv="DomainObject.Predmet.ProtuStrankaListFormated_1">
      <item>Športski nogometni klub DINAMO Apatija</item>
    </derivirana_varijabla>
  </DomainObject.Predmet.ProtuStrankaListFormated>
  <DomainObject.Predmet.ProtuStrankaListFormatedOIB>
    <izvorni_sadrzaj>
      <item>Športski nogometni klub DINAMO Apatija, OIB 00842179032</item>
    </izvorni_sadrzaj>
    <derivirana_varijabla naziv="DomainObject.Predmet.ProtuStrankaListFormatedOIB_1">
      <item>Športski nogometni klub DINAMO Apatija, OIB 00842179032</item>
    </derivirana_varijabla>
  </DomainObject.Predmet.ProtuStrankaListFormatedOIB>
  <DomainObject.Predmet.ProtuStrankaListFormatedWithAdress>
    <izvorni_sadrzaj>
      <item>Športski nogometni klub DINAMO Apatija, Apatija 56 A, 42230 Apatija</item>
    </izvorni_sadrzaj>
    <derivirana_varijabla naziv="DomainObject.Predmet.ProtuStrankaListFormatedWithAdress_1">
      <item>Športski nogometni klub DINAMO Apatija, Apatija 56 A, 42230 Apatija</item>
    </derivirana_varijabla>
  </DomainObject.Predmet.ProtuStrankaListFormatedWithAdress>
  <DomainObject.Predmet.ProtuStrankaListFormatedWithAdressOIB>
    <izvorni_sadrzaj>
      <item>Športski nogometni klub DINAMO Apatija, OIB 00842179032, Apatija 56 A, 42230 Apatija</item>
    </izvorni_sadrzaj>
    <derivirana_varijabla naziv="DomainObject.Predmet.ProtuStrankaListFormatedWithAdressOIB_1">
      <item>Športski nogometni klub DINAMO Apatija, OIB 00842179032, Apatija 56 A, 42230 Apatija</item>
    </derivirana_varijabla>
  </DomainObject.Predmet.ProtuStrankaListFormatedWithAdressOIB>
  <DomainObject.Predmet.ProtuStrankaListNazivFormated>
    <izvorni_sadrzaj>
      <item>Športski nogometni klub DINAMO Apatija</item>
    </izvorni_sadrzaj>
    <derivirana_varijabla naziv="DomainObject.Predmet.ProtuStrankaListNazivFormated_1">
      <item>Športski nogometni klub DINAMO Apatija</item>
    </derivirana_varijabla>
  </DomainObject.Predmet.ProtuStrankaListNazivFormated>
  <DomainObject.Predmet.ProtuStrankaListNazivFormatedOIB>
    <izvorni_sadrzaj>
      <item>Športski nogometni klub DINAMO Apatija, OIB 00842179032</item>
    </izvorni_sadrzaj>
    <derivirana_varijabla naziv="DomainObject.Predmet.ProtuStrankaListNazivFormatedOIB_1">
      <item>Športski nogometni klub DINAMO Apatija, OIB 00842179032</item>
    </derivirana_varijabla>
  </DomainObject.Predmet.ProtuStrankaListNazivFormatedOIB>
  <DomainObject.Predmet.OstaliListFormated>
    <izvorni_sadrzaj>
      <item>Ivica Modrić</item>
    </izvorni_sadrzaj>
    <derivirana_varijabla naziv="DomainObject.Predmet.OstaliListFormated_1">
      <item>Ivica Modrić</item>
    </derivirana_varijabla>
  </DomainObject.Predmet.OstaliListFormated>
  <DomainObject.Predmet.OstaliListFormatedOIB>
    <izvorni_sadrzaj>
      <item>Ivica Modrić, OIB 63058527274</item>
    </izvorni_sadrzaj>
    <derivirana_varijabla naziv="DomainObject.Predmet.OstaliListFormatedOIB_1">
      <item>Ivica Modrić, OIB 63058527274</item>
    </derivirana_varijabla>
  </DomainObject.Predmet.OstaliListFormatedOIB>
  <DomainObject.Predmet.OstaliListFormatedWithAdress>
    <izvorni_sadrzaj>
      <item>Ivica Modrić, Apatija 84, 42230 Apatija</item>
    </izvorni_sadrzaj>
    <derivirana_varijabla naziv="DomainObject.Predmet.OstaliListFormatedWithAdress_1">
      <item>Ivica Modrić, Apatija 84, 42230 Apatija</item>
    </derivirana_varijabla>
  </DomainObject.Predmet.OstaliListFormatedWithAdress>
  <DomainObject.Predmet.OstaliListFormatedWithAdressOIB>
    <izvorni_sadrzaj>
      <item>Ivica Modrić, OIB 63058527274, Apatija 84, 42230 Apatija</item>
    </izvorni_sadrzaj>
    <derivirana_varijabla naziv="DomainObject.Predmet.OstaliListFormatedWithAdressOIB_1">
      <item>Ivica Modrić, OIB 63058527274, Apatija 84, 42230 Apatija</item>
    </derivirana_varijabla>
  </DomainObject.Predmet.OstaliListFormatedWithAdressOIB>
  <DomainObject.Predmet.OstaliListNazivFormated>
    <izvorni_sadrzaj>
      <item>Ivica Modrić</item>
    </izvorni_sadrzaj>
    <derivirana_varijabla naziv="DomainObject.Predmet.OstaliListNazivFormated_1">
      <item>Ivica Modrić</item>
    </derivirana_varijabla>
  </DomainObject.Predmet.OstaliListNazivFormated>
  <DomainObject.Predmet.OstaliListNazivFormatedOIB>
    <izvorni_sadrzaj>
      <item>Ivica Modrić, OIB 63058527274</item>
    </izvorni_sadrzaj>
    <derivirana_varijabla naziv="DomainObject.Predmet.OstaliListNazivFormatedOIB_1">
      <item>Ivica Modrić, OIB 63058527274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Športski nogometni klub DINAMO Apatija</izvorni_sadrzaj>
    <derivirana_varijabla naziv="DomainObject.Predmet.ProtustrankaIDrugi_1">Športski nogometni klub DINAMO Apatija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Športski nogometni klub DINAMO Apatija, OIB 00842179032, Apatija 56 A, 42230 Apatija</izvorni_sadrzaj>
    <derivirana_varijabla naziv="DomainObject.Predmet.ProtustrankaIDrugiAdressOIB_1">Športski nogometni klub DINAMO Apatija, OIB 00842179032, Apatija 56 A, 42230 Apatija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Športski nogometni klub DINAMO Apatija</item>
      <item>Ivica Modrić</item>
    </izvorni_sadrzaj>
    <derivirana_varijabla naziv="DomainObject.Predmet.SudioniciListNaziv_1">
      <item>Financijska agencija</item>
      <item>Športski nogometni klub DINAMO Apatija</item>
      <item>Ivica Modrić</item>
    </derivirana_varijabla>
  </DomainObject.Predmet.SudioniciListNaziv>
  <DomainObject.Predmet.SudioniciListAdressOIB>
    <izvorni_sadrzaj>
      <item>Financijska agencija, OIB 85821130368, A. Cesarca 2,42000 Varaždin</item>
      <item>Športski nogometni klub DINAMO Apatija, OIB 00842179032, Apatija 56 A,42230 Apatija</item>
      <item>Ivica Modrić, OIB 63058527274, Apatija 84,42230 Apatija</item>
    </izvorni_sadrzaj>
    <derivirana_varijabla naziv="DomainObject.Predmet.SudioniciListAdressOIB_1">
      <item>Financijska agencija, OIB 85821130368, A. Cesarca 2,42000 Varaždin</item>
      <item>Športski nogometni klub DINAMO Apatija, OIB 00842179032, Apatija 56 A,42230 Apatija</item>
      <item>Ivica Modrić, OIB 63058527274, Apatija 84,42230 Apatija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00842179032</item>
      <item>, OIB 63058527274</item>
    </izvorni_sadrzaj>
    <derivirana_varijabla naziv="DomainObject.Predmet.SudioniciListNazivOIB_1">
      <item>, OIB 85821130368</item>
      <item>, OIB 00842179032</item>
      <item>, OIB 63058527274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7C725-21A6-457F-A73C-0618DFF4F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2215</properties:Characters>
  <properties:Lines>52</properties:Lines>
  <properties:Paragraphs>15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2018-08-10T12:00:00Z</cp:lastPrinted>
  <dcterms:modified xmlns:xsi="http://www.w3.org/2001/XMLSchema-instance" xsi:type="dcterms:W3CDTF">2018-08-10T12:01:00Z</dcterms:modified>
  <cp:revision>141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