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dede" w14:paraId="edfded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60AE3">
        <w:rPr>
          <w:rFonts w:hAnsi="Times New Roman" w:ascii="Times New Roman"/>
          <w:szCs w:val="24"/>
        </w:rPr>
        <w:t>5579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2D360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D3894" w:rsidRPr="00C50071">
        <w:rPr>
          <w:rFonts w:hAnsi="Times New Roman" w:ascii="Times New Roman"/>
          <w:szCs w:val="24"/>
        </w:rPr>
        <w:t>JOSIPOVIĆ USLUGE j.d.o.o za usluge</w:t>
      </w:r>
      <w:r w:rsidR="007D3894">
        <w:rPr>
          <w:rFonts w:hAnsi="Times New Roman" w:ascii="Times New Roman"/>
          <w:szCs w:val="24"/>
        </w:rPr>
        <w:t xml:space="preserve">, Velika Gorica (Grad Velika Gorica), Matije Slatinskog 2, OIB: </w:t>
      </w:r>
      <w:r w:rsidR="007D3894" w:rsidRPr="00DD0DD8">
        <w:rPr>
          <w:rFonts w:hAnsi="Times New Roman" w:ascii="Times New Roman"/>
          <w:szCs w:val="24"/>
        </w:rPr>
        <w:t>07673039046</w:t>
      </w:r>
      <w:r w:rsidR="007D3894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BE5B01" w:rsidP="00FF649E" w:rsidR="00BE5B01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D3894" w:rsidRPr="00C50071">
        <w:rPr>
          <w:rFonts w:hAnsi="Times New Roman" w:ascii="Times New Roman"/>
          <w:szCs w:val="24"/>
        </w:rPr>
        <w:t>JOSIPOVIĆ USLUGE j.d.o.o za usluge</w:t>
      </w:r>
      <w:r w:rsidR="007D3894">
        <w:rPr>
          <w:rFonts w:hAnsi="Times New Roman" w:ascii="Times New Roman"/>
          <w:szCs w:val="24"/>
        </w:rPr>
        <w:t xml:space="preserve">, Velika Gorica (Grad Velika Gorica), Matije Slatinskog 2, OIB: </w:t>
      </w:r>
      <w:r w:rsidR="007D3894" w:rsidRPr="00DD0DD8">
        <w:rPr>
          <w:rFonts w:hAnsi="Times New Roman" w:ascii="Times New Roman"/>
          <w:szCs w:val="24"/>
        </w:rPr>
        <w:t>07673039046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D3894">
        <w:rPr>
          <w:rFonts w:hAnsi="Times New Roman" w:ascii="Times New Roman"/>
        </w:rPr>
        <w:t>53.633,06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37014" w:rsidR="0013701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B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37014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8153F"/>
    <w:rsid w:val="00396D7A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7382F"/>
    <w:rsid w:val="00683F13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0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0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0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0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0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0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0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0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5579</izvorni_sadrzaj>
    <derivirana_varijabla naziv="DomainObject.Predmet.Broj_1">5579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St-5579/2015</izvorni_sadrzaj>
    <derivirana_varijabla naziv="DomainObject.Predmet.OznakaBroj_1">St-5579/2015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JOSIPOVIĆ USLUGE j.d.o.o zastupanog po punomoćniku Zoran Josipović</izvorni_sadrzaj>
    <derivirana_varijabla naziv="DomainObject.Predmet.ProtustrankaFormated_1">  JOSIPOVIĆ USLUGE j.d.o.o zastupanog po punomoćniku Zoran Josipović</derivirana_varijabla>
  </DomainObject.Predmet.ProtustrankaFormated>
  <DomainObject.Predmet.ProtustrankaFormatedOIB>
    <izvorni_sadrzaj>  JOSIPOVIĆ USLUGE j.d.o.o, OIB 07673039046 zastupanog po punomoćniku Zoran Josipović</izvorni_sadrzaj>
    <derivirana_varijabla naziv="DomainObject.Predmet.ProtustrankaFormatedOIB_1">  JOSIPOVIĆ USLUGE j.d.o.o, OIB 07673039046 zastupanog po punomoćniku Zoran Josipović</derivirana_varijabla>
  </DomainObject.Predmet.ProtustrankaFormatedOIB>
  <DomainObject.Predmet.ProtustrankaFormatedWithAdress>
    <izvorni_sadrzaj> JOSIPOVIĆ USLUGE j.d.o.o, Matije Slatinskog 2, 10410 Velika Gorica zastupanog po punomoćniku Zoran Josipović</izvorni_sadrzaj>
    <derivirana_varijabla naziv="DomainObject.Predmet.ProtustrankaFormatedWithAdress_1"> JOSIPOVIĆ USLUGE j.d.o.o, Matije Slatinskog 2, 10410 Velika Gorica zastupanog po punomoćniku Zoran Josipović</derivirana_varijabla>
  </DomainObject.Predmet.ProtustrankaFormatedWithAdress>
  <DomainObject.Predmet.ProtustrankaFormatedWithAdressOIB>
    <izvorni_sadrzaj> JOSIPOVIĆ USLUGE j.d.o.o, OIB 07673039046, Matije Slatinskog 2, 10410 Velika Gorica zastupanog po punomoćniku Zoran Josipović</izvorni_sadrzaj>
    <derivirana_varijabla naziv="DomainObject.Predmet.ProtustrankaFormatedWithAdressOIB_1"> JOSIPOVIĆ USLUGE j.d.o.o, OIB 07673039046, Matije Slatinskog 2, 10410 Velika Gorica zastupanog po punomoćniku Zoran Josipović</derivirana_varijabla>
  </DomainObject.Predmet.ProtustrankaFormatedWithAdressOIB>
  <DomainObject.Predmet.ProtustrankaWithAdress>
    <izvorni_sadrzaj>JOSIPOVIĆ USLUGE j.d.o.o Matije Slatinskog 2, 10410 Velika Gorica</izvorni_sadrzaj>
    <derivirana_varijabla naziv="DomainObject.Predmet.ProtustrankaWithAdress_1">JOSIPOVIĆ USLUGE j.d.o.o Matije Slatinskog 2, 10410 Velika Gorica</derivirana_varijabla>
  </DomainObject.Predmet.ProtustrankaWithAdress>
  <DomainObject.Predmet.ProtustrankaWithAdressOIB>
    <izvorni_sadrzaj>JOSIPOVIĆ USLUGE j.d.o.o, OIB 07673039046, Matije Slatinskog 2, 10410 Velika Gorica</izvorni_sadrzaj>
    <derivirana_varijabla naziv="DomainObject.Predmet.ProtustrankaWithAdressOIB_1">JOSIPOVIĆ USLUGE j.d.o.o, OIB 07673039046, Matije Slatinskog 2, 10410 Velika Gorica</derivirana_varijabla>
  </DomainObject.Predmet.ProtustrankaWithAdressOIB>
  <DomainObject.Predmet.ProtustrankaNazivFormated>
    <izvorni_sadrzaj>JOSIPOVIĆ USLUGE j.d.o.o</izvorni_sadrzaj>
    <derivirana_varijabla naziv="DomainObject.Predmet.ProtustrankaNazivFormated_1">JOSIPOVIĆ USLUGE j.d.o.o</derivirana_varijabla>
  </DomainObject.Predmet.ProtustrankaNazivFormated>
  <DomainObject.Predmet.ProtustrankaNazivFormatedOIB>
    <izvorni_sadrzaj>JOSIPOVIĆ USLUGE j.d.o.o, OIB 07673039046</izvorni_sadrzaj>
    <derivirana_varijabla naziv="DomainObject.Predmet.ProtustrankaNazivFormatedOIB_1">JOSIPOVIĆ USLUGE j.d.o.o, OIB 07673039046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JOSIPOVIĆ USLUGE j.d.o.o zastupanog po punomoćniku Zoran Josipović</item>
    </izvorni_sadrzaj>
    <derivirana_varijabla naziv="DomainObject.Predmet.ProtuStrankaListFormated_1">
      <item>JOSIPOVIĆ USLUGE j.d.o.o zastupanog po punomoćniku Zoran Josipović</item>
    </derivirana_varijabla>
  </DomainObject.Predmet.ProtuStrankaListFormated>
  <DomainObject.Predmet.ProtuStrankaListFormatedOIB>
    <izvorni_sadrzaj>
      <item>JOSIPOVIĆ USLUGE j.d.o.o, OIB 07673039046 zastupanog po punomoćniku Zoran Josipović</item>
    </izvorni_sadrzaj>
    <derivirana_varijabla naziv="DomainObject.Predmet.ProtuStrankaListFormatedOIB_1">
      <item>JOSIPOVIĆ USLUGE j.d.o.o, OIB 07673039046 zastupanog po punomoćniku Zoran Josipović</item>
    </derivirana_varijabla>
  </DomainObject.Predmet.ProtuStrankaListFormatedOIB>
  <DomainObject.Predmet.ProtuStrankaListFormatedWithAdress>
    <izvorni_sadrzaj>
      <item>JOSIPOVIĆ USLUGE j.d.o.o, Matije Slatinskog 2, 10410 Velika Gorica zastupanog po punomoćniku Zoran Josipović</item>
    </izvorni_sadrzaj>
    <derivirana_varijabla naziv="DomainObject.Predmet.ProtuStrankaListFormatedWithAdress_1">
      <item>JOSIPOVIĆ USLUGE j.d.o.o, Matije Slatinskog 2, 10410 Velika Gorica zastupanog po punomoćniku Zoran Josipović</item>
    </derivirana_varijabla>
  </DomainObject.Predmet.ProtuStrankaListFormatedWithAdress>
  <DomainObject.Predmet.ProtuStrankaListFormatedWithAdressOIB>
    <izvorni_sadrzaj>
      <item>JOSIPOVIĆ USLUGE j.d.o.o, OIB 07673039046, Matije Slatinskog 2, 10410 Velika Gorica zastupanog po punomoćniku Zoran Josipović</item>
    </izvorni_sadrzaj>
    <derivirana_varijabla naziv="DomainObject.Predmet.ProtuStrankaListFormatedWithAdressOIB_1">
      <item>JOSIPOVIĆ USLUGE j.d.o.o, OIB 07673039046, Matije Slatinskog 2, 10410 Velika Gorica zastupanog po punomoćniku Zoran Josipović</item>
    </derivirana_varijabla>
  </DomainObject.Predmet.ProtuStrankaListFormatedWithAdressOIB>
  <DomainObject.Predmet.ProtuStrankaListNazivFormated>
    <izvorni_sadrzaj>
      <item>JOSIPOVIĆ USLUGE j.d.o.o</item>
    </izvorni_sadrzaj>
    <derivirana_varijabla naziv="DomainObject.Predmet.ProtuStrankaListNazivFormated_1">
      <item>JOSIPOVIĆ USLUGE j.d.o.o</item>
    </derivirana_varijabla>
  </DomainObject.Predmet.ProtuStrankaListNazivFormated>
  <DomainObject.Predmet.ProtuStrankaListNazivFormatedOIB>
    <izvorni_sadrzaj>
      <item>JOSIPOVIĆ USLUGE j.d.o.o, OIB 07673039046</item>
    </izvorni_sadrzaj>
    <derivirana_varijabla naziv="DomainObject.Predmet.ProtuStrankaListNazivFormatedOIB_1">
      <item>JOSIPOVIĆ USLUGE j.d.o.o, OIB 07673039046</item>
    </derivirana_varijabla>
  </DomainObject.Predmet.ProtuStrankaListNazivFormatedOIB>
  <DomainObject.Predmet.OstaliListFormated>
    <izvorni_sadrzaj>
      <item>Zoran Josipović punomoćnik sudionika u postupku JOSIPOVIĆ USLUGE j.d.o.o</item>
    </izvorni_sadrzaj>
    <derivirana_varijabla naziv="DomainObject.Predmet.OstaliListFormated_1">
      <item>Zoran Josipović punomoćnik sudionika u postupku JOSIPOVIĆ USLUGE j.d.o.o</item>
    </derivirana_varijabla>
  </DomainObject.Predmet.OstaliListFormated>
  <DomainObject.Predmet.OstaliListFormatedOIB>
    <izvorni_sadrzaj>
      <item>Zoran Josipović, OIB 08390666483 punomoćnik sudionika u postupku JOSIPOVIĆ USLUGE j.d.o.o</item>
    </izvorni_sadrzaj>
    <derivirana_varijabla naziv="DomainObject.Predmet.OstaliListFormatedOIB_1">
      <item>Zoran Josipović, OIB 08390666483 punomoćnik sudionika u postupku JOSIPOVIĆ USLUGE j.d.o.o</item>
    </derivirana_varijabla>
  </DomainObject.Predmet.OstaliListFormatedOIB>
  <DomainObject.Predmet.OstaliListFormatedWithAdress>
    <izvorni_sadrzaj>
      <item>Zoran Josipović, Matije Slatinskog 2, 10410 Velika Gorica punomoćnik sudionika u postupku JOSIPOVIĆ USLUGE j.d.o.o</item>
    </izvorni_sadrzaj>
    <derivirana_varijabla naziv="DomainObject.Predmet.OstaliListFormatedWithAdress_1">
      <item>Zoran Josipović, Matije Slatinskog 2, 10410 Velika Gorica punomoćnik sudionika u postupku JOSIPOVIĆ USLUGE j.d.o.o</item>
    </derivirana_varijabla>
  </DomainObject.Predmet.OstaliListFormatedWithAdress>
  <DomainObject.Predmet.OstaliListFormatedWithAdressOIB>
    <izvorni_sadrzaj>
      <item>Zoran Josipović, OIB 08390666483, Matije Slatinskog 2, 10410 Velika Gorica punomoćnik sudionika u postupku JOSIPOVIĆ USLUGE j.d.o.o</item>
    </izvorni_sadrzaj>
    <derivirana_varijabla naziv="DomainObject.Predmet.OstaliListFormatedWithAdressOIB_1">
      <item>Zoran Josipović, OIB 08390666483, Matije Slatinskog 2, 10410 Velika Gorica punomoćnik sudionika u postupku JOSIPOVIĆ USLUGE j.d.o.o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JOSIPOVIĆ USLUGE j.d.o.o</izvorni_sadrzaj>
    <derivirana_varijabla naziv="DomainObject.Predmet.ProtustrankaIDrugi_1">JOSIPOVIĆ 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JOSIPOVIĆ USLUGE j.d.o.o, OIB 07673039046, Matije Slatinskog 2, 10410 Velika Gorica</izvorni_sadrzaj>
    <derivirana_varijabla naziv="DomainObject.Predmet.ProtustrankaIDrugiAdressOIB_1">JOSIPOVIĆ USLUGE j.d.o.o, OIB 07673039046, Matije Slatinskog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JOSIPOVIĆ USLUGE j.d.o.o</item>
      <item>Zoran Josipović</item>
    </izvorni_sadrzaj>
    <derivirana_varijabla naziv="DomainObject.Predmet.SudioniciListNaziv_1">
      <item>FINA Regionalni centar Zagreb</item>
      <item>JOSIPOVIĆ USLUGE j.d.o.o</item>
      <item>Zoran Josipović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izvorni_sadrzaj>
    <derivirana_varijabla naziv="DomainObject.Predmet.SudioniciListAdressOIB_1">
      <item>FINA Regionalni centar Zagreb, OIB 85821130368, Trg svibanjskih žrtava 1995. 1,10000 Zagreb</item>
      <item>JOSIPOVIĆ USLUGE j.d.o.o, OIB 07673039046, Matije Slatinskog 2,10410 Velika Gorica</item>
      <item>Zoran Josipović, OIB 08390666483, Matije Slatinskog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07673039046</item>
      <item>, OIB 08390666483</item>
    </izvorni_sadrzaj>
    <derivirana_varijabla naziv="DomainObject.Predmet.SudioniciListNazivOIB_1">
      <item>, OIB 85821130368</item>
      <item>, OIB 07673039046</item>
      <item>, OIB 08390666483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1704</properties:Characters>
  <properties:Lines>46</properties:Lines>
  <properties:Paragraphs>23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2016-03-02T06:47:00Z</cp:lastPrinted>
  <dcterms:modified xmlns:xsi="http://www.w3.org/2001/XMLSchema-instance" xsi:type="dcterms:W3CDTF">2016-03-02T07:02:00Z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