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e61b" w14:paraId="0afe61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5B53B3">
        <w:t>ANTE I JOSIP GRAĐEVINA</w:t>
      </w:r>
      <w:r w:rsidR="00176D97">
        <w:t xml:space="preserve"> </w:t>
      </w:r>
      <w:r w:rsidR="00524059">
        <w:t>d.o.o.</w:t>
      </w:r>
      <w:r w:rsidR="00176D97">
        <w:t xml:space="preserve"> za </w:t>
      </w:r>
      <w:r w:rsidR="005B53B3">
        <w:t>graditeljstvo i usluge</w:t>
      </w:r>
      <w:r w:rsidR="006444A6">
        <w:t>,</w:t>
      </w:r>
      <w:r w:rsidR="00395D66">
        <w:t xml:space="preserve"> </w:t>
      </w:r>
      <w:r w:rsidR="00CA4FE1">
        <w:t>Zadar</w:t>
      </w:r>
      <w:r w:rsidR="006444A6">
        <w:t xml:space="preserve">, </w:t>
      </w:r>
      <w:r w:rsidR="005B53B3">
        <w:t>Josipa Kosora 24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5B53B3">
        <w:t>35685096250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CA4FE1">
        <w:t>14</w:t>
      </w:r>
      <w:r>
        <w:t>.</w:t>
      </w:r>
      <w:r w:rsidR="00B51EA5">
        <w:t xml:space="preserve"> </w:t>
      </w:r>
      <w:r w:rsidR="00CA4FE1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176D97">
        <w:t>19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B53B3" w:rsidRPr="005B53B3">
        <w:t>ANTE I JOSIP GRAĐEVINA d.o.o. za graditeljstvo i usluge, Zadar, Josipa Kosora 24, OIB: 35685096250</w:t>
      </w:r>
      <w:r w:rsidR="00990573">
        <w:t xml:space="preserve">, </w:t>
      </w:r>
      <w:r>
        <w:t xml:space="preserve">na temelju neizvršenih osnova za plaćanje iznosi </w:t>
      </w:r>
      <w:r w:rsidR="005B53B3">
        <w:t>6</w:t>
      </w:r>
      <w:r w:rsidR="00990573">
        <w:t>.</w:t>
      </w:r>
      <w:r w:rsidR="005B53B3">
        <w:t>595</w:t>
      </w:r>
      <w:r w:rsidR="00990573">
        <w:t>,</w:t>
      </w:r>
      <w:r w:rsidR="005B53B3">
        <w:t>17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B53B3">
        <w:t>Ante Miočić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76D97">
        <w:t>19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E944B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5B53B3">
      <w:t>306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B53B3">
      <w:t>306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6D97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944BF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4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4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I JOSIP GRAĐEVINA d.o.o. za graditeljstvo i usluge</izvorni_sadrzaj>
    <derivirana_varijabla naziv="DomainObject.Predmet.ProtustrankaFormated_1">  ANTE I JOSIP GRAĐEVINA d.o.o. za graditeljstvo i usluge</derivirana_varijabla>
  </DomainObject.Predmet.ProtustrankaFormated>
  <DomainObject.Predmet.ProtustrankaFormatedOIB>
    <izvorni_sadrzaj>  ANTE I JOSIP GRAĐEVINA d.o.o. za graditeljstvo i usluge, OIB 35685096250</izvorni_sadrzaj>
    <derivirana_varijabla naziv="DomainObject.Predmet.ProtustrankaFormatedOIB_1">  ANTE I JOSIP GRAĐEVINA d.o.o. za graditeljstvo i usluge, OIB 35685096250</derivirana_varijabla>
  </DomainObject.Predmet.ProtustrankaFormatedOIB>
  <DomainObject.Predmet.ProtustrankaFormatedWithAdress>
    <izvorni_sadrzaj> ANTE I JOSIP GRAĐEVINA d.o.o. za graditeljstvo i usluge, Josipa Kosora/24, 23000 Zadar</izvorni_sadrzaj>
    <derivirana_varijabla naziv="DomainObject.Predmet.ProtustrankaFormatedWithAdress_1"> ANTE I JOSIP GRAĐEVINA d.o.o. za graditeljstvo i usluge, Josipa Kosora/24, 23000 Zadar</derivirana_varijabla>
  </DomainObject.Predmet.ProtustrankaFormatedWithAdress>
  <DomainObject.Predmet.ProtustrankaFormatedWithAdressOIB>
    <izvorni_sadrzaj> ANTE I JOSIP GRAĐEVINA d.o.o. za graditeljstvo i usluge, OIB 35685096250, Josipa Kosora/24, 23000 Zadar</izvorni_sadrzaj>
    <derivirana_varijabla naziv="DomainObject.Predmet.ProtustrankaFormatedWithAdressOIB_1"> ANTE I JOSIP GRAĐEVINA d.o.o. za graditeljstvo i usluge, OIB 35685096250, Josipa Kosora/24, 23000 Zadar</derivirana_varijabla>
  </DomainObject.Predmet.ProtustrankaFormatedWithAdressOIB>
  <DomainObject.Predmet.ProtustrankaWithAdress>
    <izvorni_sadrzaj>ANTE I JOSIP GRAĐEVINA d.o.o. za graditeljstvo i usluge Josipa Kosora/24, 23000 Zadar</izvorni_sadrzaj>
    <derivirana_varijabla naziv="DomainObject.Predmet.ProtustrankaWithAdress_1">ANTE I JOSIP GRAĐEVINA d.o.o. za graditeljstvo i usluge Josipa Kosora/24, 23000 Zadar</derivirana_varijabla>
  </DomainObject.Predmet.ProtustrankaWithAdress>
  <DomainObject.Predmet.ProtustrankaWithAdressOIB>
    <izvorni_sadrzaj>ANTE I JOSIP GRAĐEVINA d.o.o. za graditeljstvo i usluge, OIB 35685096250, Josipa Kosora/24, 23000 Zadar</izvorni_sadrzaj>
    <derivirana_varijabla naziv="DomainObject.Predmet.ProtustrankaWithAdressOIB_1">ANTE I JOSIP GRAĐEVINA d.o.o. za graditeljstvo i usluge, OIB 35685096250, Josipa Kosora/24, 23000 Zadar</derivirana_varijabla>
  </DomainObject.Predmet.ProtustrankaWithAdressOIB>
  <DomainObject.Predmet.ProtustrankaNazivFormated>
    <izvorni_sadrzaj>ANTE I JOSIP GRAĐEVINA d.o.o. za graditeljstvo i usluge</izvorni_sadrzaj>
    <derivirana_varijabla naziv="DomainObject.Predmet.ProtustrankaNazivFormated_1">ANTE I JOSIP GRAĐEVINA d.o.o. za graditeljstvo i usluge</derivirana_varijabla>
  </DomainObject.Predmet.ProtustrankaNazivFormated>
  <DomainObject.Predmet.ProtustrankaNazivFormatedOIB>
    <izvorni_sadrzaj>ANTE I JOSIP GRAĐEVINA d.o.o. za graditeljstvo i usluge, OIB 35685096250</izvorni_sadrzaj>
    <derivirana_varijabla naziv="DomainObject.Predmet.ProtustrankaNazivFormatedOIB_1">ANTE I JOSIP GRAĐEVINA d.o.o. za graditeljstvo i usluge, OIB 35685096250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 I JOSIP GRAĐEVINA d.o.o. za graditeljstvo i usluge</item>
    </izvorni_sadrzaj>
    <derivirana_varijabla naziv="DomainObject.Predmet.ProtuStrankaListFormated_1">
      <item>ANTE I JOSIP GRAĐEVINA d.o.o. za graditeljstvo i usluge</item>
    </derivirana_varijabla>
  </DomainObject.Predmet.ProtuStrankaListFormated>
  <DomainObject.Predmet.ProtuStrankaListFormatedOIB>
    <izvorni_sadrzaj>
      <item>ANTE I JOSIP GRAĐEVINA d.o.o. za graditeljstvo i usluge, OIB 35685096250</item>
    </izvorni_sadrzaj>
    <derivirana_varijabla naziv="DomainObject.Predmet.ProtuStrankaListFormatedOIB_1">
      <item>ANTE I JOSIP GRAĐEVINA d.o.o. za graditeljstvo i usluge, OIB 35685096250</item>
    </derivirana_varijabla>
  </DomainObject.Predmet.ProtuStrankaListFormatedOIB>
  <DomainObject.Predmet.ProtuStrankaListFormatedWithAdress>
    <izvorni_sadrzaj>
      <item>ANTE I JOSIP GRAĐEVINA d.o.o. za graditeljstvo i usluge, Josipa Kosora/24, 23000 Zadar</item>
    </izvorni_sadrzaj>
    <derivirana_varijabla naziv="DomainObject.Predmet.ProtuStrankaListFormatedWithAdress_1">
      <item>ANTE I JOSIP GRAĐEVINA d.o.o. za graditeljstvo i usluge, Josipa Kosora/24, 23000 Zadar</item>
    </derivirana_varijabla>
  </DomainObject.Predmet.ProtuStrankaListFormatedWithAdress>
  <DomainObject.Predmet.ProtuStrankaListFormatedWithAdressOIB>
    <izvorni_sadrzaj>
      <item>ANTE I JOSIP GRAĐEVINA d.o.o. za graditeljstvo i usluge, OIB 35685096250, Josipa Kosora/24, 23000 Zadar</item>
    </izvorni_sadrzaj>
    <derivirana_varijabla naziv="DomainObject.Predmet.ProtuStrankaListFormatedWithAdressOIB_1">
      <item>ANTE I JOSIP GRAĐEVINA d.o.o. za graditeljstvo i usluge, OIB 35685096250, Josipa Kosora/24, 23000 Zadar</item>
    </derivirana_varijabla>
  </DomainObject.Predmet.ProtuStrankaListFormatedWithAdressOIB>
  <DomainObject.Predmet.ProtuStrankaListNazivFormated>
    <izvorni_sadrzaj>
      <item>ANTE I JOSIP GRAĐEVINA d.o.o. za graditeljstvo i usluge</item>
    </izvorni_sadrzaj>
    <derivirana_varijabla naziv="DomainObject.Predmet.ProtuStrankaListNazivFormated_1">
      <item>ANTE I JOSIP GRAĐEVINA d.o.o. za graditeljstvo i usluge</item>
    </derivirana_varijabla>
  </DomainObject.Predmet.ProtuStrankaListNazivFormated>
  <DomainObject.Predmet.ProtuStrankaListNazivFormatedOIB>
    <izvorni_sadrzaj>
      <item>ANTE I JOSIP GRAĐEVINA d.o.o. za graditeljstvo i usluge, OIB 35685096250</item>
    </izvorni_sadrzaj>
    <derivirana_varijabla naziv="DomainObject.Predmet.ProtuStrankaListNazivFormatedOIB_1">
      <item>ANTE I JOSIP GRAĐEVINA d.o.o. za graditeljstvo i usluge, OIB 35685096250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 I JOSIP GRAĐEVINA d.o.o. za graditeljstvo i usluge</izvorni_sadrzaj>
    <derivirana_varijabla naziv="DomainObject.Predmet.ProtustrankaIDrugi_1">ANTE I JOSIP GRAĐEVINA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ANTE I JOSIP GRAĐEVINA d.o.o. za graditeljstvo i usluge, OIB 35685096250, Josipa Kosora/24, 23000 Zadar</izvorni_sadrzaj>
    <derivirana_varijabla naziv="DomainObject.Predmet.ProtustrankaIDrugiAdressOIB_1">ANTE I JOSIP GRAĐEVINA d.o.o. za graditeljstvo i usluge, OIB 35685096250, Josipa Kosora/24,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ANTE I JOSIP GRAĐEVINA d.o.o. za graditeljstvo i usluge</item>
    </izvorni_sadrzaj>
    <derivirana_varijabla naziv="DomainObject.Predmet.SudioniciListNaziv_1">
      <item>FINA</item>
      <item>ANTE I JOSIP GRAĐEVINA d.o.o. za graditeljstvo i usluge</item>
    </derivirana_varijabla>
  </DomainObject.Predmet.SudioniciListNaziv>
  <DomainObject.Predmet.SudioniciListAdressOIB>
    <izvorni_sadrzaj>
      <item>FINA, OIB 85821130368</item>
      <item>ANTE I JOSIP GRAĐEVINA d.o.o. za graditeljstvo i usluge, OIB 35685096250, Josipa Kosora/24,23000 Zadar</item>
    </izvorni_sadrzaj>
    <derivirana_varijabla naziv="DomainObject.Predmet.SudioniciListAdressOIB_1">
      <item>FINA, OIB 85821130368</item>
      <item>ANTE I JOSIP GRAĐEVINA d.o.o. za graditeljstvo i usluge, OIB 35685096250, Josipa Kosora/24,23000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35685096250</item>
    </izvorni_sadrzaj>
    <derivirana_varijabla naziv="DomainObject.Predmet.SudioniciListNazivOIB_1">
      <item>, OIB 85821130368</item>
      <item>, OIB 35685096250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FBB86-1FDE-4312-AA3F-B4B40E45C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2026</properties:Characters>
  <properties:Lines>63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2017-07-19T11:13:00Z</dcterms:created>
  <dc:creator>Tina Grgas</dc:creator>
  <cp:lastModifiedBy>wsadmin</cp:lastModifiedBy>
  <cp:lastPrinted>2017-07-19T11:17:00Z</cp:lastPrinted>
  <dcterms:modified xmlns:xsi="http://www.w3.org/2001/XMLSchema-instance" xsi:type="dcterms:W3CDTF">2017-07-31T06:41:00Z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