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14b8" w14:paraId="5a214b8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DD438F">
        <w:t>157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DD438F">
        <w:t xml:space="preserve">VIVO ŠIBENIK </w:t>
      </w:r>
      <w:r w:rsidR="00DD438F" w:rsidRPr="005D3532">
        <w:t xml:space="preserve">d.o.o., </w:t>
      </w:r>
      <w:r w:rsidR="00DD438F">
        <w:t>Šibenik</w:t>
      </w:r>
      <w:r w:rsidR="00DD438F" w:rsidRPr="005D3532">
        <w:t xml:space="preserve">, </w:t>
      </w:r>
      <w:r w:rsidR="00DD438F">
        <w:t>Šibenskih vatrogasaca 1</w:t>
      </w:r>
      <w:r w:rsidR="00DD438F" w:rsidRPr="005D3532">
        <w:t xml:space="preserve">, OIB: </w:t>
      </w:r>
      <w:r w:rsidR="00DD438F">
        <w:t>55924126335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DD438F">
        <w:t>Nevenu Kovaku iz Šibenika</w:t>
      </w:r>
      <w:r>
        <w:t xml:space="preserve">,  </w:t>
      </w:r>
      <w:r w:rsidR="00363C93">
        <w:t>15</w:t>
      </w:r>
      <w:r w:rsidR="00B7471E">
        <w:t xml:space="preserve">. </w:t>
      </w:r>
      <w:r w:rsidR="00DD438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A1FFC">
        <w:rPr>
          <w:b/>
        </w:rPr>
        <w:t>2</w:t>
      </w:r>
      <w:r w:rsidR="00DD438F">
        <w:rPr>
          <w:b/>
        </w:rPr>
        <w:t>8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B7752F">
        <w:rPr>
          <w:b/>
        </w:rPr>
        <w:t>svibnja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DD438F">
        <w:rPr>
          <w:b/>
        </w:rPr>
        <w:t>9</w:t>
      </w:r>
      <w:r w:rsidR="00C6393F" w:rsidRPr="00C6393F">
        <w:rPr>
          <w:b/>
        </w:rPr>
        <w:t>,</w:t>
      </w:r>
      <w:r w:rsidR="00DD438F">
        <w:rPr>
          <w:b/>
        </w:rPr>
        <w:t>30</w:t>
      </w:r>
      <w:r w:rsidR="00372EF1">
        <w:t xml:space="preserve"> sati </w:t>
      </w:r>
      <w:r w:rsidR="00DD438F">
        <w:t>u zgradi Stalne službe u Šibeniku, Stjepana Radića 81, sudnica 212</w:t>
      </w:r>
      <w:r w:rsidR="00826F5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DD438F">
        <w:t>Neven Kovak iz Šibenika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DD438F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DD438F">
        <w:t>Neven Kovak iz Šibenika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DD438F">
        <w:t xml:space="preserve">VIVO ŠIBENIK </w:t>
      </w:r>
      <w:r w:rsidR="00DD438F" w:rsidRPr="005D3532">
        <w:t xml:space="preserve">d.o.o., </w:t>
      </w:r>
      <w:r w:rsidR="00DD438F">
        <w:t>Šibenik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DD438F">
        <w:t>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E0438">
        <w:t>5</w:t>
      </w:r>
      <w:r w:rsidR="00C6393F">
        <w:t xml:space="preserve"> St-</w:t>
      </w:r>
      <w:r w:rsidR="00DD438F">
        <w:t>130</w:t>
      </w:r>
      <w:r w:rsidR="00C6393F">
        <w:t>/</w:t>
      </w:r>
      <w:r w:rsidR="00E3211A">
        <w:t>20</w:t>
      </w:r>
      <w:r w:rsidR="00B7752F">
        <w:t>17</w:t>
      </w:r>
      <w:r w:rsidR="00F61541">
        <w:t>-</w:t>
      </w:r>
      <w:r w:rsidR="00DD438F">
        <w:t>14</w:t>
      </w:r>
      <w:r w:rsidR="00C6393F">
        <w:t xml:space="preserve"> od </w:t>
      </w:r>
      <w:r w:rsidR="00DD438F">
        <w:t>19</w:t>
      </w:r>
      <w:r w:rsidR="00C6393F">
        <w:t xml:space="preserve">. </w:t>
      </w:r>
      <w:r w:rsidR="00DD438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363C93">
        <w:t>15</w:t>
      </w:r>
      <w:r w:rsidR="00B7471E">
        <w:t xml:space="preserve">. </w:t>
      </w:r>
      <w:r w:rsidR="00DD438F">
        <w:t>svibnja</w:t>
      </w:r>
      <w:r w:rsidR="00B7471E">
        <w:t xml:space="preserve"> 2018.</w:t>
      </w:r>
    </w:p>
    <w:p w:rsidRDefault="00A576FE" w:rsidP="00A576FE" w:rsidR="00A576FE"/>
    <w:p w:rsidRDefault="004E39C1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DD438F">
        <w:t>Neven Kovak iz Šibenika</w:t>
      </w:r>
      <w:r w:rsidR="00DD438F" w:rsidRPr="005D3532">
        <w:t xml:space="preserve">, </w:t>
      </w:r>
      <w:r w:rsidR="00DD438F">
        <w:t>Slobodana Macure 48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DD438F">
        <w:t>Dalmacija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4E39C1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DD438F">
      <w:t>157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5AF4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3C93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39C1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438F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9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3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9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ŠIBENIK d.o.o. za trgovinu i usluge</izvorni_sadrzaj>
    <derivirana_varijabla naziv="DomainObject.Predmet.ProtustrankaFormated_1">  VIVO ŠIBENIK d.o.o. za trgovinu i usluge</derivirana_varijabla>
  </DomainObject.Predmet.ProtustrankaFormated>
  <DomainObject.Predmet.ProtustrankaFormatedOIB>
    <izvorni_sadrzaj>  VIVO ŠIBENIK d.o.o. za trgovinu i usluge, OIB 55924126335</izvorni_sadrzaj>
    <derivirana_varijabla naziv="DomainObject.Predmet.ProtustrankaFormatedOIB_1">  VIVO ŠIBENIK d.o.o. za trgovinu i usluge, OIB 55924126335</derivirana_varijabla>
  </DomainObject.Predmet.ProtustrankaFormatedOIB>
  <DomainObject.Predmet.ProtustrankaFormatedWithAdress>
    <izvorni_sadrzaj> VIVO ŠIBENIK d.o.o. za trgovinu i usluge, Šibenskih vatrogasaca 1, 22000 Šibenik</izvorni_sadrzaj>
    <derivirana_varijabla naziv="DomainObject.Predmet.ProtustrankaFormatedWithAdress_1"> VIVO ŠIBENIK d.o.o. za trgovinu i usluge, Šibenskih vatrogasaca 1, 22000 Šibenik</derivirana_varijabla>
  </DomainObject.Predmet.ProtustrankaFormatedWithAdress>
  <DomainObject.Predmet.ProtustrankaFormatedWithAdressOIB>
    <izvorni_sadrzaj> VIVO ŠIBENIK d.o.o. za trgovinu i usluge, OIB 55924126335, Šibenskih vatrogasaca 1, 22000 Šibenik</izvorni_sadrzaj>
    <derivirana_varijabla naziv="DomainObject.Predmet.ProtustrankaFormatedWithAdressOIB_1"> VIVO ŠIBENIK d.o.o. za trgovinu i usluge, OIB 55924126335, Šibenskih vatrogasaca 1, 22000 Šibenik</derivirana_varijabla>
  </DomainObject.Predmet.ProtustrankaFormatedWithAdressOIB>
  <DomainObject.Predmet.ProtustrankaWithAdress>
    <izvorni_sadrzaj>VIVO ŠIBENIK d.o.o. za trgovinu i usluge Šibenskih vatrogasaca 1, 22000 Šibenik</izvorni_sadrzaj>
    <derivirana_varijabla naziv="DomainObject.Predmet.ProtustrankaWithAdress_1">VIVO ŠIBENIK d.o.o. za trgovinu i usluge Šibenskih vatrogasaca 1, 22000 Šibenik</derivirana_varijabla>
  </DomainObject.Predmet.ProtustrankaWithAdress>
  <DomainObject.Predmet.ProtustrankaWithAdressOIB>
    <izvorni_sadrzaj>VIVO ŠIBENIK d.o.o. za trgovinu i usluge, OIB 55924126335, Šibenskih vatrogasaca 1, 22000 Šibenik</izvorni_sadrzaj>
    <derivirana_varijabla naziv="DomainObject.Predmet.ProtustrankaWithAdressOIB_1">VIVO ŠIBENIK d.o.o. za trgovinu i usluge, OIB 55924126335, Šibenskih vatrogasaca 1, 22000 Šibenik</derivirana_varijabla>
  </DomainObject.Predmet.ProtustrankaWithAdressOIB>
  <DomainObject.Predmet.ProtustrankaNazivFormated>
    <izvorni_sadrzaj>VIVO ŠIBENIK d.o.o. za trgovinu i usluge</izvorni_sadrzaj>
    <derivirana_varijabla naziv="DomainObject.Predmet.ProtustrankaNazivFormated_1">VIVO ŠIBENIK d.o.o. za trgovinu i usluge</derivirana_varijabla>
  </DomainObject.Predmet.ProtustrankaNazivFormated>
  <DomainObject.Predmet.ProtustrankaNazivFormatedOIB>
    <izvorni_sadrzaj>VIVO ŠIBENIK d.o.o. za trgovinu i usluge, OIB 55924126335</izvorni_sadrzaj>
    <derivirana_varijabla naziv="DomainObject.Predmet.ProtustrankaNazivFormatedOIB_1">VIVO ŠIBENIK d.o.o. za trgovinu i usluge, OIB 55924126335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VIVO ŠIBENIK d.o.o. za trgovinu i usluge</item>
    </izvorni_sadrzaj>
    <derivirana_varijabla naziv="DomainObject.Predmet.ProtuStrankaListFormated_1">
      <item>VIVO ŠIBENIK d.o.o. za trgovinu i usluge</item>
    </derivirana_varijabla>
  </DomainObject.Predmet.ProtuStrankaListFormated>
  <DomainObject.Predmet.ProtuStrankaListFormatedOIB>
    <izvorni_sadrzaj>
      <item>VIVO ŠIBENIK d.o.o. za trgovinu i usluge, OIB 55924126335</item>
    </izvorni_sadrzaj>
    <derivirana_varijabla naziv="DomainObject.Predmet.ProtuStrankaListFormatedOIB_1">
      <item>VIVO ŠIBENIK d.o.o. za trgovinu i usluge, OIB 55924126335</item>
    </derivirana_varijabla>
  </DomainObject.Predmet.ProtuStrankaListFormatedOIB>
  <DomainObject.Predmet.ProtuStrankaListFormatedWithAdress>
    <izvorni_sadrzaj>
      <item>VIVO ŠIBENIK d.o.o. za trgovinu i usluge, Šibenskih vatrogasaca 1, 22000 Šibenik</item>
    </izvorni_sadrzaj>
    <derivirana_varijabla naziv="DomainObject.Predmet.ProtuStrankaListFormatedWithAdress_1">
      <item>VIVO ŠIBENIK d.o.o. za trgovinu i usluge, Šibenskih vatrogasaca 1, 22000 Šibenik</item>
    </derivirana_varijabla>
  </DomainObject.Predmet.ProtuStrankaListFormatedWithAdress>
  <DomainObject.Predmet.ProtuStrankaListFormatedWithAdressOIB>
    <izvorni_sadrzaj>
      <item>VIVO ŠIBENIK d.o.o. za trgovinu i usluge, OIB 55924126335, Šibenskih vatrogasaca 1, 22000 Šibenik</item>
    </izvorni_sadrzaj>
    <derivirana_varijabla naziv="DomainObject.Predmet.ProtuStrankaListFormatedWithAdressOIB_1">
      <item>VIVO ŠIBENIK d.o.o. za trgovinu i usluge, OIB 55924126335, Šibenskih vatrogasaca 1, 22000 Šibenik</item>
    </derivirana_varijabla>
  </DomainObject.Predmet.ProtuStrankaListFormatedWithAdressOIB>
  <DomainObject.Predmet.ProtuStrankaListNazivFormated>
    <izvorni_sadrzaj>
      <item>VIVO ŠIBENIK d.o.o. za trgovinu i usluge</item>
    </izvorni_sadrzaj>
    <derivirana_varijabla naziv="DomainObject.Predmet.ProtuStrankaListNazivFormated_1">
      <item>VIVO ŠIBENIK d.o.o. za trgovinu i usluge</item>
    </derivirana_varijabla>
  </DomainObject.Predmet.ProtuStrankaListNazivFormated>
  <DomainObject.Predmet.ProtuStrankaListNazivFormatedOIB>
    <izvorni_sadrzaj>
      <item>VIVO ŠIBENIK d.o.o. za trgovinu i usluge, OIB 55924126335</item>
    </izvorni_sadrzaj>
    <derivirana_varijabla naziv="DomainObject.Predmet.ProtuStrankaListNazivFormatedOIB_1">
      <item>VIVO ŠIBENIK d.o.o. za trgovinu i usluge, OIB 55924126335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VIVO ŠIBENIK d.o.o. za trgovinu i usluge</izvorni_sadrzaj>
    <derivirana_varijabla naziv="DomainObject.Predmet.ProtustrankaIDrugi_1">VIVO ŠIBENIK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VIVO ŠIBENIK d.o.o. za trgovinu i usluge, OIB 55924126335, Šibenskih vatrogasaca 1, 22000 Šibenik</izvorni_sadrzaj>
    <derivirana_varijabla naziv="DomainObject.Predmet.ProtustrankaIDrugiAdressOIB_1">VIVO ŠIBENIK d.o.o. za trgovinu i usluge, OIB 55924126335, Šibenskih vatrogasaca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VIVO ŠIBENIK d.o.o. za trgovinu i usluge</item>
      <item>Financijska agencija</item>
    </izvorni_sadrzaj>
    <derivirana_varijabla naziv="DomainObject.Predmet.SudioniciListNaziv_1">
      <item>VIVO ŠIBENIK d.o.o. za trgovinu i usluge</item>
      <item>Financijska agencija</item>
    </derivirana_varijabla>
  </DomainObject.Predmet.SudioniciListNaziv>
  <DomainObject.Predmet.SudioniciListAdressOIB>
    <izvorni_sadrzaj>
      <item>VIVO ŠIBENIK d.o.o. za trgovinu i usluge, OIB 55924126335, Šibenskih vatrogasaca 1,22000 Šibenik</item>
      <item>Financijska agencija, OIB 85821130368, Ulica grada Vukovara 70,10000 Zagreb</item>
    </izvorni_sadrzaj>
    <derivirana_varijabla naziv="DomainObject.Predmet.SudioniciListAdressOIB_1">
      <item>VIVO ŠIBENIK d.o.o. za trgovinu i usluge, OIB 55924126335, Šibenskih vatrogasaca 1,22000 Šibenik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55924126335</item>
      <item>, OIB 85821130368</item>
    </izvorni_sadrzaj>
    <derivirana_varijabla naziv="DomainObject.Predmet.SudioniciListNazivOIB_1">
      <item>, OIB 55924126335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FE212-8737-4B4D-ABFA-EC93A7492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2611</properties:Characters>
  <properties:Lines>79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2018-05-14T12:31:00Z</dcterms:created>
  <dc:creator>Administrator</dc:creator>
  <cp:lastModifiedBy>Ante Rubelj</cp:lastModifiedBy>
  <cp:lastPrinted>2018-05-15T12:30:00Z</cp:lastPrinted>
  <dcterms:modified xmlns:xsi="http://www.w3.org/2001/XMLSchema-instance" xsi:type="dcterms:W3CDTF">2018-05-15T12:30:00Z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(1St-157-18-2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