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ca91" w14:paraId="6feca91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741ABD" w:rsidRPr="00741ABD">
        <w:t>FIGULINA d.o.o. Split, Put Radoševca 50, OIB: 73557255434,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FE52A0">
        <w:t>1</w:t>
      </w:r>
      <w:r w:rsidR="00741ABD">
        <w:t>9</w:t>
      </w:r>
      <w:r w:rsidR="00FE52A0">
        <w:t>. svibnja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741ABD" w:rsidRPr="00741ABD">
        <w:t>FIGULINA d.o.o. Split, Put Radoševca 50, OIB: 73557255434,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FE52A0">
        <w:t>17. lipnja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741ABD">
        <w:t>10:00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741ABD" w:rsidRPr="00741ABD">
        <w:t>FIGULINA d.o.o. Split, Put Radoševca 50, OIB: 73557255434,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FE52A0">
        <w:t>1</w:t>
      </w:r>
      <w:r w:rsidR="00741ABD">
        <w:t>9</w:t>
      </w:r>
      <w:r w:rsidR="00FE52A0">
        <w:t>. svibnja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p w:rsidRDefault="00741ABD" w:rsidP="00741ABD" w:rsidR="00741ABD">
      <w:pPr>
        <w:jc w:val="both"/>
      </w:pP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</w:t>
    </w:r>
    <w:r w:rsidR="00741ABD">
      <w:t>13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605B3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FIGULINA d.o.o. za  ugostiteljstvo i turizam</izvorni_sadrzaj>
    <derivirana_varijabla naziv="DomainObject.Predmet.StrankaFormated_1">  FIGULINA d.o.o. za  ugostiteljstvo i turizam</derivirana_varijabla>
  </DomainObject.Predmet.StrankaFormated>
  <DomainObject.Predmet.StrankaFormatedOIB>
    <izvorni_sadrzaj>  FIGULINA d.o.o. za  ugostiteljstvo i turizam, OIB 73557255434</izvorni_sadrzaj>
    <derivirana_varijabla naziv="DomainObject.Predmet.StrankaFormatedOIB_1">  FIGULINA d.o.o. za  ugostiteljstvo i turizam, OIB 73557255434</derivirana_varijabla>
  </DomainObject.Predmet.StrankaFormatedOIB>
  <DomainObject.Predmet.StrankaFormatedWithAdress>
    <izvorni_sadrzaj> FIGULINA d.o.o. za  ugostiteljstvo i turizam, Put Radoševca 50, 21000 Split</izvorni_sadrzaj>
    <derivirana_varijabla naziv="DomainObject.Predmet.StrankaFormatedWithAdress_1"> FIGULINA d.o.o. za  ugostiteljstvo i turizam, Put Radoševca 50, 21000 Split</derivirana_varijabla>
  </DomainObject.Predmet.StrankaFormatedWithAdress>
  <DomainObject.Predmet.StrankaFormatedWithAdressOIB>
    <izvorni_sadrzaj> FIGULINA d.o.o. za  ugostiteljstvo i turizam, OIB 73557255434, Put Radoševca 50, 21000 Split</izvorni_sadrzaj>
    <derivirana_varijabla naziv="DomainObject.Predmet.StrankaFormatedWithAdressOIB_1"> FIGULINA d.o.o. za  ugostiteljstvo i turizam, OIB 73557255434, Put Radoševca 50, 21000 Split</derivirana_varijabla>
  </DomainObject.Predmet.StrankaFormatedWithAdressOIB>
  <DomainObject.Predmet.StrankaWithAdress>
    <izvorni_sadrzaj>FIGULINA d.o.o. za  ugostiteljstvo i turizam Put Radoševca 50,21000 Split</izvorni_sadrzaj>
    <derivirana_varijabla naziv="DomainObject.Predmet.StrankaWithAdress_1">FIGULINA d.o.o. za  ugostiteljstvo i turizam Put Radoševca 50,21000 Split</derivirana_varijabla>
  </DomainObject.Predmet.StrankaWithAdress>
  <DomainObject.Predmet.StrankaWithAdressOIB>
    <izvorni_sadrzaj>FIGULINA d.o.o. za  ugostiteljstvo i turizam, OIB 73557255434, Put Radoševca 50,21000 Split</izvorni_sadrzaj>
    <derivirana_varijabla naziv="DomainObject.Predmet.StrankaWithAdressOIB_1">FIGULINA d.o.o. za  ugostiteljstvo i turizam, OIB 73557255434, Put Radoševca 50,21000 Split</derivirana_varijabla>
  </DomainObject.Predmet.StrankaWithAdressOIB>
  <DomainObject.Predmet.StrankaNazivFormated>
    <izvorni_sadrzaj>FIGULINA d.o.o. za  ugostiteljstvo i turizam</izvorni_sadrzaj>
    <derivirana_varijabla naziv="DomainObject.Predmet.StrankaNazivFormated_1">FIGULINA d.o.o. za  ugostiteljstvo i turizam</derivirana_varijabla>
  </DomainObject.Predmet.StrankaNazivFormated>
  <DomainObject.Predmet.StrankaNazivFormatedOIB>
    <izvorni_sadrzaj>FIGULINA d.o.o. za  ugostiteljstvo i turizam, OIB 73557255434</izvorni_sadrzaj>
    <derivirana_varijabla naziv="DomainObject.Predmet.StrankaNazivFormatedOIB_1">FIGULINA d.o.o. za  ugostiteljstvo i turizam, OIB 73557255434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FIGULINA d.o.o. za  ugostiteljstvo i turizam</item>
    </izvorni_sadrzaj>
    <derivirana_varijabla naziv="DomainObject.Predmet.StrankaListFormated_1">
      <item>FIGULINA d.o.o. za  ugostiteljstvo i turizam</item>
    </derivirana_varijabla>
  </DomainObject.Predmet.StrankaListFormated>
  <DomainObject.Predmet.StrankaListFormatedOIB>
    <izvorni_sadrzaj>
      <item>FIGULINA d.o.o. za  ugostiteljstvo i turizam, OIB 73557255434</item>
    </izvorni_sadrzaj>
    <derivirana_varijabla naziv="DomainObject.Predmet.StrankaListFormatedOIB_1">
      <item>FIGULINA d.o.o. za  ugostiteljstvo i turizam, OIB 73557255434</item>
    </derivirana_varijabla>
  </DomainObject.Predmet.StrankaListFormatedOIB>
  <DomainObject.Predmet.StrankaListFormatedWithAdress>
    <izvorni_sadrzaj>
      <item>FIGULINA d.o.o. za  ugostiteljstvo i turizam, Put Radoševca 50, 21000 Split</item>
    </izvorni_sadrzaj>
    <derivirana_varijabla naziv="DomainObject.Predmet.StrankaListFormatedWithAdress_1">
      <item>FIGULINA d.o.o. za  ugostiteljstvo i turizam, Put Radoševca 50, 21000 Split</item>
    </derivirana_varijabla>
  </DomainObject.Predmet.StrankaListFormatedWithAdress>
  <DomainObject.Predmet.StrankaListFormatedWithAdressOIB>
    <izvorni_sadrzaj>
      <item>FIGULINA d.o.o. za  ugostiteljstvo i turizam, OIB 73557255434, Put Radoševca 50, 21000 Split</item>
    </izvorni_sadrzaj>
    <derivirana_varijabla naziv="DomainObject.Predmet.StrankaListFormatedWithAdressOIB_1">
      <item>FIGULINA d.o.o. za  ugostiteljstvo i turizam, OIB 73557255434, Put Radoševca 50, 21000 Split</item>
    </derivirana_varijabla>
  </DomainObject.Predmet.StrankaListFormatedWithAdressOIB>
  <DomainObject.Predmet.StrankaListNazivFormated>
    <izvorni_sadrzaj>
      <item>FIGULINA d.o.o. za  ugostiteljstvo i turizam</item>
    </izvorni_sadrzaj>
    <derivirana_varijabla naziv="DomainObject.Predmet.StrankaListNazivFormated_1">
      <item>FIGULINA d.o.o. za  ugostiteljstvo i turizam</item>
    </derivirana_varijabla>
  </DomainObject.Predmet.StrankaListNazivFormated>
  <DomainObject.Predmet.StrankaListNazivFormatedOIB>
    <izvorni_sadrzaj>
      <item>FIGULINA d.o.o. za  ugostiteljstvo i turizam, OIB 73557255434</item>
    </izvorni_sadrzaj>
    <derivirana_varijabla naziv="DomainObject.Predmet.StrankaListNazivFormatedOIB_1">
      <item>FIGULINA d.o.o. za  ugostiteljstvo i turizam, OIB 73557255434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FIGULINA d.o.o. za  ugostiteljstvo i turizam</izvorni_sadrzaj>
    <derivirana_varijabla naziv="DomainObject.Predmet.StrankaIDrugi_1">FIGULINA d.o.o. za 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FIGULINA d.o.o. za  ugostiteljstvo i turizam, OIB 73557255434, Put Radoševca 50, 21000 Split</izvorni_sadrzaj>
    <derivirana_varijabla naziv="DomainObject.Predmet.StrankaIDrugiAdressOIB_1">FIGULINA d.o.o. za  ugostiteljstvo i turizam, OIB 73557255434, Put Radoševca 50,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FIGULINA d.o.o. za  ugostiteljstvo i turizam</item>
    </izvorni_sadrzaj>
    <derivirana_varijabla naziv="DomainObject.Predmet.SudioniciListNaziv_1">
      <item>FIGULINA d.o.o. za  ugostiteljstvo i turizam</item>
    </derivirana_varijabla>
  </DomainObject.Predmet.SudioniciListNaziv>
  <DomainObject.Predmet.SudioniciListAdressOIB>
    <izvorni_sadrzaj>
      <item>FIGULINA d.o.o. za  ugostiteljstvo i turizam, OIB 73557255434, Put Radoševca 50,21000 Split</item>
    </izvorni_sadrzaj>
    <derivirana_varijabla naziv="DomainObject.Predmet.SudioniciListAdressOIB_1">
      <item>FIGULINA d.o.o. za  ugostiteljstvo i turizam, OIB 73557255434, Put Radoševca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73557255434</item>
    </izvorni_sadrzaj>
    <derivirana_varijabla naziv="DomainObject.Predmet.SudioniciListNazivOIB_1">
      <item>, OIB 73557255434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229</properties:Words>
  <properties:Characters>1322</properties:Characters>
  <properties:Lines>33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2016-05-19T11:49:00Z</cp:lastPrinted>
  <dcterms:modified xmlns:xsi="http://www.w3.org/2001/XMLSchema-instance" xsi:type="dcterms:W3CDTF">2016-05-19T12:40:00Z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