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9a43" w14:paraId="0b19a4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966AE4">
        <w:t>460</w:t>
      </w:r>
      <w:r w:rsidR="005863D0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966AE4">
        <w:t>Latica Ivanišević j.d.o.o., Zagreb, Karela Zahradnika 11, OIB: 90141260030,</w:t>
      </w:r>
      <w:r w:rsidR="00C241E6" w:rsidRPr="00C241E6">
        <w:t xml:space="preserve"> </w:t>
      </w:r>
      <w:r w:rsidR="00C241E6">
        <w:t xml:space="preserve"> </w:t>
      </w:r>
      <w:r w:rsidR="005863D0">
        <w:t>2</w:t>
      </w:r>
      <w:r w:rsidR="00966AE4">
        <w:t>1</w:t>
      </w:r>
      <w:r w:rsidR="005863D0">
        <w:t>. rujna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620C2E" w:rsidP="002C4416" w:rsidR="00620C2E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620C2E" w:rsidP="00060133" w:rsidR="00620C2E">
      <w:pPr>
        <w:jc w:val="center"/>
      </w:pPr>
    </w:p>
    <w:p w:rsidRDefault="00E216A3" w:rsidP="00060133" w:rsidR="00E216A3">
      <w:pPr>
        <w:jc w:val="center"/>
      </w:pPr>
    </w:p>
    <w:p w:rsidRDefault="00060133" w:rsidP="00966AE4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966AE4" w:rsidRPr="00966AE4">
        <w:t>Latica Ivanišević j.d.o.o., Zagreb, Karela Zahradnika 11, OIB: 90141260030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5863D0">
        <w:t>2</w:t>
      </w:r>
      <w:r w:rsidR="00966AE4">
        <w:t>1</w:t>
      </w:r>
      <w:r w:rsidR="005863D0">
        <w:t>. rujna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966AE4">
        <w:t>10,00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966AE4">
        <w:t>Saša Stipić, Zagreb, Ladislava Štritofa 14, OIB: 97773150091.</w:t>
      </w:r>
    </w:p>
    <w:p w:rsidRDefault="00060133" w:rsidP="00060133" w:rsidR="00060133" w:rsidRPr="00AF1EFD">
      <w:pPr>
        <w:ind w:left="708"/>
        <w:jc w:val="both"/>
      </w:pPr>
    </w:p>
    <w:p w:rsidRDefault="00060133" w:rsidP="00966AE4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966AE4" w:rsidRPr="00966AE4">
        <w:t>Latica Ivanišević j.d.o.o., Zagreb, Karela Zahradnika 11, OIB: 90141260030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5863D0">
        <w:rPr>
          <w:rFonts w:eastAsia="Calibri"/>
          <w:lang w:eastAsia="en-US"/>
        </w:rPr>
        <w:t>2</w:t>
      </w:r>
      <w:r w:rsidR="00966AE4">
        <w:rPr>
          <w:rFonts w:eastAsia="Calibri"/>
          <w:lang w:eastAsia="en-US"/>
        </w:rPr>
        <w:t>1</w:t>
      </w:r>
      <w:r w:rsidR="005863D0">
        <w:rPr>
          <w:rFonts w:eastAsia="Calibri"/>
          <w:lang w:eastAsia="en-US"/>
        </w:rPr>
        <w:t>. rujna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966AE4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966AE4" w:rsidRPr="00966AE4">
        <w:t>Latica Ivanišević j.d.o.o., Zagreb, Karela Zahradnika 11, OIB: 90141260030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B0604A">
      <w:pPr>
        <w:ind w:firstLine="708"/>
        <w:jc w:val="both"/>
      </w:pPr>
      <w:r w:rsidRPr="00B26DB0">
        <w:t xml:space="preserve">Financijska agencija je podnijela </w:t>
      </w:r>
      <w:r w:rsidR="00966AE4">
        <w:t>prijedlog za otvaranje</w:t>
      </w:r>
      <w:r w:rsidR="00F6264F">
        <w:t xml:space="preserve"> stečajnog postupka </w:t>
      </w:r>
      <w:r w:rsidRPr="00B26DB0">
        <w:t xml:space="preserve">nad dužnikom </w:t>
      </w:r>
      <w:r w:rsidR="00966AE4" w:rsidRPr="00966AE4">
        <w:t>Latica Ivanišević j.d.o.o., Zagreb, Karela Zahradnika 11, OIB: 90141260030</w:t>
      </w:r>
      <w:r w:rsidR="00305723" w:rsidRPr="00305723">
        <w:t>,</w:t>
      </w:r>
      <w:r w:rsidR="00631A90">
        <w:t xml:space="preserve"> dana </w:t>
      </w:r>
      <w:r w:rsidR="00966AE4">
        <w:t xml:space="preserve">15. veljače 2018. </w:t>
      </w:r>
    </w:p>
    <w:p w:rsidRDefault="00966AE4" w:rsidP="00B0604A" w:rsidR="00966AE4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lastRenderedPageBreak/>
        <w:t>Ovosudnim rješenjem poslovni broj St-</w:t>
      </w:r>
      <w:r w:rsidR="00966AE4">
        <w:t>460</w:t>
      </w:r>
      <w:r w:rsidR="005863D0">
        <w:t>/18</w:t>
      </w:r>
      <w:r>
        <w:t xml:space="preserve"> od </w:t>
      </w:r>
      <w:r w:rsidR="00966AE4">
        <w:t>23. travnja</w:t>
      </w:r>
      <w:r w:rsidR="005863D0">
        <w:t xml:space="preserve">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966AE4" w:rsidP="00966AE4" w:rsidR="00966AE4">
      <w:pPr>
        <w:ind w:firstLine="708"/>
        <w:jc w:val="both"/>
      </w:pPr>
      <w:r>
        <w:t xml:space="preserve">Iz podneska FINA-e od 2. svibnja 2018. proizlazi da dužnik na dan 13. veljače 2018. ima neizvršene osnove za plaćanje u neprekinutom razdoblju od 120 dana u ukupnom iznosu od 57.605,93 kn (list 10 spisa). </w:t>
      </w:r>
    </w:p>
    <w:p w:rsidRDefault="00E53F97" w:rsidP="00282E1E" w:rsidR="00E53F97">
      <w:pPr>
        <w:ind w:firstLine="708"/>
        <w:jc w:val="both"/>
      </w:pPr>
    </w:p>
    <w:p w:rsidRDefault="00346FC3" w:rsidP="00346FC3" w:rsidR="00346FC3">
      <w:pPr>
        <w:ind w:firstLine="708"/>
        <w:jc w:val="both"/>
      </w:pPr>
      <w:r>
        <w:t>Iz sustava</w:t>
      </w:r>
      <w:r w:rsidR="00410A23">
        <w:t xml:space="preserve"> </w:t>
      </w:r>
      <w:r>
        <w:t>e-Blokade proizlazi da je ukupan n</w:t>
      </w:r>
      <w:r w:rsidR="00410A23">
        <w:t xml:space="preserve">enaplaćeni iznos obveza na dan </w:t>
      </w:r>
      <w:r w:rsidR="005863D0">
        <w:t>2</w:t>
      </w:r>
      <w:r w:rsidR="00966AE4">
        <w:t>1</w:t>
      </w:r>
      <w:r w:rsidR="005863D0">
        <w:t>. rujna</w:t>
      </w:r>
      <w:r>
        <w:t xml:space="preserve"> 2018. po svim neizvršenim osnovama za plaćanje na računu dužnika </w:t>
      </w:r>
      <w:r w:rsidR="00966AE4">
        <w:t>27.484,65</w:t>
      </w:r>
      <w:r w:rsidR="00410A23">
        <w:t xml:space="preserve"> kn</w:t>
      </w:r>
      <w:r>
        <w:t xml:space="preserve">, a početak blokade računa traje od </w:t>
      </w:r>
      <w:r w:rsidR="00966AE4">
        <w:t>17. listopada 2017</w:t>
      </w:r>
      <w:r w:rsidR="00553A34">
        <w:t>.</w:t>
      </w:r>
    </w:p>
    <w:p w:rsidRDefault="00346FC3" w:rsidP="00346FC3" w:rsidR="00346FC3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966AE4">
        <w:t>17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5863D0">
        <w:t>Centra za vozila Hrvatske</w:t>
      </w:r>
      <w:r>
        <w:t xml:space="preserve"> od </w:t>
      </w:r>
      <w:r w:rsidR="00966AE4">
        <w:t xml:space="preserve">18. lipnja </w:t>
      </w:r>
      <w:r w:rsidR="00410A23">
        <w:t>2018</w:t>
      </w:r>
      <w:r>
        <w:t xml:space="preserve">. proizlazi da dužnik </w:t>
      </w:r>
      <w:r w:rsidR="00346FC3">
        <w:t xml:space="preserve">nije evidentiran kao </w:t>
      </w:r>
      <w:r>
        <w:t>vlasnik</w:t>
      </w:r>
      <w:r w:rsidR="001B2F0A">
        <w:t xml:space="preserve"> </w:t>
      </w:r>
      <w:r>
        <w:t>vozila</w:t>
      </w:r>
      <w:r w:rsidR="001B2F0A">
        <w:t xml:space="preserve"> </w:t>
      </w:r>
      <w:r>
        <w:t xml:space="preserve">(list </w:t>
      </w:r>
      <w:r w:rsidR="00966AE4">
        <w:t>18</w:t>
      </w:r>
      <w:r>
        <w:t xml:space="preserve"> spisa).</w:t>
      </w:r>
    </w:p>
    <w:p w:rsidRDefault="005863D0" w:rsidP="00040BD4" w:rsidR="005863D0">
      <w:pPr>
        <w:ind w:firstLine="708"/>
        <w:jc w:val="both"/>
      </w:pPr>
    </w:p>
    <w:p w:rsidRDefault="005863D0" w:rsidP="00040BD4" w:rsidR="00966AE4">
      <w:pPr>
        <w:ind w:firstLine="708"/>
        <w:jc w:val="both"/>
      </w:pPr>
      <w:r>
        <w:t xml:space="preserve">Iz podneska Porezne uprave, Područni ured Zagreb od </w:t>
      </w:r>
      <w:r w:rsidR="00966AE4">
        <w:t>19. lipnja</w:t>
      </w:r>
      <w:r>
        <w:t xml:space="preserve"> 2018. proizlazi da </w:t>
      </w:r>
      <w:r w:rsidR="00966AE4">
        <w:t>dužnik ne posjeduje pokretnu odnosno nepokretnu imovinu (list 19 spisa).</w:t>
      </w:r>
    </w:p>
    <w:p w:rsidRDefault="001B2F0A" w:rsidP="00040BD4" w:rsidR="001B2F0A">
      <w:pPr>
        <w:ind w:firstLine="708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966AE4" w:rsidRPr="00966AE4">
        <w:t>Latica Ivanišević j.d.o.o., Zagreb, Karela Zahradnika 11, OIB: 90141260030</w:t>
      </w:r>
      <w:r w:rsidR="005863D0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966AE4">
        <w:t>460</w:t>
      </w:r>
      <w:r w:rsidR="00620C2E">
        <w:t xml:space="preserve">/18 od </w:t>
      </w:r>
      <w:r w:rsidR="00966AE4">
        <w:t>5. srpnja</w:t>
      </w:r>
      <w:r w:rsidR="00620C2E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966AE4">
        <w:t>10.000</w:t>
      </w:r>
      <w:r w:rsidR="000750F3">
        <w:t>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966AE4">
        <w:t>11. srpnja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620C2E" w:rsidP="00D21534" w:rsidR="00620C2E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620C2E">
        <w:t>2</w:t>
      </w:r>
      <w:r w:rsidR="00966AE4">
        <w:t>1</w:t>
      </w:r>
      <w:r w:rsidR="00620C2E">
        <w:t>. rujna</w:t>
      </w:r>
      <w:r w:rsidR="00B276A8">
        <w:t xml:space="preserve"> 2018</w:t>
      </w:r>
      <w:r w:rsidR="00410421">
        <w:t>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lastRenderedPageBreak/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DF4133" w:rsidP="00410421" w:rsidR="00DF4133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D02" w:rsidR="001B5D02">
      <w:r>
        <w:separator/>
      </w:r>
    </w:p>
  </w:endnote>
  <w:endnote w:id="0" w:type="continuationSeparator">
    <w:p w:rsidRDefault="001B5D02" w:rsidR="001B5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D02" w:rsidR="001B5D02">
      <w:r>
        <w:separator/>
      </w:r>
    </w:p>
  </w:footnote>
  <w:footnote w:id="0" w:type="continuationSeparator">
    <w:p w:rsidRDefault="001B5D02" w:rsidR="001B5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1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966AE4">
      <w:t>460</w:t>
    </w:r>
    <w:r w:rsidR="005863D0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3F3"/>
    <w:rsid w:val="00174993"/>
    <w:rsid w:val="00191009"/>
    <w:rsid w:val="001A044D"/>
    <w:rsid w:val="001B2F0A"/>
    <w:rsid w:val="001B5D02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863D0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0C2E"/>
    <w:rsid w:val="00631A90"/>
    <w:rsid w:val="006420C7"/>
    <w:rsid w:val="0065178D"/>
    <w:rsid w:val="00662CB6"/>
    <w:rsid w:val="00664A86"/>
    <w:rsid w:val="006861EF"/>
    <w:rsid w:val="00697CBB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66AE4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DF4133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4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Latica Ivanišević j.d.o.o. zastupanog po punomoćniku Latica Ivanišević</izvorni_sadrzaj>
    <derivirana_varijabla naziv="DomainObject.Predmet.ProtustrankaFormated_1">  Latica Ivanišević j.d.o.o. zastupanog po punomoćniku Latica Ivanišević</derivirana_varijabla>
  </DomainObject.Predmet.ProtustrankaFormated>
  <DomainObject.Predmet.ProtustrankaFormatedOIB>
    <izvorni_sadrzaj>  Latica Ivanišević j.d.o.o., OIB 90141260030 zastupanog po punomoćniku Latica Ivanišević</izvorni_sadrzaj>
    <derivirana_varijabla naziv="DomainObject.Predmet.ProtustrankaFormatedOIB_1">  Latica Ivanišević j.d.o.o., OIB 90141260030 zastupanog po punomoćniku Latica Ivanišević</derivirana_varijabla>
  </DomainObject.Predmet.ProtustrankaFormatedOIB>
  <DomainObject.Predmet.ProtustrankaFormatedWithAdress>
    <izvorni_sadrzaj> Latica Ivanišević j.d.o.o., Karela Zahradnika 11, 10000 Zagreb zastupanog po punomoćniku Latica Ivanišević</izvorni_sadrzaj>
    <derivirana_varijabla naziv="DomainObject.Predmet.ProtustrankaFormatedWithAdress_1"> Latica Ivanišević j.d.o.o., Karela Zahradnika 11, 10000 Zagreb zastupanog po punomoćniku Latica Ivanišević</derivirana_varijabla>
  </DomainObject.Predmet.ProtustrankaFormatedWithAdress>
  <DomainObject.Predmet.ProtustrankaFormatedWithAdressOIB>
    <izvorni_sadrzaj> Latica Ivanišević j.d.o.o., OIB 90141260030, Karela Zahradnika 11, 10000 Zagreb zastupanog po punomoćniku Latica Ivanišević</izvorni_sadrzaj>
    <derivirana_varijabla naziv="DomainObject.Predmet.ProtustrankaFormatedWithAdressOIB_1"> Latica Ivanišević j.d.o.o., OIB 90141260030, Karela Zahradnika 11, 10000 Zagreb zastupanog po punomoćniku Latica Ivanišević</derivirana_varijabla>
  </DomainObject.Predmet.ProtustrankaFormatedWithAdressOIB>
  <DomainObject.Predmet.ProtustrankaWithAdress>
    <izvorni_sadrzaj>Latica Ivanišević j.d.o.o. Karela Zahradnika 11, 10000 Zagreb</izvorni_sadrzaj>
    <derivirana_varijabla naziv="DomainObject.Predmet.ProtustrankaWithAdress_1">Latica Ivanišević j.d.o.o. Karela Zahradnika 11, 10000 Zagreb</derivirana_varijabla>
  </DomainObject.Predmet.ProtustrankaWithAdress>
  <DomainObject.Predmet.ProtustrankaWithAdressOIB>
    <izvorni_sadrzaj>Latica Ivanišević j.d.o.o., OIB 90141260030, Karela Zahradnika 11, 10000 Zagreb</izvorni_sadrzaj>
    <derivirana_varijabla naziv="DomainObject.Predmet.ProtustrankaWithAdressOIB_1">Latica Ivanišević j.d.o.o., OIB 90141260030, Karela Zahradnika 11, 10000 Zagreb</derivirana_varijabla>
  </DomainObject.Predmet.ProtustrankaWithAdressOIB>
  <DomainObject.Predmet.ProtustrankaNazivFormated>
    <izvorni_sadrzaj>Latica Ivanišević j.d.o.o.</izvorni_sadrzaj>
    <derivirana_varijabla naziv="DomainObject.Predmet.ProtustrankaNazivFormated_1">Latica Ivanišević j.d.o.o.</derivirana_varijabla>
  </DomainObject.Predmet.ProtustrankaNazivFormated>
  <DomainObject.Predmet.ProtustrankaNazivFormatedOIB>
    <izvorni_sadrzaj>Latica Ivanišević j.d.o.o., OIB 90141260030</izvorni_sadrzaj>
    <derivirana_varijabla naziv="DomainObject.Predmet.ProtustrankaNazivFormatedOIB_1">Latica Ivanišević j.d.o.o., OIB 90141260030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Latica Ivanišević j.d.o.o. zastupanog po punomoćniku Latica Ivanišević</item>
    </izvorni_sadrzaj>
    <derivirana_varijabla naziv="DomainObject.Predmet.ProtuStrankaListFormated_1">
      <item>Latica Ivanišević j.d.o.o. zastupanog po punomoćniku Latica Ivanišević</item>
    </derivirana_varijabla>
  </DomainObject.Predmet.ProtuStrankaListFormated>
  <DomainObject.Predmet.ProtuStrankaListFormatedOIB>
    <izvorni_sadrzaj>
      <item>Latica Ivanišević j.d.o.o., OIB 90141260030 zastupanog po punomoćniku Latica Ivanišević</item>
    </izvorni_sadrzaj>
    <derivirana_varijabla naziv="DomainObject.Predmet.ProtuStrankaListFormatedOIB_1">
      <item>Latica Ivanišević j.d.o.o., OIB 90141260030 zastupanog po punomoćniku Latica Ivanišević</item>
    </derivirana_varijabla>
  </DomainObject.Predmet.ProtuStrankaListFormatedOIB>
  <DomainObject.Predmet.ProtuStrankaListFormatedWithAdress>
    <izvorni_sadrzaj>
      <item>Latica Ivanišević j.d.o.o., Karela Zahradnika 11, 10000 Zagreb zastupanog po punomoćniku Latica Ivanišević</item>
    </izvorni_sadrzaj>
    <derivirana_varijabla naziv="DomainObject.Predmet.ProtuStrankaListFormatedWithAdress_1">
      <item>Latica Ivanišević j.d.o.o., Karela Zahradnika 11, 10000 Zagreb zastupanog po punomoćniku Latica Ivanišević</item>
    </derivirana_varijabla>
  </DomainObject.Predmet.ProtuStrankaListFormatedWithAdress>
  <DomainObject.Predmet.ProtuStrankaListFormatedWithAdressOIB>
    <izvorni_sadrzaj>
      <item>Latica Ivanišević j.d.o.o., OIB 90141260030, Karela Zahradnika 11, 10000 Zagreb zastupanog po punomoćniku Latica Ivanišević</item>
    </izvorni_sadrzaj>
    <derivirana_varijabla naziv="DomainObject.Predmet.ProtuStrankaListFormatedWithAdressOIB_1">
      <item>Latica Ivanišević j.d.o.o., OIB 90141260030, Karela Zahradnika 11, 10000 Zagreb zastupanog po punomoćniku Latica Ivanišević</item>
    </derivirana_varijabla>
  </DomainObject.Predmet.ProtuStrankaListFormatedWithAdressOIB>
  <DomainObject.Predmet.ProtuStrankaListNazivFormated>
    <izvorni_sadrzaj>
      <item>Latica Ivanišević j.d.o.o.</item>
    </izvorni_sadrzaj>
    <derivirana_varijabla naziv="DomainObject.Predmet.ProtuStrankaListNazivFormated_1">
      <item>Latica Ivanišević j.d.o.o.</item>
    </derivirana_varijabla>
  </DomainObject.Predmet.ProtuStrankaListNazivFormated>
  <DomainObject.Predmet.ProtuStrankaListNazivFormatedOIB>
    <izvorni_sadrzaj>
      <item>Latica Ivanišević j.d.o.o., OIB 90141260030</item>
    </izvorni_sadrzaj>
    <derivirana_varijabla naziv="DomainObject.Predmet.ProtuStrankaListNazivFormatedOIB_1">
      <item>Latica Ivanišević j.d.o.o., OIB 90141260030</item>
    </derivirana_varijabla>
  </DomainObject.Predmet.ProtuStrankaListNazivFormatedOIB>
  <DomainObject.Predmet.OstaliListFormated>
    <izvorni_sadrzaj>
      <item>Latica Ivanišević punomoćnica sudionika u postupku Latica Ivanišević j.d.o.o.</item>
    </izvorni_sadrzaj>
    <derivirana_varijabla naziv="DomainObject.Predmet.OstaliListFormated_1">
      <item>Latica Ivanišević punomoćnica sudionika u postupku Latica Ivanišević j.d.o.o.</item>
    </derivirana_varijabla>
  </DomainObject.Predmet.OstaliListFormated>
  <DomainObject.Predmet.OstaliListFormatedOIB>
    <izvorni_sadrzaj>
      <item>Latica Ivanišević, OIB 31096137910 punomoćnica sudionika u postupku Latica Ivanišević j.d.o.o.</item>
    </izvorni_sadrzaj>
    <derivirana_varijabla naziv="DomainObject.Predmet.OstaliListFormatedOIB_1">
      <item>Latica Ivanišević, OIB 31096137910 punomoćnica sudionika u postupku Latica Ivanišević j.d.o.o.</item>
    </derivirana_varijabla>
  </DomainObject.Predmet.OstaliListFormatedOIB>
  <DomainObject.Predmet.OstaliListFormatedWithAdress>
    <izvorni_sadrzaj>
      <item>Latica Ivanišević, Karela Zahradnika 11, 10000 Zagreb punomoćnica sudionika u postupku Latica Ivanišević j.d.o.o.</item>
    </izvorni_sadrzaj>
    <derivirana_varijabla naziv="DomainObject.Predmet.OstaliListFormatedWithAdress_1">
      <item>Latica Ivanišević, Karela Zahradnika 11, 10000 Zagreb punomoćnica sudionika u postupku Latica Ivanišević j.d.o.o.</item>
    </derivirana_varijabla>
  </DomainObject.Predmet.OstaliListFormatedWithAdress>
  <DomainObject.Predmet.OstaliListFormatedWithAdressOIB>
    <izvorni_sadrzaj>
      <item>Latica Ivanišević, OIB 31096137910, Karela Zahradnika 11, 10000 Zagreb punomoćnica sudionika u postupku Latica Ivanišević j.d.o.o.</item>
    </izvorni_sadrzaj>
    <derivirana_varijabla naziv="DomainObject.Predmet.OstaliListFormatedWithAdressOIB_1">
      <item>Latica Ivanišević, OIB 31096137910, Karela Zahradnika 11, 10000 Zagreb punomoćnica sudionika u postupku Latica Ivanišević j.d.o.o.</item>
    </derivirana_varijabla>
  </DomainObject.Predmet.OstaliListFormatedWithAdressOIB>
  <DomainObject.Predmet.OstaliListNazivFormated>
    <izvorni_sadrzaj>
      <item>Latica Ivanišević</item>
    </izvorni_sadrzaj>
    <derivirana_varijabla naziv="DomainObject.Predmet.OstaliListNazivFormated_1">
      <item>Latica Ivanišević</item>
    </derivirana_varijabla>
  </DomainObject.Predmet.OstaliListNazivFormated>
  <DomainObject.Predmet.OstaliListNazivFormatedOIB>
    <izvorni_sadrzaj>
      <item>Latica Ivanišević, OIB 31096137910</item>
    </izvorni_sadrzaj>
    <derivirana_varijabla naziv="DomainObject.Predmet.OstaliListNazivFormatedOIB_1">
      <item>Latica Ivanišević, OIB 31096137910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Latica Ivanišević j.d.o.o.</izvorni_sadrzaj>
    <derivirana_varijabla naziv="DomainObject.Predmet.ProtustrankaIDrugi_1">Latica Ivanišević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Latica Ivanišević j.d.o.o., OIB 90141260030, Karela Zahradnika 11, 10000 Zagreb</izvorni_sadrzaj>
    <derivirana_varijabla naziv="DomainObject.Predmet.ProtustrankaIDrugiAdressOIB_1">Latica Ivanišević j.d.o.o., OIB 90141260030, Karela Zahradnika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Latica Ivanišević j.d.o.o.</item>
      <item>Latica Ivanišević</item>
    </izvorni_sadrzaj>
    <derivirana_varijabla naziv="DomainObject.Predmet.SudioniciListNaziv_1">
      <item>FINA Regionalni centar Zagreb</item>
      <item>Latica Ivanišević j.d.o.o.</item>
      <item>Latica Ivanišević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Latica Ivanišević j.d.o.o., OIB 90141260030, Karela Zahradnika 11,10000 Zagreb</item>
      <item>Latica Ivanišević, OIB 31096137910, Karela Zahradnika 11,10000 Zagreb</item>
    </izvorni_sadrzaj>
    <derivirana_varijabla naziv="DomainObject.Predmet.SudioniciListAdressOIB_1">
      <item>FINA Regionalni centar Zagreb, OIB 85821130368, Trg svibanjskih žrtava 1995. 1,10000 Zagreb</item>
      <item>Latica Ivanišević j.d.o.o., OIB 90141260030, Karela Zahradnika 11,10000 Zagreb</item>
      <item>Latica Ivanišević, OIB 31096137910, Karela Zahradnika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90141260030</item>
      <item>, OIB 31096137910</item>
    </izvorni_sadrzaj>
    <derivirana_varijabla naziv="DomainObject.Predmet.SudioniciListNazivOIB_1">
      <item>, OIB 85821130368</item>
      <item>, OIB 90141260030</item>
      <item>, OIB 31096137910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639</properties:Words>
  <properties:Characters>3384</properties:Characters>
  <properties:Lines>107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2018-09-21T07:53:00Z</dcterms:created>
  <dc:creator>Korisnik</dc:creator>
  <cp:lastModifiedBy>Draženka Prpić</cp:lastModifiedBy>
  <cp:lastPrinted>2018-09-21T07:54:00Z</cp:lastPrinted>
  <dcterms:modified xmlns:xsi="http://www.w3.org/2001/XMLSchema-instance" xsi:type="dcterms:W3CDTF">2018-09-21T07:54:00Z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-Latica ivanišević-St-460-18.docx)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