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146c8" w14:paraId="93146c8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E9546F">
        <w:t>8</w:t>
      </w:r>
      <w:r w:rsidR="00043E4D">
        <w:t>2</w:t>
      </w:r>
      <w:r w:rsidR="00A54141">
        <w:t>4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5773DE">
        <w:t xml:space="preserve"> </w:t>
      </w:r>
      <w:proofErr w:type="spellStart"/>
      <w:r w:rsidR="00A54141" w:rsidRPr="00A54141">
        <w:t>CVETANKA</w:t>
      </w:r>
      <w:proofErr w:type="spellEnd"/>
      <w:r w:rsidR="00A54141" w:rsidRPr="00A54141">
        <w:t xml:space="preserve"> d.o.o. za trgovinu i usluge</w:t>
      </w:r>
      <w:r w:rsidR="00A54141">
        <w:t xml:space="preserve"> </w:t>
      </w:r>
      <w:proofErr w:type="spellStart"/>
      <w:r w:rsidR="00A54141">
        <w:t>Hotnja</w:t>
      </w:r>
      <w:proofErr w:type="spellEnd"/>
      <w:r w:rsidR="00A54141">
        <w:t xml:space="preserve">, </w:t>
      </w:r>
      <w:proofErr w:type="spellStart"/>
      <w:r w:rsidR="00A54141">
        <w:t>Hotnja</w:t>
      </w:r>
      <w:proofErr w:type="spellEnd"/>
      <w:r w:rsidR="00A54141">
        <w:t xml:space="preserve"> 99, </w:t>
      </w:r>
      <w:proofErr w:type="spellStart"/>
      <w:r w:rsidR="00A54141">
        <w:t>MBS</w:t>
      </w:r>
      <w:proofErr w:type="spellEnd"/>
      <w:r w:rsidR="00A54141">
        <w:t xml:space="preserve">: 080735975, </w:t>
      </w:r>
      <w:proofErr w:type="spellStart"/>
      <w:r w:rsidR="00A54141">
        <w:t>OIB</w:t>
      </w:r>
      <w:proofErr w:type="spellEnd"/>
      <w:r w:rsidR="00A54141">
        <w:t xml:space="preserve">: 32956063999, </w:t>
      </w:r>
      <w:r>
        <w:t>temeljem članka 430. Stečajnog zakona (Narodne novine 71/15), dana</w:t>
      </w:r>
      <w:r w:rsidR="007F41AE">
        <w:t xml:space="preserve"> 1</w:t>
      </w:r>
      <w:r w:rsidR="00E9546F">
        <w:t>3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77899" w:rsidRPr="00977899">
        <w:t xml:space="preserve"> </w:t>
      </w:r>
      <w:proofErr w:type="spellStart"/>
      <w:r w:rsidR="00A54141" w:rsidRPr="00A54141">
        <w:t>CVETANKA</w:t>
      </w:r>
      <w:proofErr w:type="spellEnd"/>
      <w:r w:rsidR="00A54141" w:rsidRPr="00A54141">
        <w:t xml:space="preserve"> d.o.o. za trgovinu i usluge</w:t>
      </w:r>
      <w:r w:rsidR="00A54141">
        <w:t xml:space="preserve"> </w:t>
      </w:r>
      <w:proofErr w:type="spellStart"/>
      <w:r w:rsidR="00A54141">
        <w:t>Hotnja</w:t>
      </w:r>
      <w:proofErr w:type="spellEnd"/>
      <w:r w:rsidR="00A54141">
        <w:t xml:space="preserve">, </w:t>
      </w:r>
      <w:proofErr w:type="spellStart"/>
      <w:r w:rsidR="00A54141">
        <w:t>Hotnja</w:t>
      </w:r>
      <w:proofErr w:type="spellEnd"/>
      <w:r w:rsidR="00A54141">
        <w:t xml:space="preserve"> 99, </w:t>
      </w:r>
      <w:proofErr w:type="spellStart"/>
      <w:r w:rsidR="00A54141">
        <w:t>MBS</w:t>
      </w:r>
      <w:proofErr w:type="spellEnd"/>
      <w:r w:rsidR="00A54141">
        <w:t xml:space="preserve">: 080735975, </w:t>
      </w:r>
      <w:proofErr w:type="spellStart"/>
      <w:r w:rsidR="00A54141">
        <w:t>OIB</w:t>
      </w:r>
      <w:proofErr w:type="spellEnd"/>
      <w:r w:rsidR="00A54141">
        <w:t>: 32956063999, iznosi 17.922,09 kn.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5773DE">
        <w:t xml:space="preserve"> </w:t>
      </w:r>
      <w:r w:rsidR="00A54141">
        <w:t xml:space="preserve">Sandra Bradić, </w:t>
      </w:r>
      <w:proofErr w:type="spellStart"/>
      <w:r w:rsidR="00A54141">
        <w:t>OIB</w:t>
      </w:r>
      <w:proofErr w:type="spellEnd"/>
      <w:r w:rsidR="00A54141">
        <w:t xml:space="preserve">: 35220042535, Novo </w:t>
      </w:r>
      <w:proofErr w:type="spellStart"/>
      <w:r w:rsidR="00A54141">
        <w:t>Či</w:t>
      </w:r>
      <w:r w:rsidR="00871FF3">
        <w:t>ć</w:t>
      </w:r>
      <w:r w:rsidR="00A54141">
        <w:t>e</w:t>
      </w:r>
      <w:proofErr w:type="spellEnd"/>
      <w:r w:rsidR="00A54141">
        <w:t xml:space="preserve">, Velikogorička ulica 64,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546F">
        <w:t>8</w:t>
      </w:r>
      <w:r w:rsidR="00043E4D">
        <w:t>2</w:t>
      </w:r>
      <w:r w:rsidR="00A54141">
        <w:t>4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7F41AE">
        <w:t>1</w:t>
      </w:r>
      <w:r w:rsidR="00E9546F">
        <w:t>3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FD0384">
        <w:t>5/11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42BD5"/>
    <w:rsid w:val="00190F9C"/>
    <w:rsid w:val="00195C8D"/>
    <w:rsid w:val="001A0CE1"/>
    <w:rsid w:val="001B482C"/>
    <w:rsid w:val="001D042F"/>
    <w:rsid w:val="001D19F2"/>
    <w:rsid w:val="001E5E67"/>
    <w:rsid w:val="001E7532"/>
    <w:rsid w:val="00245F19"/>
    <w:rsid w:val="00273CBE"/>
    <w:rsid w:val="002946EB"/>
    <w:rsid w:val="002B01E8"/>
    <w:rsid w:val="002C1DFD"/>
    <w:rsid w:val="002C4BF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C1874"/>
    <w:rsid w:val="006C51F1"/>
    <w:rsid w:val="006D37A4"/>
    <w:rsid w:val="006E6A30"/>
    <w:rsid w:val="006F2C79"/>
    <w:rsid w:val="00706077"/>
    <w:rsid w:val="00731860"/>
    <w:rsid w:val="00732D11"/>
    <w:rsid w:val="0073659C"/>
    <w:rsid w:val="00750882"/>
    <w:rsid w:val="007572A2"/>
    <w:rsid w:val="00786384"/>
    <w:rsid w:val="007B4560"/>
    <w:rsid w:val="007B4E2C"/>
    <w:rsid w:val="007D3CB1"/>
    <w:rsid w:val="007E34EF"/>
    <w:rsid w:val="007F41AE"/>
    <w:rsid w:val="00805296"/>
    <w:rsid w:val="0084658B"/>
    <w:rsid w:val="0087043E"/>
    <w:rsid w:val="00871FF3"/>
    <w:rsid w:val="008811F2"/>
    <w:rsid w:val="00891F2E"/>
    <w:rsid w:val="009214DB"/>
    <w:rsid w:val="00925A9E"/>
    <w:rsid w:val="00936FFF"/>
    <w:rsid w:val="00937BF4"/>
    <w:rsid w:val="00952989"/>
    <w:rsid w:val="00973B62"/>
    <w:rsid w:val="00977899"/>
    <w:rsid w:val="0099211E"/>
    <w:rsid w:val="009E06EE"/>
    <w:rsid w:val="009E1AB4"/>
    <w:rsid w:val="00A54141"/>
    <w:rsid w:val="00A5483F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11154"/>
    <w:rsid w:val="00C345D1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7521A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9546F"/>
    <w:rsid w:val="00EA6B49"/>
    <w:rsid w:val="00EC2608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71FF3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71FF3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FF3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FF3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71FF3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71FF3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FF3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FF3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St-824/2017</izvorni_sadrzaj>
    <derivirana_varijabla naziv="DomainObject.Predmet.OznakaBroj_1">St-824/2017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CVETANKA d.o.o. za trgovinu i usluge</izvorni_sadrzaj>
    <derivirana_varijabla naziv="DomainObject.Predmet.ProtustrankaFormated_1">  CVETANKA d.o.o. za trgovinu i usluge</derivirana_varijabla>
  </DomainObject.Predmet.ProtustrankaFormated>
  <DomainObject.Predmet.ProtustrankaFormatedOIB>
    <izvorni_sadrzaj>  CVETANKA d.o.o. za trgovinu i usluge, OIB 32956063999</izvorni_sadrzaj>
    <derivirana_varijabla naziv="DomainObject.Predmet.ProtustrankaFormatedOIB_1">  CVETANKA d.o.o. za trgovinu i usluge, OIB 32956063999</derivirana_varijabla>
  </DomainObject.Predmet.ProtustrankaFormatedOIB>
  <DomainObject.Predmet.ProtustrankaFormatedWithAdress>
    <izvorni_sadrzaj> CVETANKA d.o.o. za trgovinu i usluge, Hotnja 99, 10414 Hotnja</izvorni_sadrzaj>
    <derivirana_varijabla naziv="DomainObject.Predmet.ProtustrankaFormatedWithAdress_1"> CVETANKA d.o.o. za trgovinu i usluge, Hotnja 99, 10414 Hotnja</derivirana_varijabla>
  </DomainObject.Predmet.ProtustrankaFormatedWithAdress>
  <DomainObject.Predmet.ProtustrankaFormatedWithAdressOIB>
    <izvorni_sadrzaj> CVETANKA d.o.o. za trgovinu i usluge, OIB 32956063999, Hotnja 99, 10414 Hotnja</izvorni_sadrzaj>
    <derivirana_varijabla naziv="DomainObject.Predmet.ProtustrankaFormatedWithAdressOIB_1"> CVETANKA d.o.o. za trgovinu i usluge, OIB 32956063999, Hotnja 99, 10414 Hotnja</derivirana_varijabla>
  </DomainObject.Predmet.ProtustrankaFormatedWithAdressOIB>
  <DomainObject.Predmet.ProtustrankaWithAdress>
    <izvorni_sadrzaj>CVETANKA d.o.o. za trgovinu i usluge Hotnja 99, 10414 Hotnja</izvorni_sadrzaj>
    <derivirana_varijabla naziv="DomainObject.Predmet.ProtustrankaWithAdress_1">CVETANKA d.o.o. za trgovinu i usluge Hotnja 99, 10414 Hotnja</derivirana_varijabla>
  </DomainObject.Predmet.ProtustrankaWithAdress>
  <DomainObject.Predmet.ProtustrankaWithAdressOIB>
    <izvorni_sadrzaj>CVETANKA d.o.o. za trgovinu i usluge, OIB 32956063999, Hotnja 99, 10414 Hotnja</izvorni_sadrzaj>
    <derivirana_varijabla naziv="DomainObject.Predmet.ProtustrankaWithAdressOIB_1">CVETANKA d.o.o. za trgovinu i usluge, OIB 32956063999, Hotnja 99, 10414 Hotnja</derivirana_varijabla>
  </DomainObject.Predmet.ProtustrankaWithAdressOIB>
  <DomainObject.Predmet.ProtustrankaNazivFormated>
    <izvorni_sadrzaj>CVETANKA d.o.o. za trgovinu i usluge</izvorni_sadrzaj>
    <derivirana_varijabla naziv="DomainObject.Predmet.ProtustrankaNazivFormated_1">CVETANKA d.o.o. za trgovinu i usluge</derivirana_varijabla>
  </DomainObject.Predmet.ProtustrankaNazivFormated>
  <DomainObject.Predmet.ProtustrankaNazivFormatedOIB>
    <izvorni_sadrzaj>CVETANKA d.o.o. za trgovinu i usluge, OIB 32956063999</izvorni_sadrzaj>
    <derivirana_varijabla naziv="DomainObject.Predmet.ProtustrankaNazivFormatedOIB_1">CVETANKA d.o.o. za trgovinu i usluge, OIB 32956063999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CVETANKA d.o.o. za trgovinu i usluge</item>
    </izvorni_sadrzaj>
    <derivirana_varijabla naziv="DomainObject.Predmet.ProtuStrankaListFormated_1">
      <item>CVETANKA d.o.o. za trgovinu i usluge</item>
    </derivirana_varijabla>
  </DomainObject.Predmet.ProtuStrankaListFormated>
  <DomainObject.Predmet.ProtuStrankaListFormatedOIB>
    <izvorni_sadrzaj>
      <item>CVETANKA d.o.o. za trgovinu i usluge, OIB 32956063999</item>
    </izvorni_sadrzaj>
    <derivirana_varijabla naziv="DomainObject.Predmet.ProtuStrankaListFormatedOIB_1">
      <item>CVETANKA d.o.o. za trgovinu i usluge, OIB 32956063999</item>
    </derivirana_varijabla>
  </DomainObject.Predmet.ProtuStrankaListFormatedOIB>
  <DomainObject.Predmet.ProtuStrankaListFormatedWithAdress>
    <izvorni_sadrzaj>
      <item>CVETANKA d.o.o. za trgovinu i usluge, Hotnja 99, 10414 Hotnja</item>
    </izvorni_sadrzaj>
    <derivirana_varijabla naziv="DomainObject.Predmet.ProtuStrankaListFormatedWithAdress_1">
      <item>CVETANKA d.o.o. za trgovinu i usluge, Hotnja 99, 10414 Hotnja</item>
    </derivirana_varijabla>
  </DomainObject.Predmet.ProtuStrankaListFormatedWithAdress>
  <DomainObject.Predmet.ProtuStrankaListFormatedWithAdressOIB>
    <izvorni_sadrzaj>
      <item>CVETANKA d.o.o. za trgovinu i usluge, OIB 32956063999, Hotnja 99, 10414 Hotnja</item>
    </izvorni_sadrzaj>
    <derivirana_varijabla naziv="DomainObject.Predmet.ProtuStrankaListFormatedWithAdressOIB_1">
      <item>CVETANKA d.o.o. za trgovinu i usluge, OIB 32956063999, Hotnja 99, 10414 Hotnja</item>
    </derivirana_varijabla>
  </DomainObject.Predmet.ProtuStrankaListFormatedWithAdressOIB>
  <DomainObject.Predmet.ProtuStrankaListNazivFormated>
    <izvorni_sadrzaj>
      <item>CVETANKA d.o.o. za trgovinu i usluge</item>
    </izvorni_sadrzaj>
    <derivirana_varijabla naziv="DomainObject.Predmet.ProtuStrankaListNazivFormated_1">
      <item>CVETANKA d.o.o. za trgovinu i usluge</item>
    </derivirana_varijabla>
  </DomainObject.Predmet.ProtuStrankaListNazivFormated>
  <DomainObject.Predmet.ProtuStrankaListNazivFormatedOIB>
    <izvorni_sadrzaj>
      <item>CVETANKA d.o.o. za trgovinu i usluge, OIB 32956063999</item>
    </izvorni_sadrzaj>
    <derivirana_varijabla naziv="DomainObject.Predmet.ProtuStrankaListNazivFormatedOIB_1">
      <item>CVETANKA d.o.o. za trgovinu i usluge, OIB 32956063999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CVETANKA d.o.o. za trgovinu i usluge</izvorni_sadrzaj>
    <derivirana_varijabla naziv="DomainObject.Predmet.ProtustrankaIDrugi_1">CVETANKA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CVETANKA d.o.o. za trgovinu i usluge, OIB 32956063999, Hotnja 99, 10414 Hotnja</izvorni_sadrzaj>
    <derivirana_varijabla naziv="DomainObject.Predmet.ProtustrankaIDrugiAdressOIB_1">CVETANKA d.o.o. za trgovinu i usluge, OIB 32956063999, Hotnja 99, 10414 Hotnja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CVETANKA d.o.o. za trgovinu i usluge</item>
      <item>FINA Regionalni centar Zagreb</item>
    </izvorni_sadrzaj>
    <derivirana_varijabla naziv="DomainObject.Predmet.SudioniciListNaziv_1">
      <item>CVETANKA d.o.o. za trgovinu i usluge</item>
      <item>FINA Regionalni centar Zagreb</item>
    </derivirana_varijabla>
  </DomainObject.Predmet.SudioniciListNaziv>
  <DomainObject.Predmet.SudioniciListAdressOIB>
    <izvorni_sadrzaj>
      <item>CVETANKA d.o.o. za trgovinu i usluge, OIB 32956063999, Hotnja 99,10414 Hotnja</item>
      <item>FINA Regionalni centar Zagreb, OIB 85821130368, Trg svibanjskih žrtava 1995. br. 1,10000 Zagreb</item>
    </izvorni_sadrzaj>
    <derivirana_varijabla naziv="DomainObject.Predmet.SudioniciListAdressOIB_1">
      <item>CVETANKA d.o.o. za trgovinu i usluge, OIB 32956063999, Hotnja 99,10414 Hotnja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32956063999</item>
      <item>, OIB 85821130368</item>
    </izvorni_sadrzaj>
    <derivirana_varijabla naziv="DomainObject.Predmet.SudioniciListNazivOIB_1">
      <item>, OIB 32956063999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365</properties:Words>
  <properties:Characters>1965</properties:Characters>
  <properties:Lines>47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2017-09-13T07:09:00Z</dcterms:created>
  <dc:creator>korisnik</dc:creator>
  <cp:lastModifiedBy>Ljiljana Floršić</cp:lastModifiedBy>
  <cp:lastPrinted>2017-09-13T07:10:00Z</cp:lastPrinted>
  <dcterms:modified xmlns:xsi="http://www.w3.org/2001/XMLSchema-instance" xsi:type="dcterms:W3CDTF">2017-09-13T07:10:00Z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