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daf6a" w14:paraId="9bdaf6a" w:rsidRDefault="00B6773C" w:rsidP="00132460" w:rsidR="00132460" w:rsidRPr="0010195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6082" w:rsidP="00902FAD" w:rsidR="00846082" w:rsidRPr="0010195B">
      <w:pPr>
        <w:jc w:val="both"/>
      </w:pPr>
      <w:r w:rsidRPr="0010195B">
        <w:t>REPUBLIKA HRVATSKA</w:t>
      </w:r>
    </w:p>
    <w:p w:rsidRDefault="00846082" w:rsidP="00846082" w:rsidR="00846082" w:rsidRPr="0010195B">
      <w:r w:rsidRPr="0010195B">
        <w:t>Trgovački sud u Zagrebu</w:t>
      </w:r>
    </w:p>
    <w:p w:rsidRDefault="00846082" w:rsidP="00846082" w:rsidR="00846082" w:rsidRPr="0010195B">
      <w:r w:rsidRPr="0010195B">
        <w:t xml:space="preserve">Zagreb, Amruševa 2/II                                                                                </w:t>
      </w:r>
    </w:p>
    <w:p w:rsidRDefault="0062387F" w:rsidP="00846082" w:rsidR="0062387F"/>
    <w:p w:rsidRDefault="003A06B7" w:rsidP="00846082" w:rsidR="003A06B7" w:rsidRPr="0010195B"/>
    <w:p w:rsidRDefault="005E35C6" w:rsidP="005E35C6" w:rsidR="00846082" w:rsidRPr="0010195B">
      <w:pPr>
        <w:jc w:val="center"/>
      </w:pPr>
      <w:r w:rsidRPr="0010195B">
        <w:t>R</w:t>
      </w:r>
      <w:r w:rsidR="0010195B">
        <w:t xml:space="preserve"> </w:t>
      </w:r>
      <w:r w:rsidRPr="0010195B">
        <w:t>E</w:t>
      </w:r>
      <w:r w:rsidR="0010195B">
        <w:t xml:space="preserve"> </w:t>
      </w:r>
      <w:r w:rsidRPr="0010195B">
        <w:t>P</w:t>
      </w:r>
      <w:r w:rsidR="0010195B">
        <w:t xml:space="preserve"> </w:t>
      </w:r>
      <w:r w:rsidRPr="0010195B">
        <w:t>U</w:t>
      </w:r>
      <w:r w:rsidR="0010195B">
        <w:t xml:space="preserve"> </w:t>
      </w:r>
      <w:r w:rsidRPr="0010195B">
        <w:t>B</w:t>
      </w:r>
      <w:r w:rsidR="0010195B">
        <w:t xml:space="preserve"> </w:t>
      </w:r>
      <w:r w:rsidRPr="0010195B">
        <w:t>L</w:t>
      </w:r>
      <w:r w:rsidR="0010195B">
        <w:t xml:space="preserve"> </w:t>
      </w:r>
      <w:r w:rsidRPr="0010195B">
        <w:t>I</w:t>
      </w:r>
      <w:r w:rsidR="0010195B">
        <w:t xml:space="preserve"> </w:t>
      </w:r>
      <w:r w:rsidRPr="0010195B">
        <w:t>K</w:t>
      </w:r>
      <w:r w:rsidR="0010195B">
        <w:t xml:space="preserve"> </w:t>
      </w:r>
      <w:r w:rsidRPr="0010195B">
        <w:t xml:space="preserve">A </w:t>
      </w:r>
      <w:r w:rsidR="0010195B">
        <w:t xml:space="preserve"> </w:t>
      </w:r>
      <w:r w:rsidRPr="0010195B">
        <w:t>H</w:t>
      </w:r>
      <w:r w:rsidR="0010195B">
        <w:t xml:space="preserve"> </w:t>
      </w:r>
      <w:r w:rsidRPr="0010195B">
        <w:t>R</w:t>
      </w:r>
      <w:r w:rsidR="0010195B">
        <w:t xml:space="preserve"> </w:t>
      </w:r>
      <w:r w:rsidRPr="0010195B">
        <w:t>V</w:t>
      </w:r>
      <w:r w:rsidR="0010195B">
        <w:t xml:space="preserve"> </w:t>
      </w:r>
      <w:r w:rsidRPr="0010195B">
        <w:t>A</w:t>
      </w:r>
      <w:r w:rsidR="0010195B">
        <w:t xml:space="preserve"> </w:t>
      </w:r>
      <w:r w:rsidRPr="0010195B">
        <w:t>T</w:t>
      </w:r>
      <w:r w:rsidR="0010195B">
        <w:t xml:space="preserve"> </w:t>
      </w:r>
      <w:r w:rsidRPr="0010195B">
        <w:t>S</w:t>
      </w:r>
      <w:r w:rsidR="0010195B">
        <w:t xml:space="preserve"> </w:t>
      </w:r>
      <w:r w:rsidRPr="0010195B">
        <w:t>K</w:t>
      </w:r>
      <w:r w:rsidR="0010195B">
        <w:t xml:space="preserve"> </w:t>
      </w:r>
      <w:r w:rsidRPr="0010195B">
        <w:t>A</w:t>
      </w:r>
    </w:p>
    <w:p w:rsidRDefault="00846082" w:rsidP="00846082" w:rsidR="00846082" w:rsidRPr="0010195B">
      <w:pPr>
        <w:jc w:val="center"/>
      </w:pPr>
      <w:r w:rsidRPr="0010195B">
        <w:t>R J E Š E NJ E</w:t>
      </w:r>
    </w:p>
    <w:p w:rsidRDefault="0062387F" w:rsidP="00846082" w:rsidR="0062387F" w:rsidRPr="0010195B">
      <w:pPr>
        <w:jc w:val="center"/>
      </w:pPr>
    </w:p>
    <w:p w:rsidRDefault="00EA5F83" w:rsidP="00EA5F83" w:rsidR="00EA5F83" w:rsidRPr="0010195B">
      <w:pPr>
        <w:jc w:val="both"/>
      </w:pPr>
      <w:r w:rsidRPr="0010195B">
        <w:rPr>
          <w:lang w:val="pt-BR"/>
        </w:rPr>
        <w:t xml:space="preserve">Trgovački sud u Zagrebu, po sucu Nikoli Ribariću, u stečajnom predmetu nad dužnikom GRADITELJ-DUGO SELO d.o.o. u stečaju, Dugo Selo (Grad Dugo Selo), Rugvička 176, OIB: 87183370173, </w:t>
      </w:r>
      <w:r w:rsidRPr="0010195B">
        <w:t>dana 2</w:t>
      </w:r>
      <w:r w:rsidR="00B459E8" w:rsidRPr="0010195B">
        <w:t>9</w:t>
      </w:r>
      <w:r w:rsidRPr="0010195B">
        <w:t xml:space="preserve">. ožujka 2019. godine </w:t>
      </w:r>
    </w:p>
    <w:p w:rsidRDefault="005E35C6" w:rsidP="005E35C6" w:rsidR="005E35C6" w:rsidRPr="0010195B">
      <w:pPr>
        <w:jc w:val="both"/>
        <w:rPr>
          <w:b/>
        </w:rPr>
      </w:pPr>
    </w:p>
    <w:p w:rsidRDefault="00132460" w:rsidP="00132460" w:rsidR="00132460" w:rsidRPr="0010195B">
      <w:pPr>
        <w:jc w:val="center"/>
      </w:pPr>
      <w:r w:rsidRPr="0010195B">
        <w:t>r i j e š i o    j e</w:t>
      </w:r>
    </w:p>
    <w:p w:rsidRDefault="00132460" w:rsidP="00132460" w:rsidR="00132460" w:rsidRPr="0010195B"/>
    <w:p w:rsidRDefault="00463EE7" w:rsidP="00B62F97" w:rsidR="00463EE7" w:rsidRPr="0010195B">
      <w:pPr>
        <w:numPr>
          <w:ilvl w:val="0"/>
          <w:numId w:val="16"/>
        </w:numPr>
        <w:ind w:hanging="349" w:left="709"/>
        <w:jc w:val="both"/>
      </w:pPr>
      <w:r w:rsidRPr="0010195B">
        <w:t xml:space="preserve">Pokretnine stečajnog dužnika </w:t>
      </w:r>
      <w:r w:rsidR="00EA5F83" w:rsidRPr="0010195B">
        <w:rPr>
          <w:lang w:val="pt-BR"/>
        </w:rPr>
        <w:t>GRADITELJ-DUGO SELO d.o.o. u stečaju, Dugo Selo (Grad Dugo Selo), Rugvička 176, OIB: 87183370173</w:t>
      </w:r>
      <w:r w:rsidRPr="0010195B">
        <w:t>:</w:t>
      </w:r>
    </w:p>
    <w:p w:rsidRDefault="00463EE7" w:rsidP="00463EE7" w:rsidR="00463EE7" w:rsidRPr="0010195B">
      <w:pPr>
        <w:ind w:left="1080"/>
        <w:jc w:val="both"/>
      </w:pPr>
    </w:p>
    <w:p w:rsidRDefault="006F3EE1" w:rsidP="006F3EE1" w:rsidR="006F3EE1" w:rsidRPr="003A06B7">
      <w:pPr>
        <w:ind w:firstLine="708"/>
      </w:pPr>
      <w:r w:rsidRPr="003A06B7">
        <w:t>- vrsta vozila---------------------------------------------- teretni automobil N3</w:t>
      </w:r>
    </w:p>
    <w:p w:rsidRDefault="006F3EE1" w:rsidP="006F3EE1" w:rsidR="006F3EE1" w:rsidRPr="003A06B7">
      <w:pPr>
        <w:ind w:firstLine="708"/>
      </w:pPr>
      <w:r w:rsidRPr="003A06B7">
        <w:t>- marka vozila--------------------------------------------  MERCEDES</w:t>
      </w:r>
    </w:p>
    <w:p w:rsidRDefault="006F3EE1" w:rsidP="006F3EE1" w:rsidR="006F3EE1" w:rsidRPr="003A06B7">
      <w:pPr>
        <w:ind w:firstLine="708"/>
      </w:pPr>
      <w:r w:rsidRPr="003A06B7">
        <w:t>- tip vozila------------------------------------------------- 1928</w:t>
      </w:r>
    </w:p>
    <w:p w:rsidRDefault="006F3EE1" w:rsidP="006F3EE1" w:rsidR="006F3EE1" w:rsidRPr="003A06B7">
      <w:pPr>
        <w:ind w:firstLine="708"/>
      </w:pPr>
      <w:r w:rsidRPr="003A06B7">
        <w:t>- model vozila--------------------------------------------  K</w:t>
      </w:r>
    </w:p>
    <w:p w:rsidRDefault="006F3EE1" w:rsidP="006F3EE1" w:rsidR="006F3EE1" w:rsidRPr="003A06B7">
      <w:pPr>
        <w:ind w:firstLine="708"/>
      </w:pPr>
      <w:r w:rsidRPr="003A06B7">
        <w:t xml:space="preserve">- boja vozila----------------------------------------------- plava    </w:t>
      </w:r>
    </w:p>
    <w:p w:rsidRDefault="006F3EE1" w:rsidP="006F3EE1" w:rsidR="006F3EE1" w:rsidRPr="003A06B7">
      <w:pPr>
        <w:ind w:firstLine="708"/>
      </w:pPr>
      <w:r w:rsidRPr="003A06B7">
        <w:t>- broj šasije------------------------------------------------ 62131714782087</w:t>
      </w:r>
    </w:p>
    <w:p w:rsidRDefault="006F3EE1" w:rsidP="006F3EE1" w:rsidR="006F3EE1" w:rsidRPr="003A06B7">
      <w:pPr>
        <w:ind w:left="708"/>
      </w:pPr>
      <w:r w:rsidRPr="003A06B7">
        <w:t xml:space="preserve">- oblik karoserije------------------------------------------- otvoreni sa samoistovarivačem,                                </w:t>
      </w:r>
    </w:p>
    <w:p w:rsidRDefault="006F3EE1" w:rsidP="006F3EE1" w:rsidR="006F3EE1" w:rsidRPr="003A06B7">
      <w:pPr>
        <w:ind w:left="708"/>
      </w:pPr>
      <w:r w:rsidRPr="003A06B7">
        <w:t xml:space="preserve">                                                                    kabina 2 putnika, 2 vrata putničkog prostora</w:t>
      </w:r>
    </w:p>
    <w:p w:rsidRDefault="006F3EE1" w:rsidP="006F3EE1" w:rsidR="006F3EE1" w:rsidRPr="003A06B7">
      <w:pPr>
        <w:ind w:firstLine="708"/>
      </w:pPr>
      <w:r w:rsidRPr="003A06B7">
        <w:t>- godina proizvodnje------------------------------------ 1981</w:t>
      </w:r>
    </w:p>
    <w:p w:rsidRDefault="006F3EE1" w:rsidP="006F3EE1" w:rsidR="006F3EE1" w:rsidRPr="003A06B7">
      <w:pPr>
        <w:ind w:firstLine="708"/>
      </w:pPr>
      <w:r w:rsidRPr="003A06B7">
        <w:t xml:space="preserve">- vrsta motora-------------------------------------------- DISEL   </w:t>
      </w:r>
    </w:p>
    <w:p w:rsidRDefault="006F3EE1" w:rsidP="006F3EE1" w:rsidR="006F3EE1" w:rsidRPr="003A06B7">
      <w:pPr>
        <w:ind w:firstLine="708"/>
      </w:pPr>
      <w:r w:rsidRPr="003A06B7">
        <w:t>- registarske oznake-------------------------------------- ZG 9437EF</w:t>
      </w:r>
    </w:p>
    <w:p w:rsidRDefault="006F3EE1" w:rsidP="003A06B7" w:rsidR="0062387F" w:rsidRPr="003A06B7">
      <w:pPr>
        <w:ind w:left="708"/>
        <w:jc w:val="both"/>
      </w:pPr>
      <w:r w:rsidRPr="003A06B7">
        <w:t>- te ostalim podacima kao u prometnoj dozvoli izdane od MUP RH, PU Zagrebačka, u kojoj je upisana  ZABRANA OTUĐENJA - OVRHA - POREZNA UPRAVA, klasa: UP/I-415-02/2013-01/2611</w:t>
      </w:r>
    </w:p>
    <w:p w:rsidRDefault="006F3EE1" w:rsidP="006F3EE1" w:rsidR="006F3EE1" w:rsidRPr="0010195B">
      <w:pPr>
        <w:ind w:firstLine="708"/>
      </w:pPr>
    </w:p>
    <w:p w:rsidRDefault="0062387F" w:rsidP="006F3EE1" w:rsidR="0062387F" w:rsidRPr="0010195B">
      <w:pPr>
        <w:ind w:left="708"/>
      </w:pPr>
      <w:r w:rsidRPr="0010195B">
        <w:t>dosuđuj</w:t>
      </w:r>
      <w:r w:rsidR="00F60234" w:rsidRPr="0010195B">
        <w:t>u</w:t>
      </w:r>
      <w:r w:rsidRPr="0010195B">
        <w:t xml:space="preserve"> se kupcu </w:t>
      </w:r>
      <w:r w:rsidR="006F3EE1" w:rsidRPr="0010195B">
        <w:t>Marenčić Transporti d.o.o. iz Bisaga, Podvorec 22, OIB: 69118894996</w:t>
      </w:r>
      <w:r w:rsidRPr="0010195B">
        <w:t xml:space="preserve">, za iznos od </w:t>
      </w:r>
      <w:r w:rsidR="006F3EE1" w:rsidRPr="0010195B">
        <w:t>38.968,75 kn</w:t>
      </w:r>
      <w:r w:rsidR="00B62F97">
        <w:t>.</w:t>
      </w:r>
    </w:p>
    <w:p w:rsidRDefault="005E35C6" w:rsidP="005E35C6" w:rsidR="005E35C6" w:rsidRPr="0010195B">
      <w:pPr>
        <w:ind w:firstLine="708"/>
      </w:pPr>
    </w:p>
    <w:p w:rsidRDefault="005E35C6" w:rsidP="005E35C6" w:rsidR="005E35C6" w:rsidRPr="0010195B">
      <w:pPr>
        <w:jc w:val="both"/>
      </w:pPr>
    </w:p>
    <w:p w:rsidRDefault="00463EE7" w:rsidP="00463EE7" w:rsidR="0062387F" w:rsidRPr="00B62F97">
      <w:r w:rsidRPr="003A06B7">
        <w:t xml:space="preserve">II </w:t>
      </w:r>
      <w:r w:rsidRPr="00B62F97">
        <w:tab/>
        <w:t>Određuje se upis brisanja zabrane otuđenja i založnog prava</w:t>
      </w:r>
      <w:r w:rsidR="0062387F" w:rsidRPr="00B62F97">
        <w:t>:</w:t>
      </w:r>
    </w:p>
    <w:p w:rsidRDefault="0062387F" w:rsidP="0062387F" w:rsidR="0062387F" w:rsidRPr="00B62F97">
      <w:r w:rsidRPr="00B62F97">
        <w:tab/>
      </w:r>
    </w:p>
    <w:p w:rsidRDefault="00463EE7" w:rsidP="008B580B" w:rsidR="0062387F" w:rsidRPr="0010195B">
      <w:pPr>
        <w:numPr>
          <w:ilvl w:val="0"/>
          <w:numId w:val="18"/>
        </w:numPr>
        <w:jc w:val="both"/>
      </w:pPr>
      <w:r w:rsidRPr="00B62F97">
        <w:t>Ministarstva financija</w:t>
      </w:r>
      <w:r w:rsidRPr="0010195B">
        <w:t xml:space="preserve">, </w:t>
      </w:r>
      <w:r w:rsidR="00D74CEB" w:rsidRPr="0010195B">
        <w:t xml:space="preserve">Porezna </w:t>
      </w:r>
      <w:r w:rsidRPr="0010195B">
        <w:t xml:space="preserve">uprava, </w:t>
      </w:r>
      <w:r w:rsidR="00C87EC2" w:rsidRPr="0010195B">
        <w:t xml:space="preserve">upisano pod brojem </w:t>
      </w:r>
      <w:r w:rsidR="008B580B" w:rsidRPr="0010195B">
        <w:t>UP/I-415-02/2013-01/2611</w:t>
      </w:r>
    </w:p>
    <w:p w:rsidRDefault="008B580B" w:rsidP="008B580B" w:rsidR="008B580B" w:rsidRPr="0010195B">
      <w:pPr>
        <w:ind w:left="1068"/>
        <w:jc w:val="both"/>
      </w:pPr>
    </w:p>
    <w:p w:rsidRDefault="00C87EC2" w:rsidP="00463EE7" w:rsidR="007516E7">
      <w:pPr>
        <w:jc w:val="both"/>
      </w:pPr>
      <w:r w:rsidRPr="003A06B7">
        <w:t>III</w:t>
      </w:r>
      <w:r w:rsidR="00463EE7" w:rsidRPr="003A06B7">
        <w:tab/>
        <w:t>Rješenje će se po pravomoćnosti dostaviti Ministarstvu unutarnjih poslova Republike Hrvatske,  PU Zagrebačka i FINA Zagreb,  Služba upisa,  Upisničko mjesto Zagreb,  Šoštarićeva 2, radi provedbe brisanja upisanih zabilježbi zabrane otuđenja</w:t>
      </w:r>
      <w:r w:rsidR="003A06B7">
        <w:t>.</w:t>
      </w:r>
    </w:p>
    <w:p w:rsidRDefault="003A06B7" w:rsidP="00463EE7" w:rsidR="003A06B7">
      <w:pPr>
        <w:jc w:val="both"/>
      </w:pPr>
    </w:p>
    <w:p w:rsidRDefault="003A06B7" w:rsidP="00463EE7" w:rsidR="003A06B7">
      <w:pPr>
        <w:jc w:val="both"/>
      </w:pPr>
    </w:p>
    <w:p w:rsidRDefault="003A06B7" w:rsidP="00463EE7" w:rsidR="003A06B7">
      <w:pPr>
        <w:jc w:val="both"/>
      </w:pPr>
    </w:p>
    <w:p w:rsidRDefault="003A06B7" w:rsidP="00463EE7" w:rsidR="003A06B7" w:rsidRPr="003A06B7">
      <w:pPr>
        <w:jc w:val="both"/>
      </w:pPr>
    </w:p>
    <w:p w:rsidRDefault="00132460" w:rsidP="0069312B" w:rsidR="00132460" w:rsidRPr="0010195B">
      <w:pPr>
        <w:ind w:hanging="705" w:left="705"/>
        <w:jc w:val="both"/>
      </w:pPr>
      <w:r w:rsidRPr="0010195B">
        <w:tab/>
      </w:r>
      <w:r w:rsidRPr="0010195B">
        <w:tab/>
      </w:r>
      <w:r w:rsidRPr="0010195B">
        <w:tab/>
      </w:r>
      <w:r w:rsidRPr="0010195B">
        <w:tab/>
      </w:r>
      <w:r w:rsidRPr="0010195B">
        <w:tab/>
      </w:r>
      <w:r w:rsidRPr="0010195B">
        <w:tab/>
        <w:t xml:space="preserve">  </w:t>
      </w:r>
    </w:p>
    <w:p w:rsidRDefault="00132460" w:rsidP="00132460" w:rsidR="00132460" w:rsidRPr="0010195B">
      <w:pPr>
        <w:jc w:val="center"/>
      </w:pPr>
      <w:r w:rsidRPr="0010195B">
        <w:lastRenderedPageBreak/>
        <w:t>O b r a z l o ž e n j e</w:t>
      </w:r>
    </w:p>
    <w:p w:rsidRDefault="00132460" w:rsidP="00132460" w:rsidR="00132460" w:rsidRPr="0010195B"/>
    <w:p w:rsidRDefault="007516E7" w:rsidP="0039235C" w:rsidR="00132460" w:rsidRPr="0010195B">
      <w:pPr>
        <w:ind w:firstLine="708"/>
        <w:jc w:val="both"/>
      </w:pPr>
      <w:r w:rsidRPr="0010195B">
        <w:t>Pokretnine iz točke</w:t>
      </w:r>
      <w:r w:rsidR="00132460" w:rsidRPr="0010195B">
        <w:t xml:space="preserve"> I. izreke ovog rješenja, koje čine stečajnu masu stečajnog dužnika, prodane </w:t>
      </w:r>
      <w:r w:rsidRPr="0010195B">
        <w:t>u stečajnom postupku.</w:t>
      </w:r>
    </w:p>
    <w:p w:rsidRDefault="0062387F" w:rsidP="0039235C" w:rsidR="0062387F" w:rsidRPr="0010195B">
      <w:pPr>
        <w:ind w:firstLine="708"/>
        <w:jc w:val="both"/>
      </w:pPr>
      <w:r w:rsidRPr="0010195B">
        <w:t xml:space="preserve">Podneskom od </w:t>
      </w:r>
      <w:r w:rsidR="008B580B" w:rsidRPr="0010195B">
        <w:t>22</w:t>
      </w:r>
      <w:r w:rsidRPr="0010195B">
        <w:t>.</w:t>
      </w:r>
      <w:r w:rsidR="008B580B" w:rsidRPr="0010195B">
        <w:t>3.2019.</w:t>
      </w:r>
      <w:r w:rsidRPr="0010195B">
        <w:t xml:space="preserve"> stečajni upravitelj zatražio je dosudu pokretnina te brisanje zabilježbe zabrane otuđenja.</w:t>
      </w:r>
    </w:p>
    <w:p w:rsidRDefault="00BD7D82" w:rsidP="0039235C" w:rsidR="00BD7D82" w:rsidRPr="0010195B">
      <w:pPr>
        <w:ind w:firstLine="708"/>
        <w:jc w:val="both"/>
      </w:pPr>
      <w:r w:rsidRPr="0010195B">
        <w:t>Stečajni upravitelj u podnesku od 22.3.2019. navodi kako je, nakon uplate kupovnine, kupac zatražio donošenje odluke o brisanju prava vlasništva stečajnog dužnika u upisniku nadležne PU Zagrebačke, Policijska postaja Dugo Selo, za gore navedeno vozilo, te istodobno brisanje upisanih zabrana otuđenje i svih prava razlučnog vjerovnika RH Ministarstvo financija, Porezna uprava, koja prestaju prodajom.</w:t>
      </w:r>
    </w:p>
    <w:p w:rsidRDefault="00C87EC2" w:rsidP="0039235C" w:rsidR="00E310A1" w:rsidRPr="0010195B">
      <w:pPr>
        <w:jc w:val="both"/>
      </w:pPr>
      <w:r w:rsidRPr="0010195B">
        <w:tab/>
        <w:t xml:space="preserve">Budući da </w:t>
      </w:r>
      <w:r w:rsidR="0062387F" w:rsidRPr="0010195B">
        <w:t>je</w:t>
      </w:r>
      <w:r w:rsidRPr="0010195B">
        <w:t xml:space="preserve"> kup</w:t>
      </w:r>
      <w:r w:rsidR="0062387F" w:rsidRPr="0010195B">
        <w:t>a</w:t>
      </w:r>
      <w:r w:rsidRPr="0010195B">
        <w:t>c isplati</w:t>
      </w:r>
      <w:r w:rsidR="0062387F" w:rsidRPr="0010195B">
        <w:t>o</w:t>
      </w:r>
      <w:r w:rsidRPr="0010195B">
        <w:t xml:space="preserve"> kupoprodajnu cijenu, da je na naveden</w:t>
      </w:r>
      <w:r w:rsidR="0062387F" w:rsidRPr="0010195B">
        <w:t>oj</w:t>
      </w:r>
      <w:r w:rsidRPr="0010195B">
        <w:t xml:space="preserve"> pokretnin</w:t>
      </w:r>
      <w:r w:rsidR="0062387F" w:rsidRPr="0010195B">
        <w:t>i,</w:t>
      </w:r>
      <w:r w:rsidRPr="0010195B">
        <w:t xml:space="preserve"> u evidencijama MUP-a  evidentirana zabrana otuđenja, poslije provedenog postupka prodaje, sud je donio rješenje o brisanju upisane zabrane otuđenja, sve radi upisa prava vlasništva na ovlaštene stjecatelje. Po pravomoćnosti ovo rješenje se dostavlja nadležnom upisniku motornih vozila. </w:t>
      </w:r>
    </w:p>
    <w:p w:rsidRDefault="00E310A1" w:rsidP="0039235C" w:rsidR="00E310A1" w:rsidRPr="0010195B">
      <w:pPr>
        <w:ind w:firstLine="708"/>
        <w:jc w:val="both"/>
      </w:pPr>
    </w:p>
    <w:p w:rsidRDefault="0039235C" w:rsidP="0039235C" w:rsidR="0039235C" w:rsidRPr="0010195B">
      <w:pPr>
        <w:jc w:val="both"/>
      </w:pPr>
      <w:r w:rsidRPr="0010195B">
        <w:t xml:space="preserve">Temeljem naprijed navedenog, sukladno članku 6. stečajnog zakona, te članka 98. i 146. </w:t>
      </w:r>
      <w:r w:rsidR="00F60234" w:rsidRPr="0010195B">
        <w:t xml:space="preserve">stavak 5. </w:t>
      </w:r>
      <w:r w:rsidRPr="0010195B">
        <w:t>Ovršnog</w:t>
      </w:r>
      <w:r w:rsidR="00F60234" w:rsidRPr="0010195B">
        <w:t xml:space="preserve"> </w:t>
      </w:r>
      <w:r w:rsidRPr="0010195B">
        <w:t>zakona, riješeno je kao u izreci od I do III.</w:t>
      </w:r>
      <w:r w:rsidRPr="0010195B">
        <w:tab/>
      </w:r>
    </w:p>
    <w:p w:rsidRDefault="0039235C" w:rsidP="00132460" w:rsidR="0039235C" w:rsidRPr="0010195B">
      <w:pPr>
        <w:jc w:val="center"/>
      </w:pPr>
    </w:p>
    <w:p w:rsidRDefault="00132460" w:rsidP="00132460" w:rsidR="00132460" w:rsidRPr="0010195B">
      <w:pPr>
        <w:jc w:val="center"/>
      </w:pPr>
      <w:r w:rsidRPr="0010195B">
        <w:t>U Zagrebu</w:t>
      </w:r>
      <w:r w:rsidR="00687366" w:rsidRPr="0010195B">
        <w:t>,</w:t>
      </w:r>
      <w:r w:rsidRPr="0010195B">
        <w:t xml:space="preserve"> </w:t>
      </w:r>
      <w:r w:rsidR="0039235C" w:rsidRPr="0010195B">
        <w:t>2</w:t>
      </w:r>
      <w:r w:rsidR="00B459E8" w:rsidRPr="0010195B">
        <w:t>9</w:t>
      </w:r>
      <w:r w:rsidRPr="0010195B">
        <w:t>.</w:t>
      </w:r>
      <w:r w:rsidR="0039235C" w:rsidRPr="0010195B">
        <w:t xml:space="preserve"> ožujka</w:t>
      </w:r>
      <w:r w:rsidR="00C53EF8" w:rsidRPr="0010195B">
        <w:t xml:space="preserve"> 201</w:t>
      </w:r>
      <w:r w:rsidR="0039235C" w:rsidRPr="0010195B">
        <w:t>9</w:t>
      </w:r>
      <w:r w:rsidRPr="0010195B">
        <w:t>.</w:t>
      </w:r>
    </w:p>
    <w:p w:rsidRDefault="00132460" w:rsidP="00132460" w:rsidR="00B62F97">
      <w:pPr>
        <w:jc w:val="center"/>
      </w:pPr>
      <w:r w:rsidRPr="0010195B">
        <w:tab/>
      </w:r>
      <w:r w:rsidRPr="0010195B">
        <w:tab/>
      </w:r>
      <w:r w:rsidRPr="0010195B">
        <w:tab/>
      </w:r>
      <w:r w:rsidRPr="0010195B">
        <w:tab/>
      </w:r>
      <w:r w:rsidRPr="0010195B">
        <w:tab/>
      </w:r>
      <w:r w:rsidRPr="0010195B">
        <w:tab/>
      </w:r>
      <w:r w:rsidRPr="0010195B">
        <w:tab/>
      </w:r>
    </w:p>
    <w:p w:rsidRDefault="00B62F97" w:rsidP="00132460" w:rsidR="00132460" w:rsidRPr="0010195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B2EED">
        <w:t xml:space="preserve">     </w:t>
      </w:r>
      <w:r w:rsidR="00132460" w:rsidRPr="0010195B">
        <w:t>Stečajni sudac:</w:t>
      </w:r>
    </w:p>
    <w:p w:rsidRDefault="00132460" w:rsidP="00C87EC2" w:rsidR="00132460" w:rsidRPr="0010195B">
      <w:pPr>
        <w:jc w:val="center"/>
      </w:pPr>
      <w:r w:rsidRPr="0010195B">
        <w:tab/>
      </w:r>
      <w:r w:rsidRPr="0010195B">
        <w:tab/>
      </w:r>
      <w:r w:rsidRPr="0010195B">
        <w:tab/>
      </w:r>
      <w:r w:rsidRPr="0010195B">
        <w:tab/>
      </w:r>
      <w:r w:rsidRPr="0010195B">
        <w:tab/>
      </w:r>
      <w:r w:rsidRPr="0010195B">
        <w:tab/>
      </w:r>
      <w:r w:rsidRPr="0010195B">
        <w:tab/>
      </w:r>
      <w:r w:rsidRPr="0010195B">
        <w:tab/>
      </w:r>
      <w:r w:rsidR="00B62F97">
        <w:tab/>
      </w:r>
      <w:r w:rsidR="00B62F97">
        <w:tab/>
      </w:r>
      <w:r w:rsidR="00D556A4" w:rsidRPr="0010195B">
        <w:t>Nikola Ribarić</w:t>
      </w:r>
      <w:r w:rsidR="00CB2EED">
        <w:t>, v.r.</w:t>
      </w:r>
    </w:p>
    <w:p w:rsidRDefault="00CB2EED" w:rsidP="00CB2EED" w:rsidR="00CB2EED">
      <w:pPr>
        <w:ind w:firstLine="708"/>
      </w:pPr>
    </w:p>
    <w:p w:rsidRDefault="00CB2EED" w:rsidP="00CB2EED" w:rsidR="00132460">
      <w:pPr>
        <w:ind w:left="4956"/>
      </w:pPr>
      <w:r>
        <w:t xml:space="preserve">           Za točnost otpravka – ovlašteni službenik</w:t>
      </w:r>
    </w:p>
    <w:p w:rsidRDefault="00CB2EED" w:rsidP="00CB2EED" w:rsidR="00CB2EED" w:rsidRPr="0010195B">
      <w:pPr>
        <w:ind w:left="7080"/>
      </w:pPr>
      <w:r>
        <w:t xml:space="preserve">      Maja Hajtek</w:t>
      </w:r>
    </w:p>
    <w:p w:rsidRDefault="00B62F97" w:rsidP="00585F29" w:rsidR="00B62F97">
      <w:pPr>
        <w:jc w:val="both"/>
      </w:pPr>
    </w:p>
    <w:p w:rsidRDefault="00B62F97" w:rsidP="00585F29" w:rsidR="00B62F97">
      <w:pPr>
        <w:jc w:val="both"/>
      </w:pPr>
    </w:p>
    <w:p w:rsidRDefault="00B62F97" w:rsidP="00585F29" w:rsidR="00B62F97">
      <w:pPr>
        <w:jc w:val="both"/>
      </w:pPr>
    </w:p>
    <w:p w:rsidRDefault="00B62F97" w:rsidP="00585F29" w:rsidR="00B62F97">
      <w:pPr>
        <w:jc w:val="both"/>
      </w:pPr>
    </w:p>
    <w:p w:rsidRDefault="00132460" w:rsidP="00585F29" w:rsidR="00132460" w:rsidRPr="0010195B">
      <w:pPr>
        <w:jc w:val="both"/>
      </w:pPr>
      <w:r w:rsidRPr="0010195B">
        <w:t>POUKA O PRAVNOM LIJEKU:</w:t>
      </w:r>
    </w:p>
    <w:p w:rsidRDefault="00132460" w:rsidP="00585F29" w:rsidR="00132460" w:rsidRPr="0010195B">
      <w:pPr>
        <w:jc w:val="both"/>
      </w:pPr>
      <w:r w:rsidRPr="0010195B">
        <w:t xml:space="preserve">Protiv ovog rješenja nezadovoljna stranka može uložiti žalbu Visokom trgovačkom sudu RH u roku od 8 dana od </w:t>
      </w:r>
      <w:r w:rsidR="00585F29" w:rsidRPr="0010195B">
        <w:t>dostave</w:t>
      </w:r>
      <w:r w:rsidRPr="0010195B">
        <w:t xml:space="preserve"> rješenja, a ulaže se putem ovog Suda u 2 primjerka za Sud i po 1 za svaku protivnu stranu.</w:t>
      </w:r>
      <w:r w:rsidR="00585F29" w:rsidRPr="0010195B">
        <w:t xml:space="preserve"> Dostava se smatra obavljenom istekom osmoga dana od dana objave pismena na mrežnoj stranici e-Oglasna ploča sudova.</w:t>
      </w:r>
    </w:p>
    <w:p w:rsidRDefault="00585F29" w:rsidP="00132460" w:rsidR="00585F29" w:rsidRPr="0010195B"/>
    <w:p w:rsidRDefault="00585F29" w:rsidP="0058675A" w:rsidR="00585F29" w:rsidRPr="0010195B"/>
    <w:sectPr w:rsidSect="0069312B" w:rsidR="00585F29" w:rsidRPr="0010195B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134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2D4C" w:rsidR="00882D4C">
      <w:r>
        <w:separator/>
      </w:r>
    </w:p>
  </w:endnote>
  <w:endnote w:id="0" w:type="continuationSeparator">
    <w:p w:rsidRDefault="00882D4C" w:rsidR="00882D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2D4C" w:rsidR="00882D4C">
      <w:r>
        <w:separator/>
      </w:r>
    </w:p>
  </w:footnote>
  <w:footnote w:id="0" w:type="continuationSeparator">
    <w:p w:rsidRDefault="00882D4C" w:rsidR="00882D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2B" w:rsidP="00736F6E" w:rsidR="006931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9312B" w:rsidR="006931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2B" w:rsidP="00736F6E" w:rsidR="006931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7E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9312B" w:rsidR="0069312B">
    <w:pPr>
      <w:pStyle w:val="Zaglavlje"/>
    </w:pPr>
  </w:p>
  <w:p w:rsidRDefault="0062387F" w:rsidP="0010195B" w:rsidR="00DC25CD">
    <w:pPr>
      <w:pStyle w:val="Zaglavlje"/>
      <w:jc w:val="right"/>
    </w:pPr>
    <w:r>
      <w:tab/>
      <w:t xml:space="preserve">                    </w:t>
    </w:r>
    <w:r>
      <w:tab/>
    </w:r>
    <w:r w:rsidR="0010195B" w:rsidRPr="00F60234">
      <w:t>7</w:t>
    </w:r>
    <w:r w:rsidR="0010195B">
      <w:t>2. St</w:t>
    </w:r>
    <w:r w:rsidR="0010195B" w:rsidRPr="00F60234">
      <w:t>-857/2014</w:t>
    </w:r>
    <w:r w:rsidR="0010195B">
      <w:t>-56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FAD" w:rsidP="00902FAD" w:rsidR="00902FAD">
    <w:pPr>
      <w:pStyle w:val="Zaglavlje"/>
      <w:jc w:val="right"/>
    </w:pPr>
    <w:r w:rsidRPr="00F60234">
      <w:t>7</w:t>
    </w:r>
    <w:r>
      <w:t>2. St</w:t>
    </w:r>
    <w:r w:rsidRPr="00F60234">
      <w:t>-857/2014</w:t>
    </w:r>
    <w:r>
      <w:t>-56</w:t>
    </w:r>
  </w:p>
  <w:p w:rsidRDefault="00902FAD" w:rsidR="00902F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3A7942"/>
    <w:multiLevelType w:val="hybridMultilevel"/>
    <w:tmpl w:val="8D7C4D38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0A6C42"/>
    <w:multiLevelType w:val="hybridMultilevel"/>
    <w:tmpl w:val="65A01940"/>
    <w:lvl w:tplc="52FC219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F0C7D90"/>
    <w:multiLevelType w:val="hybridMultilevel"/>
    <w:tmpl w:val="A552AB0C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C343C5"/>
    <w:multiLevelType w:val="hybridMultilevel"/>
    <w:tmpl w:val="18E0C7BC"/>
    <w:lvl w:tplc="C6E4B39C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702199F"/>
    <w:multiLevelType w:val="hybridMultilevel"/>
    <w:tmpl w:val="2D4AEA46"/>
    <w:lvl w:tplc="ED9048BE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3AC5633B"/>
    <w:multiLevelType w:val="hybridMultilevel"/>
    <w:tmpl w:val="362A5F60"/>
    <w:lvl w:tplc="BE881EB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6A577E8"/>
    <w:multiLevelType w:val="hybridMultilevel"/>
    <w:tmpl w:val="BEDA5A98"/>
    <w:lvl w:tplc="B9847A56" w:ilvl="0">
      <w:start w:val="7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8731560"/>
    <w:multiLevelType w:val="hybridMultilevel"/>
    <w:tmpl w:val="B466520A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E12608D"/>
    <w:multiLevelType w:val="hybridMultilevel"/>
    <w:tmpl w:val="4C2EF150"/>
    <w:lvl w:tplc="B0401574" w:ilvl="0">
      <w:start w:val="2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EC21E4C"/>
    <w:multiLevelType w:val="hybridMultilevel"/>
    <w:tmpl w:val="575A8068"/>
    <w:lvl w:tplc="5FB073A0" w:ilvl="0">
      <w:start w:val="2"/>
      <w:numFmt w:val="bullet"/>
      <w:lvlText w:val="-"/>
      <w:lvlJc w:val="left"/>
      <w:pPr>
        <w:ind w:hanging="360" w:left="1069"/>
      </w:pPr>
      <w:rPr>
        <w:rFonts w:cs="font303" w:eastAsia="Arial Unicode MS" w:hAnsi="Sylfaen" w:ascii="Sylfae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2">
    <w:nsid w:val="55FC6248"/>
    <w:multiLevelType w:val="hybridMultilevel"/>
    <w:tmpl w:val="029098AA"/>
    <w:lvl w:tplc="9642EC9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63456F"/>
    <w:multiLevelType w:val="hybridMultilevel"/>
    <w:tmpl w:val="E99CBEDC"/>
    <w:lvl w:tplc="6A54712A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5">
    <w:nsid w:val="6D8B3DF1"/>
    <w:multiLevelType w:val="hybridMultilevel"/>
    <w:tmpl w:val="E8C8FB56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7C9A7FCC"/>
    <w:multiLevelType w:val="hybridMultilevel"/>
    <w:tmpl w:val="917845BC"/>
    <w:lvl w:tplc="4FC6CBF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FA6592"/>
    <w:multiLevelType w:val="hybridMultilevel"/>
    <w:tmpl w:val="760E7578"/>
    <w:lvl w:tplc="11D6B41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11"/>
  </w:num>
  <w:num w:numId="5">
    <w:abstractNumId w:val="5"/>
  </w:num>
  <w:num w:numId="6">
    <w:abstractNumId w:val="4"/>
  </w:num>
  <w:num w:numId="7">
    <w:abstractNumId w:val="16"/>
  </w:num>
  <w:num w:numId="8">
    <w:abstractNumId w:val="17"/>
  </w:num>
  <w:num w:numId="9">
    <w:abstractNumId w:val="0"/>
  </w:num>
  <w:num w:numId="10">
    <w:abstractNumId w:val="15"/>
  </w:num>
  <w:num w:numId="11">
    <w:abstractNumId w:val="9"/>
  </w:num>
  <w:num w:numId="12">
    <w:abstractNumId w:val="13"/>
  </w:num>
  <w:num w:numId="13">
    <w:abstractNumId w:val="8"/>
  </w:num>
  <w:num w:numId="14">
    <w:abstractNumId w:val="6"/>
  </w:num>
  <w:num w:numId="15">
    <w:abstractNumId w:val="1"/>
  </w:num>
  <w:num w:numId="16">
    <w:abstractNumId w:val="12"/>
  </w:num>
  <w:num w:numId="17">
    <w:abstractNumId w:val="2"/>
  </w:num>
  <w:num w:numId="1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0633A7"/>
    <w:rsid w:val="000A1F85"/>
    <w:rsid w:val="0010195B"/>
    <w:rsid w:val="00132460"/>
    <w:rsid w:val="0015775C"/>
    <w:rsid w:val="00213EE0"/>
    <w:rsid w:val="00233711"/>
    <w:rsid w:val="0026214C"/>
    <w:rsid w:val="002F67E5"/>
    <w:rsid w:val="0039235C"/>
    <w:rsid w:val="003A06B7"/>
    <w:rsid w:val="003F7E14"/>
    <w:rsid w:val="004256C4"/>
    <w:rsid w:val="004467BA"/>
    <w:rsid w:val="00463EE7"/>
    <w:rsid w:val="00486F72"/>
    <w:rsid w:val="004B6964"/>
    <w:rsid w:val="0050574B"/>
    <w:rsid w:val="00585F29"/>
    <w:rsid w:val="0058675A"/>
    <w:rsid w:val="0059222F"/>
    <w:rsid w:val="005C5BAD"/>
    <w:rsid w:val="005E35C6"/>
    <w:rsid w:val="005E3693"/>
    <w:rsid w:val="005E5442"/>
    <w:rsid w:val="0062387F"/>
    <w:rsid w:val="00687366"/>
    <w:rsid w:val="0069312B"/>
    <w:rsid w:val="006D0A8A"/>
    <w:rsid w:val="006F3EE1"/>
    <w:rsid w:val="00736F6E"/>
    <w:rsid w:val="007516E7"/>
    <w:rsid w:val="00791CD4"/>
    <w:rsid w:val="007B0930"/>
    <w:rsid w:val="007B73A8"/>
    <w:rsid w:val="00811543"/>
    <w:rsid w:val="00846082"/>
    <w:rsid w:val="00882D4C"/>
    <w:rsid w:val="008B580B"/>
    <w:rsid w:val="008E1D85"/>
    <w:rsid w:val="00902FAD"/>
    <w:rsid w:val="009752B0"/>
    <w:rsid w:val="00997EE1"/>
    <w:rsid w:val="009A490B"/>
    <w:rsid w:val="00A820FB"/>
    <w:rsid w:val="00A9186F"/>
    <w:rsid w:val="00B3099A"/>
    <w:rsid w:val="00B459E8"/>
    <w:rsid w:val="00B62F97"/>
    <w:rsid w:val="00B6773C"/>
    <w:rsid w:val="00B90999"/>
    <w:rsid w:val="00B9773A"/>
    <w:rsid w:val="00BA7F11"/>
    <w:rsid w:val="00BD7D82"/>
    <w:rsid w:val="00C53EF8"/>
    <w:rsid w:val="00C63398"/>
    <w:rsid w:val="00C87EC2"/>
    <w:rsid w:val="00CB2EED"/>
    <w:rsid w:val="00CF4A1D"/>
    <w:rsid w:val="00D01BD1"/>
    <w:rsid w:val="00D556A4"/>
    <w:rsid w:val="00D74CEB"/>
    <w:rsid w:val="00D81E89"/>
    <w:rsid w:val="00DC25CD"/>
    <w:rsid w:val="00E310A1"/>
    <w:rsid w:val="00EA407D"/>
    <w:rsid w:val="00EA5F83"/>
    <w:rsid w:val="00F60234"/>
    <w:rsid w:val="00F62F1F"/>
    <w:rsid w:val="00FF48B5"/>
    <w:rsid w:val="00FF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2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qFormat/>
    <w:rsid w:val="00997EE1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uiPriority w:val="99"/>
    <w:rsid w:val="006931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312B"/>
  </w:style>
  <w:style w:styleId="Podnoje" w:type="paragraph">
    <w:name w:val="footer"/>
    <w:basedOn w:val="Normal"/>
    <w:link w:val="PodnojeChar"/>
    <w:rsid w:val="00DC25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C25CD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902FAD"/>
    <w:rPr>
      <w:sz w:val="24"/>
      <w:szCs w:val="24"/>
    </w:rPr>
  </w:style>
  <w:style w:styleId="Tekstbalonia" w:type="paragraph">
    <w:name w:val="Balloon Text"/>
    <w:basedOn w:val="Normal"/>
    <w:link w:val="TekstbaloniaChar"/>
    <w:rsid w:val="00902F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02FA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2E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2E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E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E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E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2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qFormat/>
    <w:rsid w:val="00997EE1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uiPriority w:val="99"/>
    <w:rsid w:val="006931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312B"/>
  </w:style>
  <w:style w:styleId="Podnoje" w:type="paragraph">
    <w:name w:val="footer"/>
    <w:basedOn w:val="Normal"/>
    <w:link w:val="PodnojeChar"/>
    <w:rsid w:val="00DC25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C25CD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902FAD"/>
    <w:rPr>
      <w:sz w:val="24"/>
      <w:szCs w:val="24"/>
    </w:rPr>
  </w:style>
  <w:style w:styleId="Tekstbalonia" w:type="paragraph">
    <w:name w:val="Balloon Text"/>
    <w:basedOn w:val="Normal"/>
    <w:link w:val="TekstbaloniaChar"/>
    <w:rsid w:val="00902F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02FA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2E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2E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E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E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E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St-857/2014-56</izvorni_sadrzaj>
    <derivirana_varijabla naziv="DomainObject.Oznaka_1">St-857/2014-56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2014.</izvorni_sadrzaj>
    <derivirana_varijabla naziv="DomainObject.Predmet.DatumOsnivanja_1">30.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St-857/2014</izvorni_sadrzaj>
    <derivirana_varijabla naziv="DomainObject.Predmet.OznakaBroj_1">St-857/2014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GRADITELJ-DUGO SELO društvo s ograničenom odgovornošću za graditeljstvo, trgovinu i usluge</izvorni_sadrzaj>
    <derivirana_varijabla naziv="DomainObject.Predmet.ProtustrankaFormated_1">  GRADITELJ-DUGO SELO društvo s ograničenom odgovornošću za graditeljstvo, trgovinu i usluge</derivirana_varijabla>
  </DomainObject.Predmet.ProtustrankaFormated>
  <DomainObject.Predmet.ProtustrankaFormatedOIB>
    <izvorni_sadrzaj>  GRADITELJ-DUGO SELO društvo s ograničenom odgovornošću za graditeljstvo, trgovinu i usluge, OIB 87183370173</izvorni_sadrzaj>
    <derivirana_varijabla naziv="DomainObject.Predmet.ProtustrankaFormatedOIB_1">  GRADITELJ-DUGO SELO društvo s ograničenom odgovornošću za graditeljstvo, trgovinu i usluge, OIB 87183370173</derivirana_varijabla>
  </DomainObject.Predmet.ProtustrankaFormatedOIB>
  <DomainObject.Predmet.ProtustrankaFormatedWithAdress>
    <izvorni_sadrzaj> GRADITELJ-DUGO SELO društvo s ograničenom odgovornošću za graditeljstvo, trgovinu i usluge, Rugvička 176, 10370 Dugo Selo</izvorni_sadrzaj>
    <derivirana_varijabla naziv="DomainObject.Predmet.ProtustrankaFormatedWithAdress_1"> GRADITELJ-DUGO SELO društvo s ograničenom odgovornošću za graditeljstvo, trgovinu i usluge, Rugvička 176, 10370 Dugo Selo</derivirana_varijabla>
  </DomainObject.Predmet.ProtustrankaFormatedWithAdress>
  <DomainObject.Predmet.ProtustrankaFormatedWithAdressOIB>
    <izvorni_sadrzaj> GRADITELJ-DUGO SELO društvo s ograničenom odgovornošću za graditeljstvo, trgovinu i usluge, OIB 87183370173, Rugvička 176, 10370 Dugo Selo</izvorni_sadrzaj>
    <derivirana_varijabla naziv="DomainObject.Predmet.ProtustrankaFormatedWithAdressOIB_1"> GRADITELJ-DUGO SELO društvo s ograničenom odgovornošću za graditeljstvo, trgovinu i usluge, OIB 87183370173, Rugvička 176, 10370 Dugo Selo</derivirana_varijabla>
  </DomainObject.Predmet.ProtustrankaFormatedWithAdressOIB>
  <DomainObject.Predmet.ProtustrankaWithAdress>
    <izvorni_sadrzaj>GRADITELJ-DUGO SELO društvo s ograničenom odgovornošću za graditeljstvo, trgovinu i usluge Rugvička 176, 10370 Dugo Selo</izvorni_sadrzaj>
    <derivirana_varijabla naziv="DomainObject.Predmet.ProtustrankaWithAdress_1">GRADITELJ-DUGO SELO društvo s ograničenom odgovornošću za graditeljstvo, trgovinu i usluge Rugvička 176, 10370 Dugo Selo</derivirana_varijabla>
  </DomainObject.Predmet.ProtustrankaWithAdress>
  <DomainObject.Predmet.ProtustrankaWithAdressOIB>
    <izvorni_sadrzaj>GRADITELJ-DUGO SELO društvo s ograničenom odgovornošću za graditeljstvo, trgovinu i usluge, OIB 87183370173, Rugvička 176, 10370 Dugo Selo</izvorni_sadrzaj>
    <derivirana_varijabla naziv="DomainObject.Predmet.ProtustrankaWithAdressOIB_1">GRADITELJ-DUGO SELO društvo s ograničenom odgovornošću za graditeljstvo, trgovinu i usluge, OIB 87183370173, Rugvička 176, 10370 Dugo Selo</derivirana_varijabla>
  </DomainObject.Predmet.ProtustrankaWithAdressOIB>
  <DomainObject.Predmet.ProtustrankaNazivFormated>
    <izvorni_sadrzaj>GRADITELJ-DUGO SELO društvo s ograničenom odgovornošću za graditeljstvo, trgovinu i usluge</izvorni_sadrzaj>
    <derivirana_varijabla naziv="DomainObject.Predmet.ProtustrankaNazivFormated_1">GRADITELJ-DUGO SELO društvo s ograničenom odgovornošću za graditeljstvo, trgovinu i usluge</derivirana_varijabla>
  </DomainObject.Predmet.ProtustrankaNazivFormated>
  <DomainObject.Predmet.ProtustrankaNazivFormatedOIB>
    <izvorni_sadrzaj>GRADITELJ-DUGO SELO društvo s ograničenom odgovornošću za graditeljstvo, trgovinu i usluge, OIB 87183370173</izvorni_sadrzaj>
    <derivirana_varijabla naziv="DomainObject.Predmet.ProtustrankaNazivFormatedOIB_1">GRADITELJ-DUGO SELO društvo s ograničenom odgovornošću za graditeljstvo, trgovinu i usluge, OIB 87183370173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GRADITELJ-DUGO SELO društvo s ograničenom odgovornošću za graditeljstvo, trgovinu i usluge</item>
    </izvorni_sadrzaj>
    <derivirana_varijabla naziv="DomainObject.Predmet.ProtuStrankaListFormated_1">
      <item>GRADITELJ-DUGO SELO društvo s ograničenom odgovornošću za graditeljstvo, trgovinu i usluge</item>
    </derivirana_varijabla>
  </DomainObject.Predmet.ProtuStrankaListFormated>
  <DomainObject.Predmet.ProtuStrankaListFormatedOIB>
    <izvorni_sadrzaj>
      <item>GRADITELJ-DUGO SELO društvo s ograničenom odgovornošću za graditeljstvo, trgovinu i usluge, OIB 87183370173</item>
    </izvorni_sadrzaj>
    <derivirana_varijabla naziv="DomainObject.Predmet.ProtuStrankaListFormatedOIB_1">
      <item>GRADITELJ-DUGO SELO društvo s ograničenom odgovornošću za graditeljstvo, trgovinu i usluge, OIB 87183370173</item>
    </derivirana_varijabla>
  </DomainObject.Predmet.ProtuStrankaListFormatedOIB>
  <DomainObject.Predmet.ProtuStrankaListFormatedWithAdress>
    <izvorni_sadrzaj>
      <item>GRADITELJ-DUGO SELO društvo s ograničenom odgovornošću za graditeljstvo, trgovinu i usluge, Rugvička 176, 10370 Dugo Selo</item>
    </izvorni_sadrzaj>
    <derivirana_varijabla naziv="DomainObject.Predmet.ProtuStrankaListFormatedWithAdress_1">
      <item>GRADITELJ-DUGO SELO društvo s ograničenom odgovornošću za graditeljstvo, trgovinu i usluge, Rugvička 176, 10370 Dugo Selo</item>
    </derivirana_varijabla>
  </DomainObject.Predmet.ProtuStrankaListFormatedWithAdress>
  <DomainObject.Predmet.ProtuStrankaListFormatedWithAdressOIB>
    <izvorni_sadrzaj>
      <item>GRADITELJ-DUGO SELO društvo s ograničenom odgovornošću za graditeljstvo, trgovinu i usluge, OIB 87183370173, Rugvička 176, 10370 Dugo Selo</item>
    </izvorni_sadrzaj>
    <derivirana_varijabla naziv="DomainObject.Predmet.ProtuStrankaListFormatedWithAdressOIB_1">
      <item>GRADITELJ-DUGO SELO društvo s ograničenom odgovornošću za graditeljstvo, trgovinu i usluge, OIB 87183370173, Rugvička 176, 10370 Dugo Selo</item>
    </derivirana_varijabla>
  </DomainObject.Predmet.ProtuStrankaListFormatedWithAdressOIB>
  <DomainObject.Predmet.ProtuStrankaListNazivFormated>
    <izvorni_sadrzaj>
      <item>GRADITELJ-DUGO SELO društvo s ograničenom odgovornošću za graditeljstvo, trgovinu i usluge</item>
    </izvorni_sadrzaj>
    <derivirana_varijabla naziv="DomainObject.Predmet.ProtuStrankaListNazivFormated_1">
      <item>GRADITELJ-DUGO SELO društvo s ograničenom odgovornošću za graditeljstvo, trgovinu i usluge</item>
    </derivirana_varijabla>
  </DomainObject.Predmet.ProtuStrankaListNazivFormated>
  <DomainObject.Predmet.ProtuStrankaListNazivFormatedOIB>
    <izvorni_sadrzaj>
      <item>GRADITELJ-DUGO SELO društvo s ograničenom odgovornošću za graditeljstvo, trgovinu i usluge, OIB 87183370173</item>
    </izvorni_sadrzaj>
    <derivirana_varijabla naziv="DomainObject.Predmet.ProtuStrankaListNazivFormatedOIB_1">
      <item>GRADITELJ-DUGO SELO društvo s ograničenom odgovornošću za graditeljstvo, trgovinu i usluge, OIB 87183370173</item>
    </derivirana_varijabla>
  </DomainObject.Predmet.ProtuStrankaListNazivFormatedOIB>
  <DomainObject.Predmet.OstaliListFormated>
    <izvorni_sadrzaj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</izvorni_sadrzaj>
    <derivirana_varijabla naziv="DomainObject.Predmet.OstaliListFormated_1"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</derivirana_varijabla>
  </DomainObject.Predmet.OstaliListFormated>
  <DomainObject.Predmet.OstaliListFormatedOIB>
    <izvorni_sadrzaj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</izvorni_sadrzaj>
    <derivirana_varijabla naziv="DomainObject.Predmet.OstaliListFormatedOIB_1"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</derivirana_varijabla>
  </DomainObject.Predmet.OstaliListFormatedOIB>
  <DomainObject.Predmet.OstaliListFormatedWithAdress>
    <izvorni_sadrzaj>
      <item>RH MUP, Heinzelova 98, 10000 Zagreb</item>
      <item>Ante Jukić, Majstora Radonje 12, 10000 Zagreb</item>
      <item>Ilija Papak, Kozinska 44, 10370 Kozinščak</item>
      <item>Ivan Papak, Rugvička Ulica 120, 10370 Dugo Selo</item>
      <item>RH Ministarstvo financija, Av. Dubrovnik 32, 10000 Zagreb</item>
      <item>ŽDO Velika Gorica, Trg kralja Tomislava 36, 10410 Velika Gorica</item>
      <item>RH Ministarstvo pravosuđa, Ul. grada Vukovara 49, 10000 Zagreb</item>
      <item>Općinski građ. sud u Zagrebu, zk odjel Dugo Selo, Zagrebačka 22, 10370 Dugo Selo</item>
      <item>Josipa Papak, Rugvička Ulica 174, 10370 Dugo Selo</item>
      <item>Ivana Radeljak, Masarykova 13, 10000 Zagreb</item>
      <item>Policijska postaja Dugo Selo, Ulica Antuna Mihanovića 2, 10370 Dugo Selo</item>
      <item>MARENČIĆ TRANSPORTI d.o.o. za trgovinu i prijevoz, Podvorec 22, 42225 Podvorec</item>
    </izvorni_sadrzaj>
    <derivirana_varijabla naziv="DomainObject.Predmet.OstaliListFormatedWithAdress_1">
      <item>RH MUP, Heinzelova 98, 10000 Zagreb</item>
      <item>Ante Jukić, Majstora Radonje 12, 10000 Zagreb</item>
      <item>Ilija Papak, Kozinska 44, 10370 Kozinščak</item>
      <item>Ivan Papak, Rugvička Ulica 120, 10370 Dugo Selo</item>
      <item>RH Ministarstvo financija, Av. Dubrovnik 32, 10000 Zagreb</item>
      <item>ŽDO Velika Gorica, Trg kralja Tomislava 36, 10410 Velika Gorica</item>
      <item>RH Ministarstvo pravosuđa, Ul. grada Vukovara 49, 10000 Zagreb</item>
      <item>Općinski građ. sud u Zagrebu, zk odjel Dugo Selo, Zagrebačka 22, 10370 Dugo Selo</item>
      <item>Josipa Papak, Rugvička Ulica 174, 10370 Dugo Selo</item>
      <item>Ivana Radeljak, Masarykova 13, 10000 Zagreb</item>
      <item>Policijska postaja Dugo Selo, Ulica Antuna Mihanovića 2, 10370 Dugo Selo</item>
      <item>MARENČIĆ TRANSPORTI d.o.o. za trgovinu i prijevoz, Podvorec 22, 42225 Podvorec</item>
    </derivirana_varijabla>
  </DomainObject.Predmet.OstaliListFormatedWithAdress>
  <DomainObject.Predmet.OstaliListFormatedWithAdressOIB>
    <izvorni_sadrzaj>
      <item>RH MUP, Heinzelova 98, 10000 Zagreb</item>
      <item>Ante Jukić, OIB 74320689175, Majstora Radonje 12, 10000 Zagreb</item>
      <item>Ilija Papak, OIB 82201606916, Kozinska 44, 10370 Kozinščak</item>
      <item>Ivan Papak, OIB 38560821034, Rugvička Ulica 120, 10370 Dugo Selo</item>
      <item>RH Ministarstvo financija, OIB 18683136487, Av. Dubrovnik 32, 10000 Zagreb</item>
      <item>ŽDO Velika Gorica, OIB 96292040276, Trg kralja Tomislava 36, 10410 Velika Gorica</item>
      <item>RH Ministarstvo pravosuđa, OIB 26635293339, Ul. grada Vukovara 49, 10000 Zagreb</item>
      <item>Općinski građ. sud u Zagrebu, zk odjel Dugo Selo, OIB 01252163117, Zagrebačka 22, 10370 Dugo Selo</item>
      <item>Josipa Papak, OIB 98333650660, Rugvička Ulica 174, 10370 Dugo Selo</item>
      <item>Ivana Radeljak, Masarykova 13, 10000 Zagreb</item>
      <item>Policijska postaja Dugo Selo, Ulica Antuna Mihanovića 2, 10370 Dugo Selo</item>
      <item>MARENČIĆ TRANSPORTI d.o.o. za trgovinu i prijevoz, OIB 69118894996, Podvorec 22, 42225 Podvorec</item>
    </izvorni_sadrzaj>
    <derivirana_varijabla naziv="DomainObject.Predmet.OstaliListFormatedWithAdressOIB_1">
      <item>RH MUP, Heinzelova 98, 10000 Zagreb</item>
      <item>Ante Jukić, OIB 74320689175, Majstora Radonje 12, 10000 Zagreb</item>
      <item>Ilija Papak, OIB 82201606916, Kozinska 44, 10370 Kozinščak</item>
      <item>Ivan Papak, OIB 38560821034, Rugvička Ulica 120, 10370 Dugo Selo</item>
      <item>RH Ministarstvo financija, OIB 18683136487, Av. Dubrovnik 32, 10000 Zagreb</item>
      <item>ŽDO Velika Gorica, OIB 96292040276, Trg kralja Tomislava 36, 10410 Velika Gorica</item>
      <item>RH Ministarstvo pravosuđa, OIB 26635293339, Ul. grada Vukovara 49, 10000 Zagreb</item>
      <item>Općinski građ. sud u Zagrebu, zk odjel Dugo Selo, OIB 01252163117, Zagrebačka 22, 10370 Dugo Selo</item>
      <item>Josipa Papak, OIB 98333650660, Rugvička Ulica 174, 10370 Dugo Selo</item>
      <item>Ivana Radeljak, Masarykova 13, 10000 Zagreb</item>
      <item>Policijska postaja Dugo Selo, Ulica Antuna Mihanovića 2, 10370 Dugo Selo</item>
      <item>MARENČIĆ TRANSPORTI d.o.o. za trgovinu i prijevoz, OIB 69118894996, Podvorec 22, 42225 Podvorec</item>
    </derivirana_varijabla>
  </DomainObject.Predmet.OstaliListFormatedWithAdressOIB>
  <DomainObject.Predmet.OstaliListNazivFormated>
    <izvorni_sadrzaj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</izvorni_sadrzaj>
    <derivirana_varijabla naziv="DomainObject.Predmet.OstaliListNazivFormated_1"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</derivirana_varijabla>
  </DomainObject.Predmet.OstaliListNazivFormated>
  <DomainObject.Predmet.OstaliListNazivFormatedOIB>
    <izvorni_sadrzaj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</izvorni_sadrzaj>
    <derivirana_varijabla naziv="DomainObject.Predmet.OstaliListNazivFormatedOIB_1"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>St-857/2014-56</izvorni_sadrzaj>
    <derivirana_varijabla naziv="DomainObject.PoslovniBrojDokumenta_1">St-857/2014-56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GRADITELJ-DUGO SELO društvo s ograničenom odgovornošću za graditeljstvo, trgovinu i usluge</izvorni_sadrzaj>
    <derivirana_varijabla naziv="DomainObject.Predmet.ProtustrankaIDrugi_1">GRADITELJ-DUGO SELO društvo s ograničenom odgovornošću za graditeljstvo, trgovinu i usluge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GRADITELJ-DUGO SELO društvo s ograničenom odgovornošću za graditeljstvo, trgovinu i usluge, OIB 87183370173, Rugvička 176, 10370 Dugo Selo</izvorni_sadrzaj>
    <derivirana_varijabla naziv="DomainObject.Predmet.ProtustrankaIDrugiAdressOIB_1">GRADITELJ-DUGO SELO društvo s ograničenom odgovornošću za graditeljstvo, trgovinu i usluge, OIB 87183370173, Rugvička 176,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GRADITELJ-DUGO SELO društvo s ograničenom odgovornošću za graditeljstvo, trgovinu i usluge</item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</izvorni_sadrzaj>
    <derivirana_varijabla naziv="DomainObject.Predmet.SudioniciListNaziv_1">
      <item>FINA Regionalni centar Zagreb</item>
      <item>GRADITELJ-DUGO SELO društvo s ograničenom odgovornošću za graditeljstvo, trgovinu i usluge</item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</derivirana_varijabla>
  </DomainObject.Predmet.SudioniciListNaziv>
  <DomainObject.Predmet.SudioniciListAdressOIB>
    <izvorni_sadrzaj>
      <item>FINA Regionalni centar Zagreb, OIB 85821130368, Ulica grada Vukovara 70,10000 Zagreb</item>
      <item>GRADITELJ-DUGO SELO društvo s ograničenom odgovornošću za graditeljstvo, trgovinu i usluge, OIB 87183370173, Rugvička 176,10370 Dugo Selo</item>
      <item>RH MUP, Heinzelova 98,10000 Zagreb</item>
      <item>Ante Jukić, OIB 74320689175, Majstora Radonje 12,10000 Zagreb</item>
      <item>Ilija Papak, OIB 82201606916, Kozinska 44,10370 Kozinščak</item>
      <item>Ivan Papak, OIB 38560821034, Rugvička Ulica 120,10370 Dugo Selo</item>
      <item>RH Ministarstvo financija, OIB 18683136487, Av. Dubrovnik 32,10000 Zagreb</item>
      <item>ŽDO Velika Gorica, OIB 96292040276, Trg kralja Tomislava 36,10410 Velika Gorica</item>
      <item>RH Ministarstvo pravosuđa, OIB 26635293339, Ul. grada Vukovara 49,10000 Zagreb</item>
      <item>Općinski građ. sud u Zagrebu, zk odjel Dugo Selo, OIB 01252163117, Zagrebačka 22,10370 Dugo Selo</item>
      <item>Josipa Papak, OIB 98333650660, Rugvička Ulica 174,10370 Dugo Selo</item>
      <item>Ivana Radeljak, Masarykova 13,10000 Zagreb</item>
      <item>Policijska postaja Dugo Selo, Ulica Antuna Mihanovića 2,10370 Dugo Selo</item>
      <item>MARENČIĆ TRANSPORTI d.o.o. za trgovinu i prijevoz, OIB 69118894996, Podvorec 22,42225 Podvorec</item>
    </izvorni_sadrzaj>
    <derivirana_varijabla naziv="DomainObject.Predmet.SudioniciListAdressOIB_1">
      <item>FINA Regionalni centar Zagreb, OIB 85821130368, Ulica grada Vukovara 70,10000 Zagreb</item>
      <item>GRADITELJ-DUGO SELO društvo s ograničenom odgovornošću za graditeljstvo, trgovinu i usluge, OIB 87183370173, Rugvička 176,10370 Dugo Selo</item>
      <item>RH MUP, Heinzelova 98,10000 Zagreb</item>
      <item>Ante Jukić, OIB 74320689175, Majstora Radonje 12,10000 Zagreb</item>
      <item>Ilija Papak, OIB 82201606916, Kozinska 44,10370 Kozinščak</item>
      <item>Ivan Papak, OIB 38560821034, Rugvička Ulica 120,10370 Dugo Selo</item>
      <item>RH Ministarstvo financija, OIB 18683136487, Av. Dubrovnik 32,10000 Zagreb</item>
      <item>ŽDO Velika Gorica, OIB 96292040276, Trg kralja Tomislava 36,10410 Velika Gorica</item>
      <item>RH Ministarstvo pravosuđa, OIB 26635293339, Ul. grada Vukovara 49,10000 Zagreb</item>
      <item>Općinski građ. sud u Zagrebu, zk odjel Dugo Selo, OIB 01252163117, Zagrebačka 22,10370 Dugo Selo</item>
      <item>Josipa Papak, OIB 98333650660, Rugvička Ulica 174,10370 Dugo Selo</item>
      <item>Ivana Radeljak, Masarykova 13,10000 Zagreb</item>
      <item>Policijska postaja Dugo Selo, Ulica Antuna Mihanovića 2,10370 Dugo Selo</item>
      <item>MARENČIĆ TRANSPORTI d.o.o. za trgovinu i prijevoz, OIB 69118894996, Podvorec 22,42225 Podvorec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87183370173</item>
      <item>, OIB null</item>
      <item>, OIB 74320689175</item>
      <item>, OIB 82201606916</item>
      <item>, OIB 38560821034</item>
      <item>, OIB 18683136487</item>
      <item>, OIB 96292040276</item>
      <item>, OIB 26635293339</item>
      <item>, OIB 01252163117</item>
      <item>, OIB 98333650660</item>
      <item>, OIB null</item>
      <item>, OIB null</item>
      <item>, OIB 69118894996</item>
    </izvorni_sadrzaj>
    <derivirana_varijabla naziv="DomainObject.Predmet.SudioniciListNazivOIB_1">
      <item>, OIB 85821130368</item>
      <item>, OIB 87183370173</item>
      <item>, OIB null</item>
      <item>, OIB 74320689175</item>
      <item>, OIB 82201606916</item>
      <item>, OIB 38560821034</item>
      <item>, OIB 18683136487</item>
      <item>, OIB 96292040276</item>
      <item>, OIB 26635293339</item>
      <item>, OIB 01252163117</item>
      <item>, OIB 98333650660</item>
      <item>, OIB null</item>
      <item>, OIB null</item>
      <item>, OIB 69118894996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2018.</izvorni_sadrzaj>
    <derivirana_varijabla naziv="DomainObject.Predmet.DatumZadnjeOdrzaneSudskeRadnje_1">12. srpnja 2018.</derivirana_varijabla>
  </DomainObject.Predmet.DatumZadnjeOdrzaneSudskeRadnje>
  <DomainObject.PredzadnjaOdlukaIzPredmeta.DatumDonosenjaOdluke>
    <izvorni_sadrzaj>5. rujna 2018.</izvorni_sadrzaj>
    <derivirana_varijabla naziv="DomainObject.PredzadnjaOdlukaIzPredmeta.DatumDonosenjaOdluke_1">5. rujna 2018.</derivirana_varijabla>
  </DomainObject.PredzadnjaOdlukaIzPredmeta.DatumDonosenjaOdluke>
  <DomainObject.PredzadnjaOdlukaIzPredmeta.Oznaka>
    <izvorni_sadrzaj>St-857/2014-39</izvorni_sadrzaj>
    <derivirana_varijabla naziv="DomainObject.PredzadnjaOdlukaIzPredmeta.Oznaka_1">St-857/2014-39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486</properties:Words>
  <properties:Characters>3062</properties:Characters>
  <properties:Lines>85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2019-04-01T08:41:00Z</dcterms:created>
  <dc:creator>nribaric</dc:creator>
  <cp:lastModifiedBy>Maja Hajtek</cp:lastModifiedBy>
  <cp:lastPrinted>2019-04-01T08:42:00Z</cp:lastPrinted>
  <dcterms:modified xmlns:xsi="http://www.w3.org/2001/XMLSchema-instance" xsi:type="dcterms:W3CDTF">2019-04-01T08:42:00Z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St-857/2014-56 / Odluka - Rješenje - dosuda (rješenje  dosuda automobili graditelj 28.3.2019. Marenčić Transporti - 56.docx)</vt:lpwstr>
  </prop:property>
  <prop:property name="CC_coloring" pid="5" fmtid="{D5CDD505-2E9C-101B-9397-08002B2CF9AE}">
    <vt:bool>false</vt:bool>
  </prop:property>
</prop:Properties>
</file>