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d04d" w14:paraId="cd8d04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7 St 176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>nad dužnikom DOMALD LINE d.o.o. "u likvidaciji" iz Šibenika, Obala prvoboraca 3, MBS:060046980, OIB:13533124464, dana 16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DOMALD LINE d.o.o. "u likvidaciji" iz Šibenika, Obala prvoboraca 3, MBS:060046980, OIB:13533124464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3763E7">
        <w:rPr>
          <w:rFonts w:cs="Times New Roman" w:hAnsi="Times New Roman" w:ascii="Times New Roman"/>
          <w:sz w:val="24"/>
          <w:szCs w:val="24"/>
        </w:rPr>
        <w:t>1.002.880,49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3763E7">
        <w:rPr>
          <w:rFonts w:cs="Times New Roman" w:hAnsi="Times New Roman" w:ascii="Times New Roman"/>
          <w:sz w:val="24"/>
          <w:szCs w:val="24"/>
        </w:rPr>
        <w:t>likvidator društva-dužnika sa ograničenom odgovornošću Vladimir Kužina iz Šibenika, Obala prvoboraca 3,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3763E7">
        <w:rPr>
          <w:rFonts w:cs="Times New Roman" w:hAnsi="Times New Roman" w:ascii="Times New Roman"/>
          <w:sz w:val="24"/>
          <w:szCs w:val="24"/>
        </w:rPr>
        <w:t>likvidator društva-dužnika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763E7">
        <w:rPr>
          <w:rFonts w:cs="Times New Roman" w:hAnsi="Times New Roman" w:ascii="Times New Roman"/>
          <w:sz w:val="24"/>
          <w:szCs w:val="24"/>
        </w:rPr>
        <w:t>likvidator trgovačkog društva Vladimir Kužina, Šibenik, Obala prvoboraca 3</w:t>
      </w:r>
      <w:r w:rsidR="00237AD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237AD7"/>
    <w:rsid w:val="003763E7"/>
    <w:rsid w:val="006B5018"/>
    <w:rsid w:val="00D933F6"/>
    <w:rsid w:val="00FB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B1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E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EE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E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E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B1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E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EE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E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E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DOMALD LINE društvo s ograničenom odgovornošću za trgovinu i usluge, "u likvidaciji"</izvorni_sadrzaj>
    <derivirana_varijabla naziv="DomainObject.Predmet.ProtustrankaFormated_1">  DOMALD LINE društvo s ograničenom odgovornošću za trgovinu i usluge, "u likvidaciji"</derivirana_varijabla>
  </DomainObject.Predmet.ProtustrankaFormated>
  <DomainObject.Predmet.ProtustrankaFormatedOIB>
    <izvorni_sadrzaj>  DOMALD LINE društvo s ograničenom odgovornošću za trgovinu i usluge, "u likvidaciji", OIB 13533124464</izvorni_sadrzaj>
    <derivirana_varijabla naziv="DomainObject.Predmet.ProtustrankaFormatedOIB_1">  DOMALD LINE društvo s ograničenom odgovornošću za trgovinu i usluge, "u likvidaciji", OIB 13533124464</derivirana_varijabla>
  </DomainObject.Predmet.ProtustrankaFormatedOIB>
  <DomainObject.Predmet.ProtustrankaFormatedWithAdress>
    <izvorni_sadrzaj> DOMALD LINE društvo s ograničenom odgovornošću za trgovinu i usluge, "u likvidaciji", Obala Prvoboraca 3, 22000 Šibenik</izvorni_sadrzaj>
    <derivirana_varijabla naziv="DomainObject.Predmet.ProtustrankaFormatedWithAdress_1"> DOMALD LINE društvo s ograničenom odgovornošću za trgovinu i usluge, "u likvidaciji", Obala Prvoboraca 3, 22000 Šibenik</derivirana_varijabla>
  </DomainObject.Predmet.ProtustrankaFormatedWithAdress>
  <DomainObject.Predmet.ProtustrankaFormatedWithAdressOIB>
    <izvorni_sadrzaj> DOMALD LINE društvo s ograničenom odgovornošću za trgovinu i usluge, "u likvidaciji", OIB 13533124464, Obala Prvoboraca 3, 22000 Šibenik</izvorni_sadrzaj>
    <derivirana_varijabla naziv="DomainObject.Predmet.ProtustrankaFormatedWithAdressOIB_1"> DOMALD LINE društvo s ograničenom odgovornošću za trgovinu i usluge, "u likvidaciji", OIB 13533124464, Obala Prvoboraca 3, 22000 Šibenik</derivirana_varijabla>
  </DomainObject.Predmet.ProtustrankaFormatedWithAdressOIB>
  <DomainObject.Predmet.ProtustrankaWithAdress>
    <izvorni_sadrzaj>DOMALD LINE društvo s ograničenom odgovornošću za trgovinu i usluge, "u likvidaciji" Obala Prvoboraca 3, 22000 Šibenik</izvorni_sadrzaj>
    <derivirana_varijabla naziv="DomainObject.Predmet.ProtustrankaWithAdress_1">DOMALD LINE društvo s ograničenom odgovornošću za trgovinu i usluge, "u likvidaciji" Obala Prvoboraca 3, 22000 Šibenik</derivirana_varijabla>
  </DomainObject.Predmet.ProtustrankaWithAdress>
  <DomainObject.Predmet.ProtustrankaWithAdressOIB>
    <izvorni_sadrzaj>DOMALD LINE društvo s ograničenom odgovornošću za trgovinu i usluge, "u likvidaciji", OIB 13533124464, Obala Prvoboraca 3, 22000 Šibenik</izvorni_sadrzaj>
    <derivirana_varijabla naziv="DomainObject.Predmet.ProtustrankaWithAdressOIB_1">DOMALD LINE društvo s ograničenom odgovornošću za trgovinu i usluge, "u likvidaciji", OIB 13533124464, Obala Prvoboraca 3, 22000 Šibenik</derivirana_varijabla>
  </DomainObject.Predmet.ProtustrankaWithAdressOIB>
  <DomainObject.Predmet.ProtustrankaNazivFormated>
    <izvorni_sadrzaj>DOMALD LINE društvo s ograničenom odgovornošću za trgovinu i usluge, "u likvidaciji"</izvorni_sadrzaj>
    <derivirana_varijabla naziv="DomainObject.Predmet.ProtustrankaNazivFormated_1">DOMALD LINE društvo s ograničenom odgovornošću za trgovinu i usluge, "u likvidaciji"</derivirana_varijabla>
  </DomainObject.Predmet.ProtustrankaNazivFormated>
  <DomainObject.Predmet.ProtustrankaNazivFormatedOIB>
    <izvorni_sadrzaj>DOMALD LINE društvo s ograničenom odgovornošću za trgovinu i usluge, "u likvidaciji", OIB 13533124464</izvorni_sadrzaj>
    <derivirana_varijabla naziv="DomainObject.Predmet.ProtustrankaNazivFormatedOIB_1">DOMALD LINE društvo s ograničenom odgovornošću za trgovinu i usluge, "u likvidaciji", OIB 13533124464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DOMALD LINE društvo s ograničenom odgovornošću za trgovinu i usluge, "u likvidaciji"</item>
    </izvorni_sadrzaj>
    <derivirana_varijabla naziv="DomainObject.Predmet.ProtuStrankaListFormated_1">
      <item>DOMALD LINE društvo s ograničenom odgovornošću za trgovinu i usluge, "u likvidaciji"</item>
    </derivirana_varijabla>
  </DomainObject.Predmet.ProtuStrankaListFormated>
  <DomainObject.Predmet.ProtuStrankaListFormatedOIB>
    <izvorni_sadrzaj>
      <item>DOMALD LINE društvo s ograničenom odgovornošću za trgovinu i usluge, "u likvidaciji", OIB 13533124464</item>
    </izvorni_sadrzaj>
    <derivirana_varijabla naziv="DomainObject.Predmet.ProtuStrankaListFormatedOIB_1">
      <item>DOMALD LINE društvo s ograničenom odgovornošću za trgovinu i usluge, "u likvidaciji", OIB 13533124464</item>
    </derivirana_varijabla>
  </DomainObject.Predmet.ProtuStrankaListFormatedOIB>
  <DomainObject.Predmet.ProtuStrankaListFormatedWithAdress>
    <izvorni_sadrzaj>
      <item>DOMALD LINE društvo s ograničenom odgovornošću za trgovinu i usluge, "u likvidaciji", Obala Prvoboraca 3, 22000 Šibenik</item>
    </izvorni_sadrzaj>
    <derivirana_varijabla naziv="DomainObject.Predmet.ProtuStrankaListFormatedWithAdress_1">
      <item>DOMALD LINE društvo s ograničenom odgovornošću za trgovinu i usluge, "u likvidaciji", Obala Prvoboraca 3, 22000 Šibenik</item>
    </derivirana_varijabla>
  </DomainObject.Predmet.ProtuStrankaListFormatedWithAdress>
  <DomainObject.Predmet.ProtuStrankaListFormatedWithAdressOIB>
    <izvorni_sadrzaj>
      <item>DOMALD LINE društvo s ograničenom odgovornošću za trgovinu i usluge, "u likvidaciji", OIB 13533124464, Obala Prvoboraca 3, 22000 Šibenik</item>
    </izvorni_sadrzaj>
    <derivirana_varijabla naziv="DomainObject.Predmet.ProtuStrankaListFormatedWithAdressOIB_1">
      <item>DOMALD LINE društvo s ograničenom odgovornošću za trgovinu i usluge, "u likvidaciji", OIB 13533124464, Obala Prvoboraca 3, 22000 Šibenik</item>
    </derivirana_varijabla>
  </DomainObject.Predmet.ProtuStrankaListFormatedWithAdressOIB>
  <DomainObject.Predmet.ProtuStrankaListNazivFormated>
    <izvorni_sadrzaj>
      <item>DOMALD LINE društvo s ograničenom odgovornošću za trgovinu i usluge, "u likvidaciji"</item>
    </izvorni_sadrzaj>
    <derivirana_varijabla naziv="DomainObject.Predmet.ProtuStrankaListNazivFormated_1">
      <item>DOMALD LINE društvo s ograničenom odgovornošću za trgovinu i usluge, "u likvidaciji"</item>
    </derivirana_varijabla>
  </DomainObject.Predmet.ProtuStrankaListNazivFormated>
  <DomainObject.Predmet.ProtuStrankaListNazivFormatedOIB>
    <izvorni_sadrzaj>
      <item>DOMALD LINE društvo s ograničenom odgovornošću za trgovinu i usluge, "u likvidaciji", OIB 13533124464</item>
    </izvorni_sadrzaj>
    <derivirana_varijabla naziv="DomainObject.Predmet.ProtuStrankaListNazivFormatedOIB_1">
      <item>DOMALD LINE društvo s ograničenom odgovornošću za trgovinu i usluge, "u likvidaciji", OIB 13533124464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DOMALD LINE društvo s ograničenom odgovornošću za trgovinu i usluge, "u likvidaciji"</izvorni_sadrzaj>
    <derivirana_varijabla naziv="DomainObject.Predmet.ProtustrankaIDrugi_1">DOMALD LINE društvo s ograničenom odgovornošću za trgovinu i usluge, "u likvidaciji"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DOMALD LINE društvo s ograničenom odgovornošću za trgovinu i usluge, "u likvidaciji", OIB 13533124464, Obala Prvoboraca 3, 22000 Šibenik</izvorni_sadrzaj>
    <derivirana_varijabla naziv="DomainObject.Predmet.ProtustrankaIDrugiAdressOIB_1">DOMALD LINE društvo s ograničenom odgovornošću za trgovinu i usluge, "u likvidaciji", OIB 13533124464, Obala Prvoboraca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DOMALD LINE društvo s ograničenom odgovornošću za trgovinu i usluge, "u likvidaciji"</item>
    </izvorni_sadrzaj>
    <derivirana_varijabla naziv="DomainObject.Predmet.SudioniciListNaziv_1">
      <item>FINA-RC Split - Podružnica Šibenik</item>
      <item>DOMALD LINE društvo s ograničenom odgovornošću za trgovinu i usluge, "u likvidaciji"</item>
    </derivirana_varijabla>
  </DomainObject.Predmet.SudioniciListNaziv>
  <DomainObject.Predmet.SudioniciListAdressOIB>
    <izvorni_sadrzaj>
      <item>FINA-RC Split - Podružnica Šibenik, OIB 85821130368, Perivoj L. Marune 1,22000 Šibenik</item>
      <item>DOMALD LINE društvo s ograničenom odgovornošću za trgovinu i usluge, "u likvidaciji", OIB 13533124464, Obala Prvoboraca 3,22000 Šibenik</item>
    </izvorni_sadrzaj>
    <derivirana_varijabla naziv="DomainObject.Predmet.SudioniciListAdressOIB_1">
      <item>FINA-RC Split - Podružnica Šibenik, OIB 85821130368, Perivoj L. Marune 1,22000 Šibenik</item>
      <item>DOMALD LINE društvo s ograničenom odgovornošću za trgovinu i usluge, "u likvidaciji", OIB 13533124464, Obala Prvoboraca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13533124464</item>
    </izvorni_sadrzaj>
    <derivirana_varijabla naziv="DomainObject.Predmet.SudioniciListNazivOIB_1">
      <item>, OIB 85821130368</item>
      <item>, OIB 13533124464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2326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2015-10-16T08:06:00Z</dcterms:created>
  <dc:creator>Joško Livaković</dc:creator>
  <cp:lastModifiedBy>Joško Livaković</cp:lastModifiedBy>
  <cp:lastPrinted>2015-10-16T08:05:00Z</cp:lastPrinted>
  <dcterms:modified xmlns:xsi="http://www.w3.org/2001/XMLSchema-instance" xsi:type="dcterms:W3CDTF">2015-10-16T08:06:00Z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