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8b2a" w14:paraId="7708b2a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C4596C" w:rsidRPr="00C4596C">
        <w:rPr>
          <w:b/>
          <w:sz w:val="24"/>
        </w:rPr>
        <w:t>LIBRA j.d.o.o.</w:t>
      </w:r>
      <w:r w:rsidR="00842007">
        <w:rPr>
          <w:b/>
          <w:sz w:val="24"/>
        </w:rPr>
        <w:t xml:space="preserve">, </w:t>
      </w:r>
      <w:r w:rsidR="00C4596C" w:rsidRPr="00C4596C">
        <w:rPr>
          <w:b/>
          <w:sz w:val="24"/>
        </w:rPr>
        <w:t>Vukovar</w:t>
      </w:r>
      <w:r w:rsidRPr="009C396C">
        <w:rPr>
          <w:b/>
          <w:sz w:val="24"/>
        </w:rPr>
        <w:t xml:space="preserve">, </w:t>
      </w:r>
      <w:r w:rsidR="00C4596C" w:rsidRPr="00C4596C">
        <w:rPr>
          <w:b/>
          <w:sz w:val="24"/>
        </w:rPr>
        <w:t>Dvanaest redarstvenika 12</w:t>
      </w:r>
      <w:r w:rsidRPr="009C396C">
        <w:rPr>
          <w:b/>
          <w:sz w:val="24"/>
        </w:rPr>
        <w:t xml:space="preserve">, OIB: </w:t>
      </w:r>
      <w:r w:rsidR="00C4596C" w:rsidRPr="00C4596C">
        <w:rPr>
          <w:b/>
          <w:sz w:val="24"/>
        </w:rPr>
        <w:t>69369921897</w:t>
      </w:r>
      <w:r w:rsidRPr="009C396C">
        <w:rPr>
          <w:b/>
          <w:sz w:val="24"/>
        </w:rPr>
        <w:t xml:space="preserve">, MBS: </w:t>
      </w:r>
      <w:r w:rsidR="00C4596C" w:rsidRPr="00C4596C">
        <w:rPr>
          <w:b/>
          <w:sz w:val="24"/>
        </w:rPr>
        <w:t>030137120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22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C4596C" w:rsidRPr="00C4596C">
        <w:t>Siniša Vidović, OIB: 62898288265</w:t>
      </w:r>
      <w:r w:rsidR="00926738" w:rsidRPr="009C396C">
        <w:t xml:space="preserve">, </w:t>
      </w:r>
      <w:r w:rsidR="00C4596C" w:rsidRPr="00C4596C">
        <w:t>Vukovar, Hrvatskog Zrakoplovstva 3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C4596C">
        <w:rPr>
          <w:b/>
        </w:rPr>
        <w:t>LIBRA j.d.o.o., Vukovar, Dvanaest redarstvenika 12, OIB: 69369921897, MBS: 030137120</w:t>
      </w:r>
      <w:r w:rsidR="001503BB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r w:rsidR="00C4596C">
        <w:t>Siniša Vidović, Vukovar, Hrvatskog Zrakoplovstva 3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C4596C">
        <w:t>Siniša Vidović, Vukovar, Hrvatskog Zrakoplovstva 3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C4596C">
        <w:t>Siniša Vidović, Vukovar, Hrvatskog Zrakoplovstva 3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22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C4596C">
        <w:t>Siniša Vidović, Vukovar, Hrvatskog Zrakoplovstva 3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22.10.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A33" w:rsidR="00416A33">
      <w:r>
        <w:separator/>
      </w:r>
    </w:p>
  </w:endnote>
  <w:endnote w:id="0" w:type="continuationSeparator">
    <w:p w:rsidRDefault="00416A33" w:rsidR="00416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A33" w:rsidR="00416A33">
      <w:r>
        <w:separator/>
      </w:r>
    </w:p>
  </w:footnote>
  <w:footnote w:id="0" w:type="continuationSeparator">
    <w:p w:rsidRDefault="00416A33" w:rsidR="00416A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8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52067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036E20">
      <w:t>6 St-841/16-3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036E20">
      <w:t>841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885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6A33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32B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8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D08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D08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88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88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8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D08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D08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88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88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LIBRA jednostavno društvo s ograničenom odgovornošću za trgovinu i usluge</izvorni_sadrzaj>
    <derivirana_varijabla naziv="DomainObject.Predmet.ProtustrankaFormated_1">  LIBRA jednostavno društvo s ograničenom odgovornošću za trgovinu i usluge</derivirana_varijabla>
  </DomainObject.Predmet.ProtustrankaFormated>
  <DomainObject.Predmet.ProtustrankaFormatedOIB>
    <izvorni_sadrzaj>  LIBRA jednostavno društvo s ograničenom odgovornošću za trgovinu i usluge, OIB 69369921897</izvorni_sadrzaj>
    <derivirana_varijabla naziv="DomainObject.Predmet.ProtustrankaFormatedOIB_1">  LIBRA jednostavno društvo s ograničenom odgovornošću za trgovinu i usluge, OIB 69369921897</derivirana_varijabla>
  </DomainObject.Predmet.ProtustrankaFormatedOIB>
  <DomainObject.Predmet.ProtustrankaFormatedWithAdress>
    <izvorni_sadrzaj> LIBRA jednostavno društvo s ograničenom odgovornošću za trgovinu i usluge, Dvanaest redarstvenika 12, 32000 Vukovar</izvorni_sadrzaj>
    <derivirana_varijabla naziv="DomainObject.Predmet.ProtustrankaFormatedWithAdress_1"> LIBRA jednostavno društvo s ograničenom odgovornošću za trgovinu i usluge, Dvanaest redarstvenika 12, 32000 Vukovar</derivirana_varijabla>
  </DomainObject.Predmet.ProtustrankaFormatedWithAdress>
  <DomainObject.Predmet.ProtustrankaFormatedWithAdressOIB>
    <izvorni_sadrzaj> LIBRA jednostavno društvo s ograničenom odgovornošću za trgovinu i usluge, OIB 69369921897, Dvanaest redarstvenika 12, 32000 Vukovar</izvorni_sadrzaj>
    <derivirana_varijabla naziv="DomainObject.Predmet.ProtustrankaFormatedWithAdressOIB_1"> LIBRA jednostavno društvo s ograničenom odgovornošću za trgovinu i usluge, OIB 69369921897, Dvanaest redarstvenika 12, 32000 Vukovar</derivirana_varijabla>
  </DomainObject.Predmet.ProtustrankaFormatedWithAdressOIB>
  <DomainObject.Predmet.ProtustrankaWithAdress>
    <izvorni_sadrzaj>LIBRA jednostavno društvo s ograničenom odgovornošću za trgovinu i usluge Dvanaest redarstvenika 12, 32000 Vukovar</izvorni_sadrzaj>
    <derivirana_varijabla naziv="DomainObject.Predmet.ProtustrankaWithAdress_1">LIBRA jednostavno društvo s ograničenom odgovornošću za trgovinu i usluge Dvanaest redarstvenika 12, 32000 Vukovar</derivirana_varijabla>
  </DomainObject.Predmet.ProtustrankaWithAdress>
  <DomainObject.Predmet.ProtustrankaWithAdressOIB>
    <izvorni_sadrzaj>LIBRA jednostavno društvo s ograničenom odgovornošću za trgovinu i usluge, OIB 69369921897, Dvanaest redarstvenika 12, 32000 Vukovar</izvorni_sadrzaj>
    <derivirana_varijabla naziv="DomainObject.Predmet.ProtustrankaWithAdressOIB_1">LIBRA jednostavno društvo s ograničenom odgovornošću za trgovinu i usluge, OIB 69369921897, Dvanaest redarstvenika 12, 32000 Vukovar</derivirana_varijabla>
  </DomainObject.Predmet.ProtustrankaWithAdressOIB>
  <DomainObject.Predmet.ProtustrankaNazivFormated>
    <izvorni_sadrzaj>LIBRA jednostavno društvo s ograničenom odgovornošću za trgovinu i usluge</izvorni_sadrzaj>
    <derivirana_varijabla naziv="DomainObject.Predmet.ProtustrankaNazivFormated_1">LIBRA jednostavno društvo s ograničenom odgovornošću za trgovinu i usluge</derivirana_varijabla>
  </DomainObject.Predmet.ProtustrankaNazivFormated>
  <DomainObject.Predmet.ProtustrankaNazivFormatedOIB>
    <izvorni_sadrzaj>LIBRA jednostavno društvo s ograničenom odgovornošću za trgovinu i usluge, OIB 69369921897</izvorni_sadrzaj>
    <derivirana_varijabla naziv="DomainObject.Predmet.ProtustrankaNazivFormatedOIB_1">LIBRA jednostavno društvo s ograničenom odgovornošću za trgovinu i usluge, OIB 69369921897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LIBRA jednostavno društvo s ograničenom odgovornošću za trgovinu i usluge</item>
    </izvorni_sadrzaj>
    <derivirana_varijabla naziv="DomainObject.Predmet.ProtuStrankaListFormated_1">
      <item>LIBRA jednostavno društvo s ograničenom odgovornošću za trgovinu i usluge</item>
    </derivirana_varijabla>
  </DomainObject.Predmet.ProtuStrankaListFormated>
  <DomainObject.Predmet.ProtuStrankaListFormatedOIB>
    <izvorni_sadrzaj>
      <item>LIBRA jednostavno društvo s ograničenom odgovornošću za trgovinu i usluge, OIB 69369921897</item>
    </izvorni_sadrzaj>
    <derivirana_varijabla naziv="DomainObject.Predmet.ProtuStrankaListFormatedOIB_1">
      <item>LIBRA jednostavno društvo s ograničenom odgovornošću za trgovinu i usluge, OIB 69369921897</item>
    </derivirana_varijabla>
  </DomainObject.Predmet.ProtuStrankaListFormatedOIB>
  <DomainObject.Predmet.ProtuStrankaListFormatedWithAdress>
    <izvorni_sadrzaj>
      <item>LIBRA jednostavno društvo s ograničenom odgovornošću za trgovinu i usluge, Dvanaest redarstvenika 12, 32000 Vukovar</item>
    </izvorni_sadrzaj>
    <derivirana_varijabla naziv="DomainObject.Predmet.ProtuStrankaListFormatedWithAdress_1">
      <item>LIBRA jednostavno društvo s ograničenom odgovornošću za trgovinu i usluge, Dvanaest redarstvenika 12, 32000 Vukovar</item>
    </derivirana_varijabla>
  </DomainObject.Predmet.ProtuStrankaListFormatedWithAdress>
  <DomainObject.Predmet.ProtuStrankaListFormatedWithAdressOIB>
    <izvorni_sadrzaj>
      <item>LIBRA jednostavno društvo s ograničenom odgovornošću za trgovinu i usluge, OIB 69369921897, Dvanaest redarstvenika 12, 32000 Vukovar</item>
    </izvorni_sadrzaj>
    <derivirana_varijabla naziv="DomainObject.Predmet.ProtuStrankaListFormatedWithAdressOIB_1">
      <item>LIBRA jednostavno društvo s ograničenom odgovornošću za trgovinu i usluge, OIB 69369921897, Dvanaest redarstvenika 12, 32000 Vukovar</item>
    </derivirana_varijabla>
  </DomainObject.Predmet.ProtuStrankaListFormatedWithAdressOIB>
  <DomainObject.Predmet.ProtuStrankaListNazivFormated>
    <izvorni_sadrzaj>
      <item>LIBRA jednostavno društvo s ograničenom odgovornošću za trgovinu i usluge</item>
    </izvorni_sadrzaj>
    <derivirana_varijabla naziv="DomainObject.Predmet.ProtuStrankaListNazivFormated_1">
      <item>LIBRA jednostavno društvo s ograničenom odgovornošću za trgovinu i usluge</item>
    </derivirana_varijabla>
  </DomainObject.Predmet.ProtuStrankaListNazivFormated>
  <DomainObject.Predmet.ProtuStrankaListNazivFormatedOIB>
    <izvorni_sadrzaj>
      <item>LIBRA jednostavno društvo s ograničenom odgovornošću za trgovinu i usluge, OIB 69369921897</item>
    </izvorni_sadrzaj>
    <derivirana_varijabla naziv="DomainObject.Predmet.ProtuStrankaListNazivFormatedOIB_1">
      <item>LIBRA jednostavno društvo s ograničenom odgovornošću za trgovinu i usluge, OIB 69369921897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LIBRA jednostavno društvo s ograničenom odgovornošću za trgovinu i usluge</izvorni_sadrzaj>
    <derivirana_varijabla naziv="DomainObject.Predmet.ProtustrankaIDrugi_1">LIBRA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LIBRA jednostavno društvo s ograničenom odgovornošću za trgovinu i usluge, OIB 69369921897, Dvanaest redarstvenika 12, 32000 Vukovar</izvorni_sadrzaj>
    <derivirana_varijabla naziv="DomainObject.Predmet.ProtustrankaIDrugiAdressOIB_1">LIBRA jednostavno društvo s ograničenom odgovornošću za trgovinu i usluge, OIB 69369921897, Dvanaest redarstvenika 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LIBRA jednostavno društvo s ograničenom odgovornošću za trgovinu i usluge</item>
    </izvorni_sadrzaj>
    <derivirana_varijabla naziv="DomainObject.Predmet.SudioniciListNaziv_1">
      <item>FINA RC OSIJEK</item>
      <item>LIBRA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LIBRA jednostavno društvo s ograničenom odgovornošću za trgovinu i usluge, OIB 69369921897, Dvanaest redarstvenika 12,32000 Vukovar</item>
    </izvorni_sadrzaj>
    <derivirana_varijabla naziv="DomainObject.Predmet.SudioniciListAdressOIB_1">
      <item>FINA RC OSIJEK, OIB 85821130368</item>
      <item>LIBRA jednostavno društvo s ograničenom odgovornošću za trgovinu i usluge, OIB 69369921897, Dvanaest redarstvenika 12,32000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69369921897</item>
    </izvorni_sadrzaj>
    <derivirana_varijabla naziv="DomainObject.Predmet.SudioniciListNazivOIB_1">
      <item>, OIB 85821130368</item>
      <item>, OIB 69369921897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76B3CF-A95C-4478-B664-B84AFA3E6F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433</properties:Words>
  <properties:Characters>2211</properties:Characters>
  <properties:Lines>104</properties:Lines>
  <properties:Paragraphs>23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2016-09-22T10:24:00Z</dcterms:modified>
  <cp:revision>117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