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1450" w14:paraId="73a1450"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0C49" w:rsidR="00E60C49">
        <w:tc>
          <w:tcPr>
            <w:tcW w:type="dxa" w:w="3060"/>
          </w:tcPr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 Stalna služba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5372FD">
        <w:rPr>
          <w:rFonts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1</w:t>
      </w:r>
      <w:r w:rsidR="005372FD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5372FD">
        <w:rPr>
          <w:rFonts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 w:rsidR="005372FD" w:rsidRPr="00AD75E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72FD">
        <w:rPr>
          <w:rFonts w:eastAsia="Times New Roman" w:hAnsi="Times New Roman" w:ascii="Times New Roman"/>
          <w:sz w:val="24"/>
          <w:szCs w:val="24"/>
          <w:lang w:eastAsia="hr-HR"/>
        </w:rPr>
        <w:t>ANTHONY BRUCE GORTON, 40 Arklow Ru., Johannesburg, Bryanston, Južnoafrička Republika,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372F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4518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E60C49" w:rsidP="00E60C49" w:rsidR="00E60C4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372F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45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1816.</w:t>
      </w:r>
    </w:p>
    <w:p w:rsidRDefault="00E60C49" w:rsidP="00E60C49" w:rsidR="00E60C4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5372FD">
        <w:rPr>
          <w:rFonts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372FD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Karlovcu, 19</w:t>
      </w:r>
      <w:r w:rsidR="00E60C49">
        <w:rPr>
          <w:rFonts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sectPr w:rsidR="00E60C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C61" w:rsidP="00E60C49" w:rsidR="00B41C61">
      <w:pPr>
        <w:spacing w:lineRule="auto" w:line="240" w:after="0"/>
      </w:pPr>
      <w:r>
        <w:separator/>
      </w:r>
    </w:p>
  </w:endnote>
  <w:endnote w:id="0" w:type="continuationSeparator">
    <w:p w:rsidRDefault="00B41C61" w:rsidP="00E60C49" w:rsidR="00B41C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C61" w:rsidP="00E60C49" w:rsidR="00B41C61">
      <w:pPr>
        <w:spacing w:lineRule="auto" w:line="240" w:after="0"/>
      </w:pPr>
      <w:r>
        <w:separator/>
      </w:r>
    </w:p>
  </w:footnote>
  <w:footnote w:id="0" w:type="continuationSeparator">
    <w:p w:rsidRDefault="00B41C61" w:rsidP="00E60C49" w:rsidR="00B41C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1337529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E52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5372FD">
      <w:t>4518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92E52"/>
    <w:rsid w:val="00122885"/>
    <w:rsid w:val="0031716D"/>
    <w:rsid w:val="005372FD"/>
    <w:rsid w:val="00B41C61"/>
    <w:rsid w:val="00E6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E5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2E52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2E5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2E5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E5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2E52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2E5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2E5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T &amp; T putnička agencija d.o.o.</izvorni_sadrzaj>
    <derivirana_varijabla naziv="DomainObject.Predmet.ProtustrankaFormated_1">  PAŠKO T &amp; T putnička agencija d.o.o.</derivirana_varijabla>
  </DomainObject.Predmet.ProtustrankaFormated>
  <DomainObject.Predmet.ProtustrankaFormatedOIB>
    <izvorni_sadrzaj>  PAŠKO T &amp; T putnička agencija d.o.o., OIB 35881480245</izvorni_sadrzaj>
    <derivirana_varijabla naziv="DomainObject.Predmet.ProtustrankaFormatedOIB_1">  PAŠKO T &amp; T putnička agencija d.o.o., OIB 35881480245</derivirana_varijabla>
  </DomainObject.Predmet.ProtustrankaFormatedOIB>
  <DomainObject.Predmet.ProtustrankaFormatedWithAdress>
    <izvorni_sadrzaj> PAŠKO T &amp; T putnička agencija d.o.o., Trnsko 42/B, 10000 Zagreb</izvorni_sadrzaj>
    <derivirana_varijabla naziv="DomainObject.Predmet.ProtustrankaFormatedWithAdress_1"> PAŠKO T &amp; T putnička agencija d.o.o., Trnsko 42/B, 10000 Zagreb</derivirana_varijabla>
  </DomainObject.Predmet.ProtustrankaFormatedWithAdress>
  <DomainObject.Predmet.ProtustrankaFormatedWithAdressOIB>
    <izvorni_sadrzaj> PAŠKO T &amp; T putnička agencija d.o.o., OIB 35881480245, Trnsko 42/B, 10000 Zagreb</izvorni_sadrzaj>
    <derivirana_varijabla naziv="DomainObject.Predmet.ProtustrankaFormatedWithAdressOIB_1"> PAŠKO T &amp; T putnička agencija d.o.o., OIB 35881480245, Trnsko 42/B, 10000 Zagreb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</item>
    </izvorni_sadrzaj>
    <derivirana_varijabla naziv="DomainObject.Predmet.ProtuStrankaListFormated_1">
      <item>PAŠKO T &amp; T putnička agencija d.o.o.</item>
    </derivirana_varijabla>
  </DomainObject.Predmet.ProtuStrankaListFormated>
  <DomainObject.Predmet.ProtuStrankaListFormatedOIB>
    <izvorni_sadrzaj>
      <item>PAŠKO T &amp; T putnička agencija d.o.o., OIB 35881480245</item>
    </izvorni_sadrzaj>
    <derivirana_varijabla naziv="DomainObject.Predmet.ProtuStrankaListFormatedOIB_1">
      <item>PAŠKO T &amp; T putnička agencija d.o.o., OIB 35881480245</item>
    </derivirana_varijabla>
  </DomainObject.Predmet.ProtuStrankaListFormatedOIB>
  <DomainObject.Predmet.ProtuStrankaListFormatedWithAdress>
    <izvorni_sadrzaj>
      <item>PAŠKO T &amp; T putnička agencija d.o.o., Trnsko 42/B, 10000 Zagreb</item>
    </izvorni_sadrzaj>
    <derivirana_varijabla naziv="DomainObject.Predmet.ProtuStrankaListFormatedWithAdress_1">
      <item>PAŠKO T &amp; T putnička agencija d.o.o., Trnsko 42/B, 10000 Zagreb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</item>
    </izvorni_sadrzaj>
    <derivirana_varijabla naziv="DomainObject.Predmet.ProtuStrankaListFormatedWithAdressOIB_1">
      <item>PAŠKO T &amp; T putnička agencija d.o.o., OIB 35881480245, Trnsko 42/B, 10000 Zagreb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 T &amp; T putnička agencija d.o.o.</item>
      <item>FINA Regionalni centar Zagreb</item>
    </izvorni_sadrzaj>
    <derivirana_varijabla naziv="DomainObject.Predmet.SudioniciListNaziv_1">
      <item>PAŠKO T &amp; T putnička agencija d.o.o.</item>
      <item>FINA Regionalni centar Zagreb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35881480245</item>
      <item>, OIB 85821130368</item>
    </izvorni_sadrzaj>
    <derivirana_varijabla naziv="DomainObject.Predmet.SudioniciListNazivOIB_1">
      <item>, OIB 35881480245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2492</properties:Characters>
  <properties:Lines>76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2017-01-19T08:11:00Z</dcterms:created>
  <dc:creator>Draženka Prpić</dc:creator>
  <cp:lastModifiedBy>Draženka Prpić</cp:lastModifiedBy>
  <cp:lastPrinted>2017-01-19T08:11:00Z</cp:lastPrinted>
  <dcterms:modified xmlns:xsi="http://www.w3.org/2001/XMLSchema-instance" xsi:type="dcterms:W3CDTF">2017-01-19T08:13:00Z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