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f908" w14:paraId="08af908" w:rsidRDefault="007507AD" w:rsidP="00C75DC8" w:rsidR="00C75DC8" w:rsidRPr="00C75DC8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C75DC8">
        <w:rPr>
          <w:rStyle w:val="Naglaeno"/>
          <w:b w:val="false"/>
        </w:rPr>
        <w:t xml:space="preserve">     </w:t>
      </w:r>
      <w:r w:rsidR="00C75DC8" w:rsidRPr="00C75DC8">
        <w:rPr>
          <w:rStyle w:val="Naglaeno"/>
          <w:b w:val="false"/>
        </w:rPr>
        <w:t>13 St-496/15-34</w:t>
      </w:r>
      <w:r w:rsidRPr="00C75DC8">
        <w:rPr>
          <w:rStyle w:val="Naglaeno"/>
          <w:b w:val="false"/>
        </w:rPr>
        <w:t xml:space="preserve">      </w:t>
      </w:r>
    </w:p>
    <w:p w:rsidRDefault="007507AD" w:rsidP="007507AD" w:rsidR="007507AD">
      <w:r>
        <w:rPr>
          <w:rStyle w:val="Naglaeno"/>
        </w:rPr>
        <w:t xml:space="preserve">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7AD" w:rsidP="007507AD" w:rsidR="007507AD"/>
    <w:p w:rsidRDefault="007507AD" w:rsidP="007507AD" w:rsidR="007507A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507AD" w:rsidP="007507AD" w:rsidR="007507AD" w:rsidRPr="002A4E0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507AD" w:rsidP="007507AD" w:rsidR="007507AD"/>
    <w:p w:rsidRDefault="00AA2F64" w:rsidP="007507AD" w:rsidR="00AA2F64"/>
    <w:p w:rsidRDefault="007507AD" w:rsidP="007507AD" w:rsidR="007507AD">
      <w:pPr>
        <w:jc w:val="center"/>
      </w:pPr>
      <w:r>
        <w:t>R E P U B L I K A   H R V A T S K A</w:t>
      </w:r>
    </w:p>
    <w:p w:rsidRDefault="007507AD" w:rsidP="007507AD" w:rsidR="007507AD">
      <w:pPr>
        <w:jc w:val="center"/>
      </w:pPr>
      <w:r>
        <w:t>R J E Š E N J E</w:t>
      </w:r>
    </w:p>
    <w:p w:rsidRDefault="007507AD" w:rsidP="007507AD" w:rsidR="007507AD">
      <w:pPr>
        <w:rPr>
          <w:b/>
        </w:rPr>
      </w:pPr>
    </w:p>
    <w:p w:rsidRDefault="007507AD" w:rsidP="007507AD" w:rsidR="007507AD">
      <w:pPr>
        <w:rPr>
          <w:b/>
        </w:rPr>
      </w:pPr>
    </w:p>
    <w:p w:rsidRDefault="007507AD" w:rsidP="007507AD" w:rsidR="007507AD">
      <w:pPr>
        <w:pStyle w:val="Tijeloteksta"/>
      </w:pPr>
      <w:r>
        <w:tab/>
        <w:t xml:space="preserve">Trgovački sud u Osijeku, po stečajnom sucu Jadranki Herman, kao stečajnom sucu, u stečajnom postupku nad dužnikom Color d.o.o. za radove u građevinarstvu, u stečaju, Osijek, Dunavska 2/d, MBS 030013542, OIB 24911306584, dana 15. studenog 2016.   </w:t>
      </w:r>
    </w:p>
    <w:p w:rsidRDefault="007507AD" w:rsidP="007507AD" w:rsidR="007507AD">
      <w:pPr>
        <w:pStyle w:val="Tijeloteksta"/>
      </w:pPr>
    </w:p>
    <w:p w:rsidRDefault="007507AD" w:rsidP="007507AD" w:rsidR="007507AD">
      <w:pPr>
        <w:pStyle w:val="Tijeloteksta"/>
      </w:pPr>
      <w:r>
        <w:t xml:space="preserve">  </w:t>
      </w:r>
    </w:p>
    <w:p w:rsidRDefault="007507AD" w:rsidP="007507AD" w:rsidR="007507AD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AA2F64" w:rsidR="00DF110D" w:rsidRPr="00AA2F64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D5F96" w:rsidP="00DF110D" w:rsidR="00ED5F96">
      <w:pPr>
        <w:rPr>
          <w:b/>
        </w:rPr>
      </w:pPr>
    </w:p>
    <w:p w:rsidRDefault="000C181A" w:rsidP="00DF110D" w:rsidR="000C181A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0C181A" w:rsidP="006E7773" w:rsidR="000C181A" w:rsidRPr="00F870B7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W w:type="dxa" w:w="9640"/>
        <w:tblInd w:type="dxa" w:w="-318"/>
        <w:tblLook w:val="04A0" w:noVBand="1" w:noHBand="0" w:lastColumn="0" w:firstColumn="1" w:lastRow="0" w:firstRow="1"/>
      </w:tblPr>
      <w:tblGrid>
        <w:gridCol w:w="710"/>
        <w:gridCol w:w="3827"/>
        <w:gridCol w:w="1701"/>
        <w:gridCol w:w="1843"/>
        <w:gridCol w:w="1559"/>
      </w:tblGrid>
      <w:tr w:rsidTr="008F47D5" w:rsidR="008F47D5">
        <w:trPr>
          <w:trHeight w:val="276"/>
        </w:trPr>
        <w:tc>
          <w:tcPr>
            <w:tcW w:type="dxa" w:w="7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 w:rsidRPr="00BA76CF">
            <w:pPr>
              <w:jc w:val="center"/>
              <w:rPr>
                <w:bCs/>
                <w:color w:val="000000"/>
              </w:rPr>
            </w:pPr>
            <w:r w:rsidRPr="00BA76CF">
              <w:rPr>
                <w:bCs/>
                <w:color w:val="000000"/>
              </w:rPr>
              <w:t>Red.</w:t>
            </w:r>
          </w:p>
          <w:p w:rsidRDefault="008F47D5" w:rsidR="008F47D5" w:rsidRPr="00BA76CF">
            <w:pPr>
              <w:jc w:val="center"/>
              <w:rPr>
                <w:bCs/>
                <w:color w:val="000000"/>
              </w:rPr>
            </w:pPr>
            <w:r w:rsidRPr="00BA76CF">
              <w:rPr>
                <w:bCs/>
                <w:color w:val="000000"/>
              </w:rPr>
              <w:t>broj</w:t>
            </w:r>
          </w:p>
        </w:tc>
        <w:tc>
          <w:tcPr>
            <w:tcW w:type="dxa" w:w="38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P="00A850C5" w:rsidR="008F47D5" w:rsidRPr="00BA76C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STEČAJNI</w:t>
            </w:r>
            <w:r w:rsidR="00A850C5">
              <w:rPr>
                <w:bCs/>
                <w:color w:val="000000"/>
              </w:rPr>
              <w:t xml:space="preserve">  </w:t>
            </w: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850C5" w:rsidP="00A850C5" w:rsidR="00A850C5">
            <w:pPr>
              <w:rPr>
                <w:bCs/>
                <w:color w:val="000000"/>
              </w:rPr>
            </w:pPr>
          </w:p>
          <w:p w:rsidRDefault="008F47D5" w:rsidP="00A850C5" w:rsidR="008F47D5">
            <w:pPr>
              <w:jc w:val="center"/>
              <w:rPr>
                <w:bCs/>
                <w:color w:val="000000"/>
              </w:rPr>
            </w:pPr>
            <w:r w:rsidRPr="00BA76CF">
              <w:rPr>
                <w:bCs/>
                <w:color w:val="000000"/>
              </w:rPr>
              <w:t>Prijavljeno</w:t>
            </w:r>
          </w:p>
          <w:p w:rsidRDefault="008F47D5" w:rsidP="00FE5DC6" w:rsidR="008F47D5" w:rsidRPr="00BA76CF">
            <w:pPr>
              <w:jc w:val="center"/>
              <w:rPr>
                <w:bCs/>
                <w:color w:val="000000"/>
              </w:rPr>
            </w:pPr>
            <w:r w:rsidRPr="00BA76CF">
              <w:rPr>
                <w:bCs/>
                <w:color w:val="000000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FFFFFF" w:color="000000" w:val="clear"/>
          </w:tcPr>
          <w:p w:rsidRDefault="008F47D5" w:rsidP="00B93A3F" w:rsidR="008F47D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FFFFFF" w:color="000000" w:val="clear"/>
          </w:tcPr>
          <w:p w:rsidRDefault="008F47D5" w:rsidP="00B93A3F" w:rsidR="008F47D5" w:rsidRPr="00FE5DC6">
            <w:pPr>
              <w:jc w:val="center"/>
              <w:rPr>
                <w:bCs/>
                <w:color w:val="000000"/>
              </w:rPr>
            </w:pPr>
          </w:p>
        </w:tc>
      </w:tr>
      <w:tr w:rsidTr="008F47D5" w:rsidR="008F47D5">
        <w:trPr>
          <w:trHeight w:val="276"/>
        </w:trPr>
        <w:tc>
          <w:tcPr>
            <w:tcW w:type="dxa" w:w="7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382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843"/>
            <w:tcBorders>
              <w:left w:space="0" w:sz="4" w:color="auto" w:val="single"/>
              <w:right w:space="0" w:sz="4" w:color="auto" w:val="single"/>
            </w:tcBorders>
          </w:tcPr>
          <w:p w:rsidRDefault="00A850C5" w:rsidP="00A850C5" w:rsidR="00A850C5">
            <w:pPr>
              <w:rPr>
                <w:bCs/>
                <w:color w:val="000000"/>
              </w:rPr>
            </w:pPr>
          </w:p>
          <w:p w:rsidRDefault="008F47D5" w:rsidP="00A850C5" w:rsidR="008F47D5" w:rsidRPr="00FE5DC6">
            <w:pPr>
              <w:jc w:val="center"/>
              <w:rPr>
                <w:bCs/>
                <w:color w:val="000000"/>
              </w:rPr>
            </w:pPr>
            <w:r w:rsidRPr="00FE5DC6">
              <w:rPr>
                <w:bCs/>
                <w:color w:val="000000"/>
              </w:rPr>
              <w:t>Priznato</w:t>
            </w:r>
          </w:p>
          <w:p w:rsidRDefault="008F47D5" w:rsidP="00FE5DC6" w:rsidR="008F47D5" w:rsidRPr="007507AD">
            <w:pPr>
              <w:jc w:val="center"/>
              <w:rPr>
                <w:b/>
                <w:bCs/>
                <w:color w:val="000000"/>
              </w:rPr>
            </w:pPr>
            <w:r w:rsidRPr="00FE5DC6">
              <w:rPr>
                <w:bCs/>
                <w:color w:val="000000"/>
              </w:rPr>
              <w:t>u kn</w:t>
            </w:r>
          </w:p>
        </w:tc>
        <w:tc>
          <w:tcPr>
            <w:tcW w:type="dxa" w:w="1559"/>
            <w:tcBorders>
              <w:left w:space="0" w:sz="4" w:color="auto" w:val="single"/>
              <w:right w:space="0" w:sz="4" w:color="auto" w:val="single"/>
            </w:tcBorders>
          </w:tcPr>
          <w:p w:rsidRDefault="008F47D5" w:rsidP="00B93A3F" w:rsidR="008F47D5">
            <w:pPr>
              <w:rPr>
                <w:bCs/>
                <w:color w:val="000000"/>
              </w:rPr>
            </w:pPr>
          </w:p>
          <w:p w:rsidRDefault="008F47D5" w:rsidP="00FE5DC6" w:rsidR="008F47D5">
            <w:pPr>
              <w:jc w:val="center"/>
              <w:rPr>
                <w:bCs/>
                <w:color w:val="000000"/>
              </w:rPr>
            </w:pPr>
            <w:r w:rsidRPr="00FE5DC6">
              <w:rPr>
                <w:bCs/>
                <w:color w:val="000000"/>
              </w:rPr>
              <w:t xml:space="preserve">Osporeno </w:t>
            </w:r>
          </w:p>
          <w:p w:rsidRDefault="008F47D5" w:rsidP="00FE5DC6" w:rsidR="008F47D5" w:rsidRPr="00FE5DC6">
            <w:pPr>
              <w:jc w:val="center"/>
              <w:rPr>
                <w:bCs/>
                <w:color w:val="000000"/>
              </w:rPr>
            </w:pPr>
            <w:r w:rsidRPr="00FE5DC6">
              <w:rPr>
                <w:bCs/>
                <w:color w:val="000000"/>
              </w:rPr>
              <w:t>u kn</w:t>
            </w:r>
          </w:p>
        </w:tc>
      </w:tr>
      <w:tr w:rsidTr="00A850C5" w:rsidR="008F47D5">
        <w:trPr>
          <w:trHeight w:val="79"/>
        </w:trPr>
        <w:tc>
          <w:tcPr>
            <w:tcW w:type="dxa" w:w="7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382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843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47D5" w:rsidR="008F47D5" w:rsidRPr="007507AD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47D5" w:rsidR="008F47D5" w:rsidRPr="00FE5DC6">
            <w:pPr>
              <w:rPr>
                <w:bCs/>
                <w:color w:val="000000"/>
              </w:rPr>
            </w:pPr>
          </w:p>
        </w:tc>
      </w:tr>
      <w:tr w:rsidTr="008F47D5" w:rsidR="008F47D5">
        <w:trPr>
          <w:trHeight w:val="1428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AGENCIJA ZA OSIGURANJE RADNIČKIH POTRAŽIVANJA U SLUČAJU STEČAJA POSLODAVCA (AORPS)</w:t>
            </w:r>
          </w:p>
          <w:p w:rsidRDefault="008F47D5" w:rsidR="008F47D5" w:rsidRPr="007507AD">
            <w:r w:rsidRPr="007507AD">
              <w:t>FRANKOPANSKA 11, 10000 ZAGREB</w:t>
            </w:r>
            <w:r w:rsidR="000C181A">
              <w:t xml:space="preserve">, </w:t>
            </w:r>
            <w:r>
              <w:t xml:space="preserve">OIB </w:t>
            </w:r>
            <w:r w:rsidRPr="007507AD">
              <w:t>04323472109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157.050,70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850C5" w:rsidR="00A850C5">
            <w:pPr>
              <w:jc w:val="right"/>
              <w:rPr>
                <w:color w:val="000000"/>
              </w:rPr>
            </w:pPr>
          </w:p>
          <w:p w:rsidRDefault="00A850C5" w:rsidR="00A850C5">
            <w:pPr>
              <w:jc w:val="right"/>
              <w:rPr>
                <w:color w:val="000000"/>
              </w:rPr>
            </w:pPr>
          </w:p>
          <w:p w:rsidRDefault="00A850C5" w:rsidR="00A850C5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157.050,70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2.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Bužanec, Slavko</w:t>
            </w:r>
          </w:p>
          <w:p w:rsidRDefault="008F47D5" w:rsidR="009E0945">
            <w:r w:rsidRPr="007507AD">
              <w:t xml:space="preserve">Crkvena 20, Ivanovac, </w:t>
            </w:r>
          </w:p>
          <w:p w:rsidRDefault="008F47D5" w:rsidR="008F47D5">
            <w:r w:rsidRPr="007507AD">
              <w:t>31216 Antunovac</w:t>
            </w:r>
          </w:p>
          <w:p w:rsidRDefault="008F47D5" w:rsidR="008F47D5" w:rsidRPr="007507AD">
            <w:r>
              <w:t xml:space="preserve">OIB </w:t>
            </w:r>
            <w:r w:rsidRPr="007507AD">
              <w:t>00636804193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3.589,04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850C5" w:rsidP="00A850C5" w:rsidR="00A850C5">
            <w:pPr>
              <w:rPr>
                <w:color w:val="000000"/>
              </w:rPr>
            </w:pPr>
          </w:p>
          <w:p w:rsidRDefault="005D6523" w:rsidP="002E0324" w:rsidR="005D6523">
            <w:pPr>
              <w:jc w:val="right"/>
              <w:rPr>
                <w:color w:val="000000"/>
              </w:rPr>
            </w:pPr>
          </w:p>
          <w:p w:rsidRDefault="00A850C5" w:rsidP="002E0324" w:rsidR="00A850C5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3.589,04</w:t>
            </w:r>
          </w:p>
          <w:p w:rsidRDefault="00A850C5" w:rsidR="00A850C5" w:rsidRPr="007507AD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3.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Bulut, Ivan</w:t>
            </w:r>
          </w:p>
          <w:p w:rsidRDefault="008F47D5" w:rsidP="00206C7F" w:rsidR="008F47D5">
            <w:r w:rsidRPr="007507AD">
              <w:t xml:space="preserve">S. Radića 83, </w:t>
            </w:r>
          </w:p>
          <w:p w:rsidRDefault="008F47D5" w:rsidP="00206C7F" w:rsidR="008F47D5">
            <w:r w:rsidRPr="007507AD">
              <w:t>31208 Petrijevci</w:t>
            </w:r>
          </w:p>
          <w:p w:rsidRDefault="008F47D5" w:rsidP="00206C7F" w:rsidR="008F47D5" w:rsidRPr="007507AD">
            <w:r>
              <w:t xml:space="preserve">OIB </w:t>
            </w:r>
            <w:r w:rsidRPr="007507AD">
              <w:t>13181522351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3.835,18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E0324" w:rsidR="002E0324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8F4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3.835,18</w:t>
            </w:r>
          </w:p>
          <w:p w:rsidRDefault="002E0324" w:rsidR="002E0324" w:rsidRPr="007507AD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AA2F64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4.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Deak, Darko</w:t>
            </w:r>
          </w:p>
          <w:p w:rsidRDefault="008F47D5" w:rsidP="00206C7F" w:rsidR="008F47D5">
            <w:r w:rsidRPr="007507AD">
              <w:t xml:space="preserve">Vij. Murse 1, </w:t>
            </w:r>
          </w:p>
          <w:p w:rsidRDefault="008F47D5" w:rsidP="00206C7F" w:rsidR="008F47D5">
            <w:r w:rsidRPr="007507AD">
              <w:t>31000 Osijek</w:t>
            </w:r>
          </w:p>
          <w:p w:rsidRDefault="008F47D5" w:rsidP="00206C7F" w:rsidR="008F47D5" w:rsidRPr="007507AD">
            <w:r>
              <w:t xml:space="preserve">OIB </w:t>
            </w:r>
            <w:r w:rsidRPr="007507AD">
              <w:t>27463391307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2.073,01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2.073,01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AA2F64" w:rsidR="008F47D5">
        <w:trPr>
          <w:trHeight w:val="61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lastRenderedPageBreak/>
              <w:t>5.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Gerić, Stjepan</w:t>
            </w:r>
          </w:p>
          <w:p w:rsidRDefault="008F47D5" w:rsidR="00AA2F64">
            <w:r w:rsidRPr="007507AD">
              <w:t xml:space="preserve">Kolodvorska 51, </w:t>
            </w:r>
          </w:p>
          <w:p w:rsidRDefault="008F47D5" w:rsidR="008F47D5">
            <w:r w:rsidRPr="007507AD">
              <w:t>31208 Petrijevci</w:t>
            </w:r>
          </w:p>
          <w:p w:rsidRDefault="008F47D5" w:rsidR="008F47D5" w:rsidRPr="007507AD">
            <w:r>
              <w:t xml:space="preserve">OIB </w:t>
            </w:r>
            <w:r w:rsidRPr="007507AD">
              <w:t>01029824003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21.894,47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21.894,47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6.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Grabić, Boško</w:t>
            </w:r>
          </w:p>
          <w:p w:rsidRDefault="008F47D5" w:rsidR="00AA2F64">
            <w:r w:rsidRPr="007507AD">
              <w:t xml:space="preserve">A. Starčevića 69a, </w:t>
            </w:r>
          </w:p>
          <w:p w:rsidRDefault="008F47D5" w:rsidR="008F47D5">
            <w:r w:rsidRPr="007507AD">
              <w:t>31216 Antunovac</w:t>
            </w:r>
          </w:p>
          <w:p w:rsidRDefault="008F47D5" w:rsidR="008F47D5" w:rsidRPr="007507AD">
            <w:r>
              <w:t xml:space="preserve">OIB </w:t>
            </w:r>
            <w:r w:rsidRPr="007507AD">
              <w:t>24935161618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9.684,97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9.684,97</w:t>
            </w:r>
          </w:p>
          <w:p w:rsidRDefault="002E0324" w:rsidR="002E0324" w:rsidRPr="007507AD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22269" w:rsidR="008F47D5">
        <w:trPr>
          <w:trHeight w:val="1168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7.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Hakenberger, Ivica</w:t>
            </w:r>
          </w:p>
          <w:p w:rsidRDefault="008F47D5" w:rsidP="00206C7F" w:rsidR="008F47D5">
            <w:r w:rsidRPr="007507AD">
              <w:t xml:space="preserve">Biševska 12, </w:t>
            </w:r>
          </w:p>
          <w:p w:rsidRDefault="008F47D5" w:rsidP="00206C7F" w:rsidR="008F47D5">
            <w:r w:rsidRPr="007507AD">
              <w:t>31000 Osijek</w:t>
            </w:r>
          </w:p>
          <w:p w:rsidRDefault="008F47D5" w:rsidP="00206C7F" w:rsidR="008F47D5" w:rsidRPr="007507AD">
            <w:r>
              <w:t xml:space="preserve">OIB </w:t>
            </w:r>
            <w:r w:rsidRPr="007507AD">
              <w:t>47823898005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1.802,14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1.802,14</w:t>
            </w:r>
          </w:p>
          <w:p w:rsidRDefault="002E0324" w:rsidR="002E0324">
            <w:pPr>
              <w:jc w:val="right"/>
              <w:rPr>
                <w:color w:val="000000"/>
              </w:rPr>
            </w:pPr>
          </w:p>
          <w:p w:rsidRDefault="002E0324" w:rsidP="002E0324" w:rsidR="002E0324" w:rsidRPr="007507AD">
            <w:pPr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816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8.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Kovjanić-Kreidl, Barbara</w:t>
            </w:r>
          </w:p>
          <w:p w:rsidRDefault="008F47D5" w:rsidR="009E0945">
            <w:r w:rsidRPr="007507AD">
              <w:t xml:space="preserve">Tina Ujevića 5, </w:t>
            </w:r>
          </w:p>
          <w:p w:rsidRDefault="008F47D5" w:rsidR="008F47D5">
            <w:r w:rsidRPr="007507AD">
              <w:t>31216 Antunovac</w:t>
            </w:r>
          </w:p>
          <w:p w:rsidRDefault="008F47D5" w:rsidR="008F47D5" w:rsidRPr="007507AD">
            <w:r>
              <w:t xml:space="preserve">OIB </w:t>
            </w:r>
            <w:r w:rsidRPr="007507AD">
              <w:t>86365132375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91.194,68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91.194,68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9.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Pavošević, Ivan</w:t>
            </w:r>
          </w:p>
          <w:p w:rsidRDefault="008F47D5" w:rsidR="009E0945">
            <w:r w:rsidRPr="007507AD">
              <w:t xml:space="preserve">Kneza Trpimira 1a, </w:t>
            </w:r>
          </w:p>
          <w:p w:rsidRDefault="008F47D5" w:rsidR="008F47D5">
            <w:r w:rsidRPr="007507AD">
              <w:t>31000 Osijek</w:t>
            </w:r>
          </w:p>
          <w:p w:rsidRDefault="008F47D5" w:rsidR="008F47D5" w:rsidRPr="007507AD">
            <w:r>
              <w:t xml:space="preserve">OIB </w:t>
            </w:r>
            <w:r w:rsidRPr="007507AD">
              <w:t>49937275862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4.111,59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4.111,59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10.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Štimac, Milan</w:t>
            </w:r>
          </w:p>
          <w:p w:rsidRDefault="008F47D5" w:rsidR="009E0945">
            <w:r w:rsidRPr="007507AD">
              <w:t xml:space="preserve">Kralja Tomislava 416, </w:t>
            </w:r>
          </w:p>
          <w:p w:rsidRDefault="008F47D5" w:rsidR="008F47D5">
            <w:r w:rsidRPr="007507AD">
              <w:t>31222 Bizovac</w:t>
            </w:r>
          </w:p>
          <w:p w:rsidRDefault="008F47D5" w:rsidR="008F47D5" w:rsidRPr="007507AD">
            <w:r>
              <w:t xml:space="preserve">OIB </w:t>
            </w:r>
            <w:r w:rsidRPr="007507AD">
              <w:t>53561413852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5.255,14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P="002E0324" w:rsidR="005D6523">
            <w:pPr>
              <w:jc w:val="right"/>
              <w:rPr>
                <w:color w:val="000000"/>
              </w:rPr>
            </w:pPr>
          </w:p>
          <w:p w:rsidRDefault="002E0324" w:rsidP="002E0324" w:rsidR="002E03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5.255,14</w:t>
            </w:r>
          </w:p>
          <w:p w:rsidRDefault="002E0324" w:rsidR="002E0324" w:rsidRPr="007507AD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Štekl, Ivan</w:t>
            </w:r>
          </w:p>
          <w:p w:rsidRDefault="008F47D5" w:rsidR="009E0945">
            <w:r w:rsidRPr="007507AD">
              <w:t xml:space="preserve">Petra Preradovića 25, </w:t>
            </w:r>
          </w:p>
          <w:p w:rsidRDefault="008F47D5" w:rsidR="008F47D5">
            <w:r w:rsidRPr="007507AD">
              <w:t>31551 Belišće</w:t>
            </w:r>
          </w:p>
          <w:p w:rsidRDefault="008F47D5" w:rsidR="008F47D5" w:rsidRPr="007507AD">
            <w:r>
              <w:t xml:space="preserve">OIB </w:t>
            </w:r>
            <w:r w:rsidRPr="007507AD">
              <w:t>75788919284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2.642,12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2.642,12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12.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Jugović, Senan</w:t>
            </w:r>
          </w:p>
          <w:p w:rsidRDefault="008F47D5" w:rsidR="009E0945">
            <w:r w:rsidRPr="007507AD">
              <w:t xml:space="preserve">Prolaz J. Leovića 15, </w:t>
            </w:r>
          </w:p>
          <w:p w:rsidRDefault="008F47D5" w:rsidR="008F47D5">
            <w:r w:rsidRPr="007507AD">
              <w:t>31000 Osijek</w:t>
            </w:r>
          </w:p>
          <w:p w:rsidRDefault="008F47D5" w:rsidR="008F47D5" w:rsidRPr="007507AD">
            <w:r>
              <w:t xml:space="preserve">OIB </w:t>
            </w:r>
            <w:r w:rsidRPr="007507AD">
              <w:t>42292642355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598,21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598,21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13.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Bosančić, Rajko</w:t>
            </w:r>
          </w:p>
          <w:p w:rsidRDefault="008F47D5" w:rsidR="009E0945">
            <w:r w:rsidRPr="007507AD">
              <w:t xml:space="preserve">A. Starčevića 46, </w:t>
            </w:r>
          </w:p>
          <w:p w:rsidRDefault="008F47D5" w:rsidR="008F47D5">
            <w:r w:rsidRPr="007507AD">
              <w:t>31216 Antunovac</w:t>
            </w:r>
          </w:p>
          <w:p w:rsidRDefault="008F47D5" w:rsidR="008F47D5" w:rsidRPr="007507AD">
            <w:r>
              <w:t xml:space="preserve">OIB </w:t>
            </w:r>
            <w:r w:rsidRPr="007507AD">
              <w:t>72323965871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14.067,26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14.067,26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14.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Bijelić, Adam</w:t>
            </w:r>
          </w:p>
          <w:p w:rsidRDefault="008F47D5" w:rsidR="009E0945">
            <w:r w:rsidRPr="007507AD">
              <w:t xml:space="preserve">Mostarska 123, </w:t>
            </w:r>
          </w:p>
          <w:p w:rsidRDefault="008F47D5" w:rsidR="008F47D5">
            <w:r w:rsidRPr="007507AD">
              <w:t>31000 Osijek</w:t>
            </w:r>
          </w:p>
          <w:p w:rsidRDefault="008F47D5" w:rsidR="008F47D5" w:rsidRPr="007507AD">
            <w:r>
              <w:t xml:space="preserve">OIB </w:t>
            </w:r>
            <w:r w:rsidRPr="007507AD">
              <w:t>66171603558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10.937,75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10.937,75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15.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Sopjanac, Tomislav</w:t>
            </w:r>
          </w:p>
          <w:p w:rsidRDefault="008F47D5" w:rsidR="009E0945">
            <w:r w:rsidRPr="007507AD">
              <w:t xml:space="preserve">Naselje M. Gupca II 13, </w:t>
            </w:r>
          </w:p>
          <w:p w:rsidRDefault="008F47D5" w:rsidR="008F47D5">
            <w:r w:rsidRPr="007507AD">
              <w:t>31221 Josipovac</w:t>
            </w:r>
          </w:p>
          <w:p w:rsidRDefault="008F47D5" w:rsidR="008F47D5" w:rsidRPr="007507AD">
            <w:r>
              <w:t xml:space="preserve">OIB </w:t>
            </w:r>
            <w:r w:rsidRPr="007507AD">
              <w:t>30096614598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3.963,65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2E0324" w:rsidR="002E0324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3.963,65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C75DC8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16.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Bošnjak, Robert</w:t>
            </w:r>
          </w:p>
          <w:p w:rsidRDefault="008F47D5" w:rsidR="009E0945">
            <w:r w:rsidRPr="007507AD">
              <w:t xml:space="preserve">Fruškogorska 9, </w:t>
            </w:r>
          </w:p>
          <w:p w:rsidRDefault="008F47D5" w:rsidR="008F47D5">
            <w:r w:rsidRPr="007507AD">
              <w:t>31000 Osijek</w:t>
            </w:r>
          </w:p>
          <w:p w:rsidRDefault="008F47D5" w:rsidR="008F47D5" w:rsidRPr="007507AD">
            <w:r>
              <w:t xml:space="preserve">OIB </w:t>
            </w:r>
            <w:r w:rsidRPr="007507AD">
              <w:t>88411841446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7.344,98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7.344,98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C75DC8" w:rsidR="008F47D5">
        <w:trPr>
          <w:trHeight w:val="61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lastRenderedPageBreak/>
              <w:t>17.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Mečeri, Slaven</w:t>
            </w:r>
          </w:p>
          <w:p w:rsidRDefault="008F47D5" w:rsidP="007B70F2" w:rsidR="008F47D5">
            <w:r w:rsidRPr="007507AD">
              <w:t xml:space="preserve">Kupska 7, </w:t>
            </w:r>
          </w:p>
          <w:p w:rsidRDefault="008F47D5" w:rsidP="007B70F2" w:rsidR="008F47D5" w:rsidRPr="007507AD">
            <w:r w:rsidRPr="007507AD">
              <w:t>31431 Čepin</w:t>
            </w:r>
            <w:r w:rsidR="00922269">
              <w:t xml:space="preserve">, </w:t>
            </w:r>
            <w:r>
              <w:t xml:space="preserve">OIB </w:t>
            </w:r>
            <w:r w:rsidRPr="007507AD">
              <w:t>37252908731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4.512,21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2E0324" w:rsidP="005D6523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4.512,21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E0945" w:rsidR="008F47D5">
        <w:trPr>
          <w:trHeight w:val="61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18.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Drobić, Mirel</w:t>
            </w:r>
          </w:p>
          <w:p w:rsidRDefault="008F47D5" w:rsidR="009E0945">
            <w:r w:rsidRPr="007507AD">
              <w:t xml:space="preserve">Ive Andrića 23, </w:t>
            </w:r>
          </w:p>
          <w:p w:rsidRDefault="008F47D5" w:rsidR="008F47D5">
            <w:r w:rsidRPr="007507AD">
              <w:t>32227 Borovo</w:t>
            </w:r>
          </w:p>
          <w:p w:rsidRDefault="008F47D5" w:rsidR="008F47D5" w:rsidRPr="007507AD">
            <w:r>
              <w:t xml:space="preserve">OIB </w:t>
            </w:r>
            <w:r w:rsidRPr="007507AD">
              <w:t>24983858499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P="005D6523" w:rsidR="005D6523">
            <w:pPr>
              <w:jc w:val="right"/>
              <w:rPr>
                <w:color w:val="000000"/>
              </w:rPr>
            </w:pPr>
          </w:p>
          <w:p w:rsidRDefault="008F47D5" w:rsidP="005D6523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6.471,35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5D6523" w:rsidR="005D6523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6.471,35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AA2F64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19.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Cvijanović, Savo</w:t>
            </w:r>
          </w:p>
          <w:p w:rsidRDefault="008F47D5" w:rsidP="007B70F2" w:rsidR="008F47D5">
            <w:r w:rsidRPr="007507AD">
              <w:t xml:space="preserve">Gajićeva 42, </w:t>
            </w:r>
          </w:p>
          <w:p w:rsidRDefault="008F47D5" w:rsidP="007B70F2" w:rsidR="008F47D5">
            <w:r w:rsidRPr="007507AD">
              <w:t>32227 Borovo</w:t>
            </w:r>
          </w:p>
          <w:p w:rsidRDefault="008F47D5" w:rsidP="007B70F2" w:rsidR="008F47D5" w:rsidRPr="007507AD">
            <w:r>
              <w:t xml:space="preserve">OIB </w:t>
            </w:r>
            <w:r w:rsidRPr="007507AD">
              <w:t>42303359917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524,55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2E0324" w:rsidR="002E0324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AA2F64" w:rsidR="008F47D5">
        <w:trPr>
          <w:trHeight w:val="61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20.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Cvjetičanin, Dalibor</w:t>
            </w:r>
          </w:p>
          <w:p w:rsidRDefault="008F47D5" w:rsidR="00AA2F64">
            <w:r w:rsidRPr="007507AD">
              <w:t xml:space="preserve">Domovinskog rata 48, </w:t>
            </w:r>
          </w:p>
          <w:p w:rsidRDefault="008F47D5" w:rsidR="008F47D5">
            <w:r w:rsidRPr="007507AD">
              <w:t>32000 Vukovar</w:t>
            </w:r>
          </w:p>
          <w:p w:rsidRDefault="008F47D5" w:rsidR="008F47D5" w:rsidRPr="007507AD">
            <w:r>
              <w:t xml:space="preserve">OIB </w:t>
            </w:r>
            <w:r w:rsidRPr="007507AD">
              <w:t>75337207642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228,72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2E0324" w:rsidR="002E0324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228,72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F47D5" w:rsidR="008F47D5">
        <w:trPr>
          <w:trHeight w:val="612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47D5" w:rsidR="008F47D5" w:rsidRPr="00B7650C">
            <w:pPr>
              <w:jc w:val="center"/>
              <w:rPr>
                <w:bCs/>
                <w:color w:val="000000"/>
              </w:rPr>
            </w:pPr>
            <w:r w:rsidRPr="00B7650C">
              <w:rPr>
                <w:bCs/>
                <w:color w:val="000000"/>
              </w:rPr>
              <w:t>21.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F47D5" w:rsidR="008F47D5">
            <w:r w:rsidRPr="007507AD">
              <w:t>Popadić, Danilo</w:t>
            </w:r>
          </w:p>
          <w:p w:rsidRDefault="008F47D5" w:rsidR="00AA2F64">
            <w:r w:rsidRPr="007507AD">
              <w:t xml:space="preserve">Stanislava Guljaševića b.b., </w:t>
            </w:r>
          </w:p>
          <w:p w:rsidRDefault="008F47D5" w:rsidR="008F47D5">
            <w:r w:rsidRPr="007507AD">
              <w:t>31226 Dalj</w:t>
            </w:r>
          </w:p>
          <w:p w:rsidRDefault="008F47D5" w:rsidR="008F47D5" w:rsidRPr="007507AD">
            <w:r>
              <w:t xml:space="preserve">OIB </w:t>
            </w:r>
            <w:r w:rsidRPr="007507AD">
              <w:t>71461432423</w:t>
            </w:r>
            <w: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523" w:rsidR="005D6523">
            <w:pPr>
              <w:jc w:val="right"/>
              <w:rPr>
                <w:color w:val="000000"/>
              </w:rPr>
            </w:pPr>
          </w:p>
          <w:p w:rsidRDefault="008F47D5" w:rsidR="008F47D5" w:rsidRPr="007507AD">
            <w:pPr>
              <w:jc w:val="right"/>
              <w:rPr>
                <w:color w:val="000000"/>
              </w:rPr>
            </w:pPr>
            <w:r w:rsidRPr="007507AD">
              <w:rPr>
                <w:color w:val="000000"/>
              </w:rPr>
              <w:t>4.529,14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F47D5" w:rsidR="008F47D5">
            <w:pPr>
              <w:jc w:val="right"/>
              <w:rPr>
                <w:color w:val="000000"/>
              </w:rPr>
            </w:pPr>
          </w:p>
          <w:p w:rsidRDefault="002E0324" w:rsidR="002E0324">
            <w:pPr>
              <w:jc w:val="right"/>
              <w:rPr>
                <w:color w:val="000000"/>
              </w:rPr>
            </w:pPr>
          </w:p>
          <w:p w:rsidRDefault="002E0324" w:rsidR="002E0324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4.529,14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B4100" w:rsidR="008B4100">
            <w:pPr>
              <w:jc w:val="right"/>
              <w:rPr>
                <w:color w:val="000000"/>
              </w:rPr>
            </w:pPr>
          </w:p>
          <w:p w:rsidRDefault="008B4100" w:rsidR="008B4100">
            <w:pPr>
              <w:jc w:val="right"/>
              <w:rPr>
                <w:color w:val="000000"/>
              </w:rPr>
            </w:pPr>
          </w:p>
          <w:p w:rsidRDefault="00A850C5" w:rsidR="008F47D5" w:rsidRPr="007507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F7282E" w:rsidP="003A7626" w:rsidR="00F7282E"/>
    <w:p w:rsidRDefault="00393920" w:rsidP="003A7626" w:rsidR="00393920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W w:type="dxa" w:w="9720"/>
        <w:tblInd w:type="dxa" w:w="-396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68"/>
        <w:gridCol w:w="1688"/>
        <w:gridCol w:w="1431"/>
        <w:gridCol w:w="1922"/>
        <w:gridCol w:w="1418"/>
        <w:gridCol w:w="1417"/>
        <w:gridCol w:w="1276"/>
      </w:tblGrid>
      <w:tr w:rsidTr="00C46FD6" w:rsidR="003B71DD">
        <w:trPr>
          <w:trHeight w:val="780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 xml:space="preserve">Redni broj 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Stečajni  vjerovnik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OIB vjerovnika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Adresa / sjedište vjerovnika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Prijavljeno</w:t>
            </w:r>
          </w:p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u kn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Priznato</w:t>
            </w:r>
          </w:p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u kn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Osporeno</w:t>
            </w:r>
          </w:p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3B71DD">
              <w:rPr>
                <w:bCs/>
                <w:color w:val="000000"/>
                <w:lang w:eastAsia="hr-HR" w:val="hr-HR"/>
              </w:rPr>
              <w:t>u kn</w:t>
            </w:r>
          </w:p>
        </w:tc>
      </w:tr>
      <w:tr w:rsidTr="00C46FD6" w:rsidR="003B71DD">
        <w:trPr>
          <w:trHeight w:val="384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1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HRVATSKE VODE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28921383001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SPLAVARSKA 2A, 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9.579,75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9.579,75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384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2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GRAD OSIJEK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30050049642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FRANJE KUHAČA 9, 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15.441,80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15.441,80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780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3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GRAD OSIJEK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30050049642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FRANJE KUHAČA 9, 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2.187,78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2.187,78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384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4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VODOVOD-OSIJEK D.O.O.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43654507669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POLJSKI PUT 1, 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522,05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522,05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384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5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PEVEC DD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73660371074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SAVSKA CESTA 84, 10360 SESVETE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37.800,81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37.800,81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384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6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HEP-Plin d.o.o.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41317489366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CARA HADRIJAN</w:t>
            </w:r>
            <w:r w:rsidR="0002675C">
              <w:rPr>
                <w:color w:val="000000"/>
                <w:lang w:eastAsia="hr-HR" w:val="hr-HR"/>
              </w:rPr>
              <w:t>.</w:t>
            </w:r>
            <w:r w:rsidRPr="003B71DD">
              <w:rPr>
                <w:color w:val="000000"/>
                <w:lang w:eastAsia="hr-HR" w:val="hr-HR"/>
              </w:rPr>
              <w:t>A 7, 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4.288,86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4.288,86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1164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lastRenderedPageBreak/>
              <w:t>7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CROATIA OSIGURANJE DD ZAGREB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26187994862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MIRAMIRSKA 22, 10000 ZAGREB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9.044,95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9.044,95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972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8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HRVATSKI TELEKOM DD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81793146560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R. F. MIHANOVIĆA 9, 10110 ZAGREB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13.788,29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13.788,29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780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9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FINANCIJSKA AGENCIJA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85821130368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ULICA GRADA VUKOVARA 70, 10000 ZAGREB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985,73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02675C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985,73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972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10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UNIKOM D.O.O.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07507345484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RUŽINA 11/A, 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2.428,34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2.428,34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972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11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INA-INDUSTRIJA NAFTE DD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27759560625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AVENIJA V. HOLJEVCA 10, 10000 ZAGREB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17.897,66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17.897,66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972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12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HEP-Operator distribucijskog sustava d.o.o.Elektroslavonija Osijek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46830600751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FB5BC3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 xml:space="preserve">Šetalište K. Franje Šepera 1a, </w:t>
            </w:r>
          </w:p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816,56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816,56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576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13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REPUBLIKA HRVATSKA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18683136487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FB5BC3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 xml:space="preserve">KATANČIĆEVA 5A, </w:t>
            </w:r>
          </w:p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10000 ZAGREB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1.164.623,70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1.164.623,70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  <w:tr w:rsidTr="00C46FD6" w:rsidR="003B71DD">
        <w:trPr>
          <w:trHeight w:val="972"/>
        </w:trPr>
        <w:tc>
          <w:tcPr>
            <w:tcW w:type="dxa" w:w="5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02675C">
            <w:pPr>
              <w:autoSpaceDE w:val="false"/>
              <w:autoSpaceDN w:val="false"/>
              <w:adjustRightInd w:val="false"/>
              <w:jc w:val="center"/>
              <w:rPr>
                <w:bCs/>
                <w:color w:val="000000"/>
                <w:lang w:eastAsia="hr-HR" w:val="hr-HR"/>
              </w:rPr>
            </w:pPr>
            <w:r w:rsidRPr="0002675C">
              <w:rPr>
                <w:bCs/>
                <w:color w:val="000000"/>
                <w:lang w:eastAsia="hr-HR" w:val="hr-HR"/>
              </w:rPr>
              <w:t>14</w:t>
            </w:r>
            <w:r w:rsidR="0002675C" w:rsidRPr="0002675C">
              <w:rPr>
                <w:bCs/>
                <w:color w:val="000000"/>
                <w:lang w:eastAsia="hr-HR" w:val="hr-HR"/>
              </w:rPr>
              <w:t>.</w:t>
            </w:r>
          </w:p>
        </w:tc>
        <w:tc>
          <w:tcPr>
            <w:tcW w:type="dxa" w:w="16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Stečajna masa iza Chemotehna d.o.o. u stečaju</w:t>
            </w:r>
          </w:p>
        </w:tc>
        <w:tc>
          <w:tcPr>
            <w:tcW w:type="dxa" w:w="143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46163092120</w:t>
            </w:r>
          </w:p>
        </w:tc>
        <w:tc>
          <w:tcPr>
            <w:tcW w:type="dxa" w:w="19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FB5BC3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 xml:space="preserve">Kardinala A. Stepinca 4, </w:t>
            </w:r>
          </w:p>
          <w:p w:rsidRDefault="003B71DD" w:rsidR="003B71DD" w:rsidRPr="003B71DD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31000 Osijek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3B71DD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 w:rsidRPr="003B71DD">
              <w:rPr>
                <w:color w:val="000000"/>
                <w:lang w:eastAsia="hr-HR" w:val="hr-HR"/>
              </w:rPr>
              <w:t>190.226,07</w:t>
            </w: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190.226,07</w:t>
            </w:r>
          </w:p>
        </w:tc>
        <w:tc>
          <w:tcPr>
            <w:tcW w:type="dxa" w:w="127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119D4" w:rsidR="003B71DD" w:rsidRPr="003B71D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lang w:eastAsia="hr-HR" w:val="hr-HR"/>
              </w:rPr>
            </w:pPr>
            <w:r>
              <w:rPr>
                <w:color w:val="000000"/>
                <w:lang w:eastAsia="hr-HR" w:val="hr-HR"/>
              </w:rPr>
              <w:t>-</w:t>
            </w:r>
          </w:p>
        </w:tc>
      </w:tr>
    </w:tbl>
    <w:p w:rsidRDefault="000C181A" w:rsidP="00146409" w:rsidR="000C181A">
      <w:pPr>
        <w:rPr>
          <w:bCs/>
        </w:rPr>
      </w:pPr>
    </w:p>
    <w:p w:rsidRDefault="00FB5BC3" w:rsidP="00146409" w:rsidR="00FB5BC3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0C181A" w:rsidP="00146409" w:rsidR="000C181A">
      <w:pPr>
        <w:pStyle w:val="Tijeloteksta"/>
        <w:rPr>
          <w:b/>
          <w:bCs/>
        </w:rPr>
      </w:pPr>
    </w:p>
    <w:p w:rsidRDefault="00FB5BC3" w:rsidP="00146409" w:rsidR="00FB5BC3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>Dana 1</w:t>
      </w:r>
      <w:r w:rsidR="00BB519E">
        <w:t>5. studenog</w:t>
      </w:r>
      <w:r>
        <w:t xml:space="preserve"> 2016. godine održano je prvo ročište za ispitivanje tražbina u stečajnom postupku nad dužnikom </w:t>
      </w:r>
      <w:r w:rsidR="00BB519E">
        <w:t>Color d.o.o. za radove u građevinarstvu, u stečaju, Osijek, Dunavska 2/d, MBS 030013542, OIB 24911306584.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</w:t>
      </w:r>
      <w:r w:rsidR="005B5DF5">
        <w:t xml:space="preserve"> 263.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FB5BC3" w:rsidR="005B5DF5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FB5BC3" w:rsidP="00FB5BC3" w:rsidR="00FB5BC3">
      <w:pPr>
        <w:ind w:firstLine="720"/>
        <w:jc w:val="both"/>
      </w:pPr>
    </w:p>
    <w:p w:rsidRDefault="00C75DC8" w:rsidP="00FB5BC3" w:rsidR="00C75DC8">
      <w:pPr>
        <w:ind w:firstLine="720"/>
        <w:jc w:val="both"/>
      </w:pPr>
    </w:p>
    <w:p w:rsidRDefault="00C75DC8" w:rsidP="00FB5BC3" w:rsidR="00C75DC8">
      <w:pPr>
        <w:ind w:firstLine="720"/>
        <w:jc w:val="both"/>
      </w:pPr>
    </w:p>
    <w:p w:rsidRDefault="00C75DC8" w:rsidP="00FB5BC3" w:rsidR="00C75DC8">
      <w:pPr>
        <w:ind w:firstLine="720"/>
        <w:jc w:val="both"/>
      </w:pPr>
    </w:p>
    <w:p w:rsidRDefault="005B5DF5" w:rsidP="00FB5BC3" w:rsidR="00FB5BC3">
      <w:pPr>
        <w:numPr>
          <w:ilvl w:val="0"/>
          <w:numId w:val="8"/>
        </w:numPr>
        <w:jc w:val="both"/>
      </w:pPr>
      <w:r>
        <w:t xml:space="preserve">Republika Hrvatska, OIB 18683136487, u iznosu od 1.164.623,70 kn (imovina na koju se odnosi razlučno pravo – nekretnine upisane u  zk. ul. 19861 k.o. Osijek  i zk. ul. 20255 k.o. Osijek),    </w:t>
      </w:r>
    </w:p>
    <w:p w:rsidRDefault="005B5DF5" w:rsidP="00FB5BC3" w:rsidR="005B5DF5">
      <w:pPr>
        <w:jc w:val="both"/>
      </w:pPr>
      <w:r>
        <w:t xml:space="preserve">                                                   </w:t>
      </w:r>
    </w:p>
    <w:p w:rsidRDefault="005B5DF5" w:rsidP="005B5DF5" w:rsidR="005B5DF5">
      <w:pPr>
        <w:numPr>
          <w:ilvl w:val="0"/>
          <w:numId w:val="8"/>
        </w:numPr>
        <w:jc w:val="both"/>
      </w:pPr>
      <w:r>
        <w:t>stečajna masa iza Chemotehna d.o.o. u stečaju Osijek, OIB 46163092120, u iznosu od 190.226,07 kn (imovina na koju se odnosi razlučno pravo – nekretnine upisane u zk.ul. 20255 k.o. Osijek).</w:t>
      </w:r>
    </w:p>
    <w:p w:rsidRDefault="00F7282E" w:rsidP="00FB5BC3" w:rsidR="00F7282E">
      <w:pPr>
        <w:pStyle w:val="Tijeloteksta"/>
      </w:pPr>
    </w:p>
    <w:p w:rsidRDefault="005B5DF5" w:rsidP="00104525" w:rsidR="00146409">
      <w:pPr>
        <w:pStyle w:val="Tijeloteksta"/>
        <w:ind w:firstLine="360" w:left="708"/>
        <w:jc w:val="center"/>
      </w:pPr>
      <w:r>
        <w:t xml:space="preserve">U Osijeku 15. studeni </w:t>
      </w:r>
      <w:r w:rsidR="00146409">
        <w:t xml:space="preserve"> 2016.</w:t>
      </w:r>
    </w:p>
    <w:p w:rsidRDefault="00C75DC8" w:rsidP="00104525" w:rsidR="00C75DC8">
      <w:pPr>
        <w:pStyle w:val="Tijeloteksta"/>
        <w:ind w:firstLine="360" w:left="708"/>
        <w:jc w:val="center"/>
      </w:pPr>
    </w:p>
    <w:p w:rsidRDefault="00F7282E" w:rsidP="00FB5BC3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C75DC8" w:rsidP="00146409" w:rsidR="00C75DC8">
      <w:pPr>
        <w:pStyle w:val="Tijeloteksta"/>
        <w:jc w:val="left"/>
      </w:pP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C69ED" w:rsidP="001C69ED" w:rsidR="001C69ED">
      <w:r>
        <w:t>UPUTA O PRAVNOM LIJEKU:</w:t>
      </w:r>
    </w:p>
    <w:p w:rsidRDefault="001C69ED" w:rsidP="001C69ED" w:rsidR="001C69ED" w:rsidRPr="004F57E9">
      <w:pPr>
        <w:pStyle w:val="Tijeloteksta"/>
      </w:pPr>
      <w:r w:rsidRPr="004F57E9">
        <w:t>Protiv ovog rješenja pravo na žalbu ima</w:t>
      </w:r>
      <w:r>
        <w:t xml:space="preserve"> svaki vjerovnik u dijelu koji se tiče njegove prijavljene tražbine, odnosno tražbine koju je osporio</w:t>
      </w:r>
      <w:r w:rsidRPr="004F57E9">
        <w:t xml:space="preserve"> stečajni upravitelj </w:t>
      </w:r>
      <w:r>
        <w:t xml:space="preserve">(članak 265. stav 3 Stečajnog zakona). </w:t>
      </w:r>
      <w:r w:rsidRPr="004F57E9">
        <w:t>Rok za žalbu i</w:t>
      </w:r>
      <w:r>
        <w:t xml:space="preserve">znosi 8 dana od </w:t>
      </w:r>
      <w:r w:rsidRPr="004F57E9">
        <w:t>dostave pisanog  otpravka</w:t>
      </w:r>
      <w:r>
        <w:t xml:space="preserve"> rješenja (članak 19. Stečajnog zakona).</w:t>
      </w:r>
      <w:r w:rsidRPr="004F57E9">
        <w:t xml:space="preserve">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0C181A">
        <w:t xml:space="preserve"> Duško Zec</w:t>
      </w:r>
    </w:p>
    <w:p w:rsidRDefault="00146409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0C181A" w:rsidP="00146409" w:rsidR="00F23297" w:rsidRPr="00A20D3F">
      <w:pPr>
        <w:pStyle w:val="Tijeloteksta"/>
        <w:numPr>
          <w:ilvl w:val="0"/>
          <w:numId w:val="14"/>
        </w:numPr>
      </w:pPr>
      <w:r>
        <w:t>kal. 15/12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BC2FFE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238" w:rsidR="00A07238">
    <w:pPr>
      <w:pStyle w:val="Zaglavlje"/>
      <w:jc w:val="center"/>
    </w:pPr>
  </w:p>
  <w:p w:rsidRDefault="00A07238" w:rsidR="00A07238">
    <w:pPr>
      <w:pStyle w:val="Zaglavlje"/>
      <w:jc w:val="center"/>
    </w:pPr>
  </w:p>
  <w:p w:rsidRDefault="00A07238" w:rsidR="00A07238">
    <w:pPr>
      <w:pStyle w:val="Zaglavlje"/>
      <w:jc w:val="center"/>
    </w:pPr>
  </w:p>
  <w:sdt>
    <w:sdtPr>
      <w:id w:val="487221107"/>
      <w:docPartObj>
        <w:docPartGallery w:val="Page Numbers (Top of Page)"/>
        <w:docPartUnique/>
      </w:docPartObj>
    </w:sdtPr>
    <w:sdtEndPr/>
    <w:sdtContent>
      <w:p w:rsidRDefault="00A07238" w:rsidR="00A072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983" w:rsidRPr="00594983">
          <w:rPr>
            <w:noProof/>
            <w:lang w:val="hr-HR"/>
          </w:rPr>
          <w:t>5</w:t>
        </w:r>
        <w:r>
          <w:fldChar w:fldCharType="end"/>
        </w:r>
      </w:p>
      <w:p w:rsidRDefault="00A07238" w:rsidR="00A07238">
        <w:pPr>
          <w:pStyle w:val="Zaglavlje"/>
          <w:jc w:val="center"/>
        </w:pPr>
      </w:p>
      <w:p w:rsidRDefault="00A07238" w:rsidP="00A07238" w:rsidR="00A07238">
        <w:pPr>
          <w:pStyle w:val="Zaglavlje"/>
          <w:jc w:val="right"/>
        </w:pPr>
        <w:r>
          <w:t>13 St-496/15-34</w:t>
        </w:r>
      </w:p>
    </w:sdtContent>
  </w:sdt>
  <w:p w:rsidRDefault="00C66E35" w:rsidR="00C66E35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A07238" w:rsidP="007B3D63" w:rsidR="00A07238">
    <w:pPr>
      <w:pStyle w:val="Zaglavlje"/>
      <w:jc w:val="right"/>
      <w:rPr>
        <w:lang w:val="hr-HR"/>
      </w:rPr>
    </w:pPr>
  </w:p>
  <w:p w:rsidRDefault="00C66E35" w:rsidP="007B3D63" w:rsidR="00C66E35" w:rsidRPr="008C2E9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2675C"/>
    <w:rsid w:val="00044F14"/>
    <w:rsid w:val="000519E0"/>
    <w:rsid w:val="00073243"/>
    <w:rsid w:val="0008112C"/>
    <w:rsid w:val="000925A4"/>
    <w:rsid w:val="000B0664"/>
    <w:rsid w:val="000C181A"/>
    <w:rsid w:val="000D668E"/>
    <w:rsid w:val="000E5CC9"/>
    <w:rsid w:val="000F29DB"/>
    <w:rsid w:val="00104525"/>
    <w:rsid w:val="0011551A"/>
    <w:rsid w:val="00130B43"/>
    <w:rsid w:val="0013454A"/>
    <w:rsid w:val="00146409"/>
    <w:rsid w:val="0018120F"/>
    <w:rsid w:val="00186DA0"/>
    <w:rsid w:val="00195C39"/>
    <w:rsid w:val="001A6BBC"/>
    <w:rsid w:val="001B3740"/>
    <w:rsid w:val="001C0F10"/>
    <w:rsid w:val="001C69ED"/>
    <w:rsid w:val="001E4164"/>
    <w:rsid w:val="001F1AB1"/>
    <w:rsid w:val="00206C7F"/>
    <w:rsid w:val="00222BA6"/>
    <w:rsid w:val="00246ECF"/>
    <w:rsid w:val="00252037"/>
    <w:rsid w:val="00255995"/>
    <w:rsid w:val="002811DD"/>
    <w:rsid w:val="002E0324"/>
    <w:rsid w:val="002F7C9E"/>
    <w:rsid w:val="00331D54"/>
    <w:rsid w:val="00335E8E"/>
    <w:rsid w:val="00360614"/>
    <w:rsid w:val="00373856"/>
    <w:rsid w:val="0038556C"/>
    <w:rsid w:val="00393920"/>
    <w:rsid w:val="003A7626"/>
    <w:rsid w:val="003B1D01"/>
    <w:rsid w:val="003B71DD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222EC"/>
    <w:rsid w:val="00527B66"/>
    <w:rsid w:val="00536FDC"/>
    <w:rsid w:val="00554CC6"/>
    <w:rsid w:val="00565B00"/>
    <w:rsid w:val="00580112"/>
    <w:rsid w:val="00583D29"/>
    <w:rsid w:val="00594983"/>
    <w:rsid w:val="005A588C"/>
    <w:rsid w:val="005B5DF5"/>
    <w:rsid w:val="005D6523"/>
    <w:rsid w:val="005F0235"/>
    <w:rsid w:val="00622540"/>
    <w:rsid w:val="006364CE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D774D"/>
    <w:rsid w:val="006E7773"/>
    <w:rsid w:val="006F2301"/>
    <w:rsid w:val="00705684"/>
    <w:rsid w:val="007507AD"/>
    <w:rsid w:val="0075187F"/>
    <w:rsid w:val="0075690F"/>
    <w:rsid w:val="007856EA"/>
    <w:rsid w:val="007A1BDC"/>
    <w:rsid w:val="007B1557"/>
    <w:rsid w:val="007B3D63"/>
    <w:rsid w:val="007B6BE4"/>
    <w:rsid w:val="007B70F2"/>
    <w:rsid w:val="007C05B7"/>
    <w:rsid w:val="007C30AA"/>
    <w:rsid w:val="007E73A1"/>
    <w:rsid w:val="007E7F37"/>
    <w:rsid w:val="00800231"/>
    <w:rsid w:val="008024FD"/>
    <w:rsid w:val="008412E5"/>
    <w:rsid w:val="00860282"/>
    <w:rsid w:val="00872543"/>
    <w:rsid w:val="008948B0"/>
    <w:rsid w:val="008B4100"/>
    <w:rsid w:val="008C2E93"/>
    <w:rsid w:val="008C473B"/>
    <w:rsid w:val="008C706A"/>
    <w:rsid w:val="008F47D5"/>
    <w:rsid w:val="00922269"/>
    <w:rsid w:val="0094325D"/>
    <w:rsid w:val="00944DA0"/>
    <w:rsid w:val="00975315"/>
    <w:rsid w:val="009A6667"/>
    <w:rsid w:val="009B0194"/>
    <w:rsid w:val="009E0945"/>
    <w:rsid w:val="00A07238"/>
    <w:rsid w:val="00A3487D"/>
    <w:rsid w:val="00A35F57"/>
    <w:rsid w:val="00A850C5"/>
    <w:rsid w:val="00A91287"/>
    <w:rsid w:val="00A92471"/>
    <w:rsid w:val="00AA2F64"/>
    <w:rsid w:val="00AA5274"/>
    <w:rsid w:val="00AB3D3C"/>
    <w:rsid w:val="00AC1724"/>
    <w:rsid w:val="00AE475A"/>
    <w:rsid w:val="00B06D6B"/>
    <w:rsid w:val="00B111A4"/>
    <w:rsid w:val="00B17759"/>
    <w:rsid w:val="00B4724C"/>
    <w:rsid w:val="00B50782"/>
    <w:rsid w:val="00B5616D"/>
    <w:rsid w:val="00B62EB6"/>
    <w:rsid w:val="00B677AE"/>
    <w:rsid w:val="00B7559A"/>
    <w:rsid w:val="00B75D27"/>
    <w:rsid w:val="00B7650C"/>
    <w:rsid w:val="00B80ADC"/>
    <w:rsid w:val="00B878B0"/>
    <w:rsid w:val="00B92883"/>
    <w:rsid w:val="00BA3E3D"/>
    <w:rsid w:val="00BA515C"/>
    <w:rsid w:val="00BA6E84"/>
    <w:rsid w:val="00BA76CF"/>
    <w:rsid w:val="00BB4671"/>
    <w:rsid w:val="00BB519E"/>
    <w:rsid w:val="00BC0932"/>
    <w:rsid w:val="00BC2FFE"/>
    <w:rsid w:val="00BC587C"/>
    <w:rsid w:val="00BD1544"/>
    <w:rsid w:val="00BD1BEE"/>
    <w:rsid w:val="00C02382"/>
    <w:rsid w:val="00C42814"/>
    <w:rsid w:val="00C46FD6"/>
    <w:rsid w:val="00C633F0"/>
    <w:rsid w:val="00C66E35"/>
    <w:rsid w:val="00C73E6F"/>
    <w:rsid w:val="00C75DC8"/>
    <w:rsid w:val="00C96E02"/>
    <w:rsid w:val="00CA176E"/>
    <w:rsid w:val="00CD0083"/>
    <w:rsid w:val="00CE4241"/>
    <w:rsid w:val="00CE625F"/>
    <w:rsid w:val="00CF5287"/>
    <w:rsid w:val="00D244F4"/>
    <w:rsid w:val="00D25229"/>
    <w:rsid w:val="00D425A8"/>
    <w:rsid w:val="00D44883"/>
    <w:rsid w:val="00DC5B01"/>
    <w:rsid w:val="00DC6BDC"/>
    <w:rsid w:val="00DD5CBD"/>
    <w:rsid w:val="00DE2FA5"/>
    <w:rsid w:val="00DE5B43"/>
    <w:rsid w:val="00DE5EF6"/>
    <w:rsid w:val="00DF110D"/>
    <w:rsid w:val="00E23D82"/>
    <w:rsid w:val="00E55635"/>
    <w:rsid w:val="00E83AE2"/>
    <w:rsid w:val="00EA3E0C"/>
    <w:rsid w:val="00EC43DF"/>
    <w:rsid w:val="00EC5998"/>
    <w:rsid w:val="00ED5F96"/>
    <w:rsid w:val="00EE12AB"/>
    <w:rsid w:val="00EE23A3"/>
    <w:rsid w:val="00EF6A84"/>
    <w:rsid w:val="00F119D4"/>
    <w:rsid w:val="00F23297"/>
    <w:rsid w:val="00F71AF0"/>
    <w:rsid w:val="00F7282E"/>
    <w:rsid w:val="00F753FA"/>
    <w:rsid w:val="00F870B7"/>
    <w:rsid w:val="00F8725F"/>
    <w:rsid w:val="00FB5BC3"/>
    <w:rsid w:val="00FB749B"/>
    <w:rsid w:val="00FE0D03"/>
    <w:rsid w:val="00FE5DC6"/>
    <w:rsid w:val="00FE6490"/>
    <w:rsid w:val="00FF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FF0E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7238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4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949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49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9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9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FF0E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7238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4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949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49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9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9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61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St-496/2015-34</izvorni_sadrzaj>
    <derivirana_varijabla naziv="DomainObject.Oznaka_1">St-496/2015-34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15.11.2016. U 10 SATI
STPN-34/14.</izvorni_sadrzaj>
    <derivirana_varijabla naziv="DomainObject.Predmet.PrimjedbaSuca_1">ROČ. 15.11.2016. U 10 SATI
STPN-34/14.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St-496/2015-34</izvorni_sadrzaj>
    <derivirana_varijabla naziv="DomainObject.PoslovniBrojDokumenta_1">St-496/2015-34</derivirana_varijabla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53FB9-42A1-4D7B-A9BA-310296625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831</properties:Words>
  <properties:Characters>4637</properties:Characters>
  <properties:Lines>544</properties:Lines>
  <properties:Paragraphs>314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2016-11-15T09:24:00Z</dcterms:created>
  <dc:creator>Maja Kocijan</dc:creator>
  <cp:lastModifiedBy>Maja Kocijan</cp:lastModifiedBy>
  <cp:lastPrinted>2016-11-15T10:58:00Z</cp:lastPrinted>
  <dcterms:modified xmlns:xsi="http://www.w3.org/2001/XMLSchema-instance" xsi:type="dcterms:W3CDTF">2016-11-15T10:59:00Z</dcterms:modified>
  <cp:revision>12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St-496/2015-34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