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7ebe" w14:paraId="4547ebe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A20FE4">
        <w:t>. St-</w:t>
      </w:r>
      <w:proofErr w:type="spellStart"/>
      <w:r w:rsidR="00A20FE4">
        <w:t>7533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046C26" w:rsidRPr="00046C26">
        <w:t xml:space="preserve"> </w:t>
      </w:r>
      <w:r w:rsidR="00A20FE4">
        <w:t xml:space="preserve">NE-PA d.o.o., Zagreb, Malinova </w:t>
      </w:r>
      <w:proofErr w:type="spellStart"/>
      <w:r w:rsidR="00A20FE4">
        <w:t>9b</w:t>
      </w:r>
      <w:proofErr w:type="spellEnd"/>
      <w:r w:rsidR="00A20FE4">
        <w:t xml:space="preserve">, </w:t>
      </w:r>
      <w:proofErr w:type="spellStart"/>
      <w:r w:rsidR="00A20FE4">
        <w:t>OIB</w:t>
      </w:r>
      <w:proofErr w:type="spellEnd"/>
      <w:r w:rsidR="00A20FE4">
        <w:t>:</w:t>
      </w:r>
      <w:proofErr w:type="spellStart"/>
      <w:r w:rsidR="00A20FE4">
        <w:t>53422404014</w:t>
      </w:r>
      <w:proofErr w:type="spellEnd"/>
      <w:r w:rsidR="00A20FE4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A20FE4">
        <w:t>22.998,90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E31B0"/>
    <w:rsid w:val="00116C98"/>
    <w:rsid w:val="00143A21"/>
    <w:rsid w:val="001C0399"/>
    <w:rsid w:val="002542BB"/>
    <w:rsid w:val="00256032"/>
    <w:rsid w:val="002C45E0"/>
    <w:rsid w:val="00362F82"/>
    <w:rsid w:val="003E66CC"/>
    <w:rsid w:val="00564843"/>
    <w:rsid w:val="006600C8"/>
    <w:rsid w:val="007173B3"/>
    <w:rsid w:val="00786371"/>
    <w:rsid w:val="00874080"/>
    <w:rsid w:val="00907D31"/>
    <w:rsid w:val="00953C76"/>
    <w:rsid w:val="009A1F33"/>
    <w:rsid w:val="009D1770"/>
    <w:rsid w:val="009E28FB"/>
    <w:rsid w:val="009E41C6"/>
    <w:rsid w:val="00A20FE4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7533</izvorni_sadrzaj>
    <derivirana_varijabla naziv="DomainObject.Predmet.Broj_1">7533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St-7533/2015</izvorni_sadrzaj>
    <derivirana_varijabla naziv="DomainObject.Predmet.OznakaBroj_1">St-7533/2015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NE-PA d.o.o. zastupanog po punomoćniku Žarko Vajs</izvorni_sadrzaj>
    <derivirana_varijabla naziv="DomainObject.Predmet.ProtustrankaFormated_1">  NE-PA d.o.o. zastupanog po punomoćniku Žarko Vajs</derivirana_varijabla>
  </DomainObject.Predmet.ProtustrankaFormated>
  <DomainObject.Predmet.ProtustrankaFormatedOIB>
    <izvorni_sadrzaj>  NE-PA d.o.o., OIB 53422404014 zastupanog po punomoćniku Žarko Vajs</izvorni_sadrzaj>
    <derivirana_varijabla naziv="DomainObject.Predmet.ProtustrankaFormatedOIB_1">  NE-PA d.o.o., OIB 53422404014 zastupanog po punomoćniku Žarko Vajs</derivirana_varijabla>
  </DomainObject.Predmet.ProtustrankaFormatedOIB>
  <DomainObject.Predmet.ProtustrankaFormatedWithAdress>
    <izvorni_sadrzaj> NE-PA d.o.o., Mallinova 9/b, 10000 Zagreb zastupanog po punomoćniku Žarko Vajs</izvorni_sadrzaj>
    <derivirana_varijabla naziv="DomainObject.Predmet.ProtustrankaFormatedWithAdress_1"> NE-PA d.o.o., Mallinova 9/b, 10000 Zagreb zastupanog po punomoćniku Žarko Vajs</derivirana_varijabla>
  </DomainObject.Predmet.ProtustrankaFormatedWithAdress>
  <DomainObject.Predmet.ProtustrankaFormatedWithAdressOIB>
    <izvorni_sadrzaj> NE-PA d.o.o., OIB 53422404014, Mallinova 9/b, 10000 Zagreb zastupanog po punomoćniku Žarko Vajs</izvorni_sadrzaj>
    <derivirana_varijabla naziv="DomainObject.Predmet.ProtustrankaFormatedWithAdressOIB_1"> NE-PA d.o.o., OIB 53422404014, Mallinova 9/b, 10000 Zagreb zastupanog po punomoćniku Žarko Vajs</derivirana_varijabla>
  </DomainObject.Predmet.ProtustrankaFormatedWithAdressOIB>
  <DomainObject.Predmet.ProtustrankaWithAdress>
    <izvorni_sadrzaj>NE-PA d.o.o. Mallinova 9/b, 10000 Zagreb</izvorni_sadrzaj>
    <derivirana_varijabla naziv="DomainObject.Predmet.ProtustrankaWithAdress_1">NE-PA d.o.o. Mallinova 9/b, 10000 Zagreb</derivirana_varijabla>
  </DomainObject.Predmet.ProtustrankaWithAdress>
  <DomainObject.Predmet.ProtustrankaWithAdressOIB>
    <izvorni_sadrzaj>NE-PA d.o.o., OIB 53422404014, Mallinova 9/b, 10000 Zagreb</izvorni_sadrzaj>
    <derivirana_varijabla naziv="DomainObject.Predmet.ProtustrankaWithAdressOIB_1">NE-PA d.o.o., OIB 53422404014, Mallinova 9/b, 10000 Zagreb</derivirana_varijabla>
  </DomainObject.Predmet.ProtustrankaWithAdressOIB>
  <DomainObject.Predmet.ProtustrankaNazivFormated>
    <izvorni_sadrzaj>NE-PA d.o.o.</izvorni_sadrzaj>
    <derivirana_varijabla naziv="DomainObject.Predmet.ProtustrankaNazivFormated_1">NE-PA d.o.o.</derivirana_varijabla>
  </DomainObject.Predmet.ProtustrankaNazivFormated>
  <DomainObject.Predmet.ProtustrankaNazivFormatedOIB>
    <izvorni_sadrzaj>NE-PA d.o.o., OIB 53422404014</izvorni_sadrzaj>
    <derivirana_varijabla naziv="DomainObject.Predmet.ProtustrankaNazivFormatedOIB_1">NE-PA d.o.o., OIB 53422404014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NE-PA d.o.o. zastupanog po punomoćniku Žarko Vajs</item>
    </izvorni_sadrzaj>
    <derivirana_varijabla naziv="DomainObject.Predmet.ProtuStrankaListFormated_1">
      <item>NE-PA d.o.o. zastupanog po punomoćniku Žarko Vajs</item>
    </derivirana_varijabla>
  </DomainObject.Predmet.ProtuStrankaListFormated>
  <DomainObject.Predmet.ProtuStrankaListFormatedOIB>
    <izvorni_sadrzaj>
      <item>NE-PA d.o.o., OIB 53422404014 zastupanog po punomoćniku Žarko Vajs</item>
    </izvorni_sadrzaj>
    <derivirana_varijabla naziv="DomainObject.Predmet.ProtuStrankaListFormatedOIB_1">
      <item>NE-PA d.o.o., OIB 53422404014 zastupanog po punomoćniku Žarko Vajs</item>
    </derivirana_varijabla>
  </DomainObject.Predmet.ProtuStrankaListFormatedOIB>
  <DomainObject.Predmet.ProtuStrankaListFormatedWithAdress>
    <izvorni_sadrzaj>
      <item>NE-PA d.o.o., Mallinova 9/b, 10000 Zagreb zastupanog po punomoćniku Žarko Vajs</item>
    </izvorni_sadrzaj>
    <derivirana_varijabla naziv="DomainObject.Predmet.ProtuStrankaListFormatedWithAdress_1">
      <item>NE-PA d.o.o., Mallinova 9/b, 10000 Zagreb zastupanog po punomoćniku Žarko Vajs</item>
    </derivirana_varijabla>
  </DomainObject.Predmet.ProtuStrankaListFormatedWithAdress>
  <DomainObject.Predmet.ProtuStrankaListFormatedWithAdressOIB>
    <izvorni_sadrzaj>
      <item>NE-PA d.o.o., OIB 53422404014, Mallinova 9/b, 10000 Zagreb zastupanog po punomoćniku Žarko Vajs</item>
    </izvorni_sadrzaj>
    <derivirana_varijabla naziv="DomainObject.Predmet.ProtuStrankaListFormatedWithAdressOIB_1">
      <item>NE-PA d.o.o., OIB 53422404014, Mallinova 9/b, 10000 Zagreb zastupanog po punomoćniku Žarko Vajs</item>
    </derivirana_varijabla>
  </DomainObject.Predmet.ProtuStrankaListFormatedWithAdressOIB>
  <DomainObject.Predmet.ProtuStrankaListNazivFormated>
    <izvorni_sadrzaj>
      <item>NE-PA d.o.o.</item>
    </izvorni_sadrzaj>
    <derivirana_varijabla naziv="DomainObject.Predmet.ProtuStrankaListNazivFormated_1">
      <item>NE-PA d.o.o.</item>
    </derivirana_varijabla>
  </DomainObject.Predmet.ProtuStrankaListNazivFormated>
  <DomainObject.Predmet.ProtuStrankaListNazivFormatedOIB>
    <izvorni_sadrzaj>
      <item>NE-PA d.o.o., OIB 53422404014</item>
    </izvorni_sadrzaj>
    <derivirana_varijabla naziv="DomainObject.Predmet.ProtuStrankaListNazivFormatedOIB_1">
      <item>NE-PA d.o.o., OIB 53422404014</item>
    </derivirana_varijabla>
  </DomainObject.Predmet.ProtuStrankaListNazivFormatedOIB>
  <DomainObject.Predmet.OstaliListFormated>
    <izvorni_sadrzaj>
      <item>Žarko Vajs punomoćnik sudionika u postupku NE-PA d.o.o.</item>
    </izvorni_sadrzaj>
    <derivirana_varijabla naziv="DomainObject.Predmet.OstaliListFormated_1">
      <item>Žarko Vajs punomoćnik sudionika u postupku NE-PA d.o.o.</item>
    </derivirana_varijabla>
  </DomainObject.Predmet.OstaliListFormated>
  <DomainObject.Predmet.OstaliListFormatedOIB>
    <izvorni_sadrzaj>
      <item>Žarko Vajs, OIB 01725195300 punomoćnik sudionika u postupku NE-PA d.o.o.</item>
    </izvorni_sadrzaj>
    <derivirana_varijabla naziv="DomainObject.Predmet.OstaliListFormatedOIB_1">
      <item>Žarko Vajs, OIB 01725195300 punomoćnik sudionika u postupku NE-PA d.o.o.</item>
    </derivirana_varijabla>
  </DomainObject.Predmet.OstaliListFormatedOIB>
  <DomainObject.Predmet.OstaliListFormatedWithAdress>
    <izvorni_sadrzaj>
      <item>Žarko Vajs, Malinova 9/B, 10000 Zagreb punomoćnik sudionika u postupku NE-PA d.o.o.</item>
    </izvorni_sadrzaj>
    <derivirana_varijabla naziv="DomainObject.Predmet.OstaliListFormatedWithAdress_1">
      <item>Žarko Vajs, Malinova 9/B, 10000 Zagreb punomoćnik sudionika u postupku NE-PA d.o.o.</item>
    </derivirana_varijabla>
  </DomainObject.Predmet.OstaliListFormatedWithAdress>
  <DomainObject.Predmet.OstaliListFormatedWithAdressOIB>
    <izvorni_sadrzaj>
      <item>Žarko Vajs, OIB 01725195300, Malinova 9/B, 10000 Zagreb punomoćnik sudionika u postupku NE-PA d.o.o.</item>
    </izvorni_sadrzaj>
    <derivirana_varijabla naziv="DomainObject.Predmet.OstaliListFormatedWithAdressOIB_1">
      <item>Žarko Vajs, OIB 01725195300, Malinova 9/B, 10000 Zagreb punomoćnik sudionika u postupku NE-PA d.o.o.</item>
    </derivirana_varijabla>
  </DomainObject.Predmet.OstaliListFormatedWithAdressOIB>
  <DomainObject.Predmet.OstaliListNazivFormated>
    <izvorni_sadrzaj>
      <item>Žarko Vajs</item>
    </izvorni_sadrzaj>
    <derivirana_varijabla naziv="DomainObject.Predmet.OstaliListNazivFormated_1">
      <item>Žarko Vajs</item>
    </derivirana_varijabla>
  </DomainObject.Predmet.OstaliListNazivFormated>
  <DomainObject.Predmet.OstaliListNazivFormatedOIB>
    <izvorni_sadrzaj>
      <item>Žarko Vajs, OIB 01725195300</item>
    </izvorni_sadrzaj>
    <derivirana_varijabla naziv="DomainObject.Predmet.OstaliListNazivFormatedOIB_1">
      <item>Žarko Vajs, OIB 01725195300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NE-PA d.o.o.</izvorni_sadrzaj>
    <derivirana_varijabla naziv="DomainObject.Predmet.ProtustrankaIDrugi_1">NE-PA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NE-PA d.o.o., OIB 53422404014, Mallinova 9/b, 10000 Zagreb</izvorni_sadrzaj>
    <derivirana_varijabla naziv="DomainObject.Predmet.ProtustrankaIDrugiAdressOIB_1">NE-PA d.o.o., OIB 53422404014, Mallinova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NE-PA d.o.o.</item>
      <item>Žarko Vajs</item>
    </izvorni_sadrzaj>
    <derivirana_varijabla naziv="DomainObject.Predmet.SudioniciListNaziv_1">
      <item>FINA Regionalni centar Zagreb</item>
      <item>NE-PA d.o.o.</item>
      <item>Žarko Vajs</item>
    </derivirana_varijabla>
  </DomainObject.Predmet.SudioniciListNaziv>
  <DomainObject.Predmet.SudioniciListAdressOIB>
    <izvorni_sadrzaj>
      <item>FINA Regionalni centar Zagreb, OIB 85821130368, Trg svibanjskih žrtava 1995. 1,10000 Zagreb</item>
      <item>NE-PA d.o.o., OIB 53422404014, Mallinova 9/b,10000 Zagreb</item>
      <item>Žarko Vajs, OIB 01725195300, Malinova 9/B,10000 Zagreb</item>
    </izvorni_sadrzaj>
    <derivirana_varijabla naziv="DomainObject.Predmet.SudioniciListAdressOIB_1">
      <item>FINA Regionalni centar Zagreb, OIB 85821130368, Trg svibanjskih žrtava 1995. 1,10000 Zagreb</item>
      <item>NE-PA d.o.o., OIB 53422404014, Mallinova 9/b,10000 Zagreb</item>
      <item>Žarko Vajs, OIB 01725195300, Malinova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53422404014</item>
      <item>, OIB 01725195300</item>
    </izvorni_sadrzaj>
    <derivirana_varijabla naziv="DomainObject.Predmet.SudioniciListNazivOIB_1">
      <item>, OIB 85821130368</item>
      <item>, OIB 53422404014</item>
      <item>, OIB 01725195300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236</properties:Words>
  <properties:Characters>1293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2016-02-09T11:50:00Z</dcterms:created>
  <dc:creator>Korisnik</dc:creator>
  <cp:lastModifiedBy>Maja Kovač</cp:lastModifiedBy>
  <cp:lastPrinted>2016-02-09T10:21:00Z</cp:lastPrinted>
  <dcterms:modified xmlns:xsi="http://www.w3.org/2001/XMLSchema-instance" xsi:type="dcterms:W3CDTF">2016-02-09T11:52:00Z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