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72956" w14:paraId="5c72956" w:rsidRDefault="00671A4A" w:rsidP="00507454" w:rsidR="00671A4A" w:rsidRPr="00CC1194">
      <w:pPr>
        <w15:collapsed w:val="false"/>
      </w:pPr>
      <w:bookmarkStart w:name="_GoBack" w:id="0"/>
      <w:bookmarkEnd w:id="0"/>
      <w:r w:rsidRPr="00CC1194">
        <w:t xml:space="preserve">    </w:t>
      </w:r>
    </w:p>
    <w:p w:rsidRDefault="00411B08" w:rsidP="00671A4A" w:rsidR="00671A4A" w:rsidRPr="00CC1194">
      <w:r w:rsidRPr="00CC1194">
        <w:rPr>
          <w:bCs/>
        </w:rPr>
        <w:t xml:space="preserve">             </w:t>
      </w:r>
      <w:r w:rsidR="00176C69" w:rsidRPr="00CC119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CC1194"/>
    <w:p w:rsidRDefault="00671A4A" w:rsidP="00671A4A" w:rsidR="00671A4A" w:rsidRPr="00CC1194">
      <w:pPr>
        <w:ind w:hanging="720" w:left="360"/>
      </w:pPr>
      <w:r w:rsidRPr="00CC1194">
        <w:t xml:space="preserve">     </w:t>
      </w:r>
      <w:r w:rsidR="00F957D4" w:rsidRPr="00CC1194">
        <w:t xml:space="preserve">    </w:t>
      </w:r>
      <w:r w:rsidRPr="00CC1194">
        <w:t>REPUBLIKA HRVATSKA</w:t>
      </w:r>
    </w:p>
    <w:p w:rsidRDefault="00671A4A" w:rsidP="00184F3E" w:rsidR="00BF2838" w:rsidRPr="00CC1194">
      <w:pPr>
        <w:ind w:hanging="720" w:left="360"/>
      </w:pPr>
      <w:r w:rsidRPr="00CC1194">
        <w:t xml:space="preserve">     TRGOVAČKI SUD U OSIJEKU</w:t>
      </w:r>
    </w:p>
    <w:p w:rsidRDefault="006D01CB" w:rsidP="00507454" w:rsidR="006D01CB" w:rsidRPr="00CC1194"/>
    <w:p w:rsidRDefault="00F957D4" w:rsidP="00F957D4" w:rsidR="00F957D4" w:rsidRPr="00CC1194">
      <w:pPr>
        <w:jc w:val="center"/>
      </w:pPr>
      <w:r w:rsidRPr="00CC1194">
        <w:t>R</w:t>
      </w:r>
      <w:r w:rsidR="00507454">
        <w:t xml:space="preserve"> </w:t>
      </w:r>
      <w:r w:rsidRPr="00CC1194">
        <w:t>E</w:t>
      </w:r>
      <w:r w:rsidR="00507454">
        <w:t xml:space="preserve"> </w:t>
      </w:r>
      <w:r w:rsidRPr="00CC1194">
        <w:t>P</w:t>
      </w:r>
      <w:r w:rsidR="00507454">
        <w:t xml:space="preserve"> </w:t>
      </w:r>
      <w:r w:rsidRPr="00CC1194">
        <w:t>U</w:t>
      </w:r>
      <w:r w:rsidR="00507454">
        <w:t xml:space="preserve"> </w:t>
      </w:r>
      <w:r w:rsidRPr="00CC1194">
        <w:t>B</w:t>
      </w:r>
      <w:r w:rsidR="00507454">
        <w:t xml:space="preserve"> </w:t>
      </w:r>
      <w:r w:rsidRPr="00CC1194">
        <w:t>L</w:t>
      </w:r>
      <w:r w:rsidR="00507454">
        <w:t xml:space="preserve"> </w:t>
      </w:r>
      <w:r w:rsidRPr="00CC1194">
        <w:t>I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 xml:space="preserve"> </w:t>
      </w:r>
      <w:r w:rsidR="00507454">
        <w:t xml:space="preserve">  </w:t>
      </w:r>
      <w:r w:rsidRPr="00CC1194">
        <w:t>H</w:t>
      </w:r>
      <w:r w:rsidR="00507454">
        <w:t xml:space="preserve"> </w:t>
      </w:r>
      <w:r w:rsidRPr="00CC1194">
        <w:t>R</w:t>
      </w:r>
      <w:r w:rsidR="00507454">
        <w:t xml:space="preserve"> </w:t>
      </w:r>
      <w:r w:rsidRPr="00CC1194">
        <w:t>V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>T</w:t>
      </w:r>
      <w:r w:rsidR="00507454">
        <w:t xml:space="preserve"> </w:t>
      </w:r>
      <w:r w:rsidRPr="00CC1194">
        <w:t>S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</w:p>
    <w:p w:rsidRDefault="00F957D4" w:rsidP="00F957D4" w:rsidR="00F957D4" w:rsidRPr="00CC1194">
      <w:pPr>
        <w:jc w:val="center"/>
      </w:pPr>
      <w:r w:rsidRPr="00CC1194">
        <w:t>R J E Š E N J E</w:t>
      </w:r>
    </w:p>
    <w:p w:rsidRDefault="00F957D4" w:rsidP="00F957D4" w:rsidR="00F957D4" w:rsidRPr="00CC1194">
      <w:pPr>
        <w:jc w:val="both"/>
      </w:pPr>
    </w:p>
    <w:p w:rsidRDefault="006D01CB" w:rsidP="00F957D4" w:rsidR="006D01CB" w:rsidRPr="00CC1194">
      <w:pPr>
        <w:jc w:val="both"/>
      </w:pPr>
    </w:p>
    <w:p w:rsidRDefault="00DD34D8" w:rsidP="00DD34D8" w:rsidR="00DD34D8">
      <w:pPr>
        <w:jc w:val="both"/>
      </w:pPr>
    </w:p>
    <w:p w:rsidRDefault="00E36815" w:rsidP="003130A5" w:rsidR="003130A5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za otvaranje stečajnog postupka nad dužnikom ZELENA ŽABA d.o.o., Osijek, Stjepana Radića 42, MBS: 030170738, OIB: 79807153322</w:t>
      </w:r>
      <w:r w:rsidR="003130A5">
        <w:rPr>
          <w:color w:val="000000"/>
        </w:rPr>
        <w:t xml:space="preserve">, dana </w:t>
      </w:r>
      <w:r>
        <w:rPr>
          <w:color w:val="000000"/>
        </w:rPr>
        <w:t>22</w:t>
      </w:r>
      <w:r w:rsidR="005020CD">
        <w:rPr>
          <w:color w:val="000000"/>
        </w:rPr>
        <w:t>. svibnja</w:t>
      </w:r>
      <w:r w:rsidR="007347F7">
        <w:rPr>
          <w:color w:val="000000"/>
        </w:rPr>
        <w:t xml:space="preserve"> </w:t>
      </w:r>
      <w:r w:rsidR="003130A5">
        <w:rPr>
          <w:color w:val="000000"/>
        </w:rPr>
        <w:t xml:space="preserve">2018. godine </w:t>
      </w:r>
    </w:p>
    <w:p w:rsidRDefault="00507454" w:rsidP="0017340F" w:rsidR="00507454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>r i j e š i o   j e</w:t>
      </w:r>
    </w:p>
    <w:p w:rsidRDefault="00F957D4" w:rsidP="00F957D4" w:rsidR="00F957D4" w:rsidRPr="00CC1194">
      <w:pPr>
        <w:jc w:val="both"/>
      </w:pPr>
    </w:p>
    <w:p w:rsidRDefault="00F50968" w:rsidP="00F957D4" w:rsidR="00F50968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E36815">
        <w:t>ZELENA ŽABA d.o.o., Osijek, Stjepana Radića 42, MBS: 030170738, OIB: 79807153322</w:t>
      </w:r>
      <w:r w:rsidRPr="00CC1194">
        <w:t xml:space="preserve">, da u roku od 15 dana uplate na sudski depozit ovoga suda broj </w:t>
      </w:r>
      <w:r w:rsidR="005D1D03">
        <w:t xml:space="preserve"> </w:t>
      </w:r>
      <w:r w:rsidRPr="00CC1194">
        <w:t>HR3123900011300000200 s pozivom na broj HR05 272</w:t>
      </w:r>
      <w:r w:rsidR="000975FD" w:rsidRPr="00CC1194">
        <w:t>-</w:t>
      </w:r>
      <w:r w:rsidR="005020CD">
        <w:t>15</w:t>
      </w:r>
      <w:r w:rsidR="00E36815">
        <w:t>2</w:t>
      </w:r>
      <w:r w:rsidR="005020CD">
        <w:t>3</w:t>
      </w:r>
      <w:r w:rsidR="000975FD" w:rsidRPr="00CC1194">
        <w:t>-1</w:t>
      </w:r>
      <w:r w:rsidR="00507454">
        <w:t>7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iznos od </w:t>
      </w:r>
      <w:r w:rsidR="00FB27D6">
        <w:t>24.415</w:t>
      </w:r>
      <w:r w:rsidR="00FB27D6" w:rsidRPr="00FB27D6">
        <w:t xml:space="preserve">,00 </w:t>
      </w:r>
      <w:r w:rsidR="008E1758" w:rsidRPr="00FB27D6">
        <w:t>kn</w:t>
      </w:r>
      <w:r w:rsidR="008E1758">
        <w:t xml:space="preserve">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uplati dostave u sudski spis.</w:t>
      </w:r>
      <w:r w:rsidR="00507454">
        <w:t xml:space="preserve"> 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5020CD" w:rsidR="00F957D4" w:rsidRPr="005020CD">
      <w:pPr>
        <w:pStyle w:val="Tijeloteksta"/>
        <w:rPr>
          <w:sz w:val="24"/>
        </w:rPr>
      </w:pPr>
      <w:r w:rsidRPr="005020CD">
        <w:rPr>
          <w:sz w:val="24"/>
        </w:rPr>
        <w:t>3.Ako osobe koje imaju pravni interes da se</w:t>
      </w:r>
      <w:r w:rsidR="004B5B7A" w:rsidRPr="005020CD">
        <w:rPr>
          <w:sz w:val="24"/>
        </w:rPr>
        <w:t xml:space="preserve"> provede stečajni postupak nad </w:t>
      </w:r>
      <w:r w:rsidRPr="005020CD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5020CD" w:rsidRPr="005020CD">
        <w:rPr>
          <w:sz w:val="24"/>
        </w:rPr>
        <w:t>Stečajnog zakona („Narodne novine“ broj 71/15 i 104/17; u daljnjem tekstu SZ)</w:t>
      </w:r>
      <w:r w:rsidR="005020CD">
        <w:rPr>
          <w:sz w:val="24"/>
        </w:rPr>
        <w:t>.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0471D3" w:rsidP="00F957D4" w:rsidR="000471D3" w:rsidRPr="00CC1194">
      <w:pPr>
        <w:jc w:val="both"/>
      </w:pP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>Obrazloženje</w:t>
      </w:r>
    </w:p>
    <w:p w:rsidRDefault="00F957D4" w:rsidP="00F957D4" w:rsidR="00F957D4" w:rsidRPr="00CC1194">
      <w:pPr>
        <w:jc w:val="both"/>
      </w:pPr>
    </w:p>
    <w:p w:rsidRDefault="006D01CB" w:rsidP="00F957D4" w:rsidR="006D01CB" w:rsidRPr="00CC1194">
      <w:pPr>
        <w:jc w:val="both"/>
      </w:pPr>
    </w:p>
    <w:p w:rsidRDefault="001E17D7" w:rsidP="001E17D7" w:rsidR="001E17D7">
      <w:pPr>
        <w:ind w:firstLine="708"/>
        <w:jc w:val="both"/>
      </w:pPr>
      <w:r>
        <w:t xml:space="preserve">Dana 25. listopada 2017. godine zaprimljen je na ovome sudu prijedlog 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klasa: 110-07/17-01/04 </w:t>
      </w:r>
      <w:proofErr w:type="spellStart"/>
      <w:r>
        <w:t>Ur</w:t>
      </w:r>
      <w:proofErr w:type="spellEnd"/>
      <w:r>
        <w:t xml:space="preserve">. broj 04-06-17-5134 od 24. listopada 2017. </w:t>
      </w:r>
      <w:r>
        <w:lastRenderedPageBreak/>
        <w:t xml:space="preserve">godine, za otvaranje stečajnog postupka nad dužnikom ZELENA ŽABA d.o.o., Osijek, Stjepana Radića 42, MBS: 030170738, OIB: 79807153322.   </w:t>
      </w:r>
    </w:p>
    <w:p w:rsidRDefault="00105A49" w:rsidP="00105A49" w:rsidR="00105A49" w:rsidRPr="00CC1194">
      <w:pPr>
        <w:ind w:firstLine="708"/>
        <w:jc w:val="both"/>
      </w:pPr>
    </w:p>
    <w:p w:rsidRDefault="00F957D4" w:rsidP="004C187C" w:rsidR="004C187C">
      <w:pPr>
        <w:ind w:firstLine="708"/>
        <w:jc w:val="both"/>
      </w:pPr>
      <w:r w:rsidRPr="00CC1194">
        <w:t xml:space="preserve">Na ročištu radi očitovanja o prijedlogu za otvaranje stečajnog postupka i ročištu radi </w:t>
      </w:r>
      <w:r w:rsidR="005B42E8" w:rsidRPr="00CC1194">
        <w:t xml:space="preserve"> </w:t>
      </w:r>
      <w:r w:rsidRPr="00CC1194">
        <w:t xml:space="preserve">rasprave o pretpostavkama za otvaranje stečajnog postupka nad dužnikom, održanom </w:t>
      </w:r>
      <w:r w:rsidR="001E17D7">
        <w:t>1</w:t>
      </w:r>
      <w:r w:rsidR="00CE3A55">
        <w:t>9</w:t>
      </w:r>
      <w:r w:rsidR="00DF4AE5">
        <w:t xml:space="preserve">. </w:t>
      </w:r>
      <w:r w:rsidR="001E17D7">
        <w:t>travnja</w:t>
      </w:r>
      <w:r w:rsidR="00BB0166" w:rsidRPr="00CC1194">
        <w:t xml:space="preserve"> 201</w:t>
      </w:r>
      <w:r w:rsidR="00281674">
        <w:t>8</w:t>
      </w:r>
      <w:r w:rsidR="00BB0166" w:rsidRPr="00CC1194">
        <w:t xml:space="preserve">. </w:t>
      </w:r>
      <w:r w:rsidRPr="00CC1194">
        <w:t xml:space="preserve">godine, </w:t>
      </w:r>
      <w:r w:rsidR="002C5672" w:rsidRPr="00CC1194">
        <w:t>privremen</w:t>
      </w:r>
      <w:r w:rsidR="0031461C">
        <w:t>i</w:t>
      </w:r>
      <w:r w:rsidR="002C5672" w:rsidRPr="00CC1194">
        <w:t xml:space="preserve"> stečajn</w:t>
      </w:r>
      <w:r w:rsidR="0031461C">
        <w:t>i</w:t>
      </w:r>
      <w:r w:rsidR="00891AB7" w:rsidRPr="00CC1194">
        <w:t xml:space="preserve"> upravitelj</w:t>
      </w:r>
      <w:r w:rsidR="00253806" w:rsidRPr="00CC1194">
        <w:t xml:space="preserve"> izloži</w:t>
      </w:r>
      <w:r w:rsidR="0031461C">
        <w:t>o</w:t>
      </w:r>
      <w:r w:rsidR="0052432B" w:rsidRPr="00CC1194">
        <w:t xml:space="preserve"> je</w:t>
      </w:r>
      <w:r w:rsidR="007F0BA9" w:rsidRPr="00CC1194">
        <w:t xml:space="preserve"> svoje</w:t>
      </w:r>
      <w:r w:rsidR="00253806" w:rsidRPr="00CC1194">
        <w:t xml:space="preserve"> </w:t>
      </w:r>
      <w:r w:rsidRPr="00CC1194">
        <w:t xml:space="preserve">pisano izvješće od </w:t>
      </w:r>
      <w:r w:rsidR="006B4C9E">
        <w:t>5</w:t>
      </w:r>
      <w:r w:rsidR="003977B5">
        <w:t xml:space="preserve">. </w:t>
      </w:r>
      <w:r w:rsidR="006B4C9E">
        <w:t>travnja</w:t>
      </w:r>
      <w:r w:rsidR="0031461C">
        <w:t xml:space="preserve"> 2018</w:t>
      </w:r>
      <w:r w:rsidR="00BB0166" w:rsidRPr="00CC1194">
        <w:t>. godine</w:t>
      </w:r>
      <w:r w:rsidR="004C187C">
        <w:t xml:space="preserve"> iz kojeg proizlazi da su predvidivi troškovi stečajnog postupka prema ocijeni privremene stečajne upraviteljice i ovoga suda </w:t>
      </w:r>
      <w:r w:rsidR="00FB27D6">
        <w:t>24.415</w:t>
      </w:r>
      <w:r w:rsidR="00007DFB" w:rsidRPr="00FB27D6">
        <w:t>,00</w:t>
      </w:r>
      <w:r w:rsidR="005A57B7" w:rsidRPr="00FB27D6">
        <w:t xml:space="preserve"> kn</w:t>
      </w:r>
      <w:r w:rsidR="00FA7CCC">
        <w:t xml:space="preserve"> i to</w:t>
      </w:r>
      <w:r w:rsidR="004C187C">
        <w:t>:</w:t>
      </w:r>
    </w:p>
    <w:p w:rsidRDefault="002F05C7" w:rsidP="00FB27D6" w:rsidR="002F05C7">
      <w:pPr>
        <w:jc w:val="both"/>
      </w:pPr>
    </w:p>
    <w:p w:rsidRDefault="002F05C7" w:rsidP="002F05C7" w:rsidR="002F05C7">
      <w:pPr>
        <w:pStyle w:val="Odlomakpopisa"/>
        <w:numPr>
          <w:ilvl w:val="0"/>
          <w:numId w:val="18"/>
        </w:numPr>
        <w:spacing w:after="240"/>
      </w:pPr>
      <w:r>
        <w:t>administrativna pristojba - Općinski sud u Osijeku ZK odjel -  u iznosu od 20,00 kn</w:t>
      </w:r>
    </w:p>
    <w:p w:rsidRDefault="002F05C7" w:rsidP="002F05C7" w:rsidR="002F05C7">
      <w:pPr>
        <w:pStyle w:val="Odlomakpopisa"/>
        <w:spacing w:after="240"/>
        <w:ind w:left="1068"/>
      </w:pPr>
    </w:p>
    <w:p w:rsidRDefault="002F05C7" w:rsidP="002F05C7" w:rsidR="002F05C7">
      <w:pPr>
        <w:pStyle w:val="Odlomakpopisa"/>
        <w:numPr>
          <w:ilvl w:val="0"/>
          <w:numId w:val="18"/>
        </w:numPr>
        <w:spacing w:after="240"/>
      </w:pPr>
      <w:r>
        <w:t>naknada FINI i Centru za vozila ukupno 70,00 kn</w:t>
      </w:r>
    </w:p>
    <w:p w:rsidRDefault="002F05C7" w:rsidP="002F05C7" w:rsidR="002F05C7">
      <w:pPr>
        <w:pStyle w:val="Odlomakpopisa"/>
      </w:pPr>
    </w:p>
    <w:p w:rsidRDefault="002F05C7" w:rsidP="002F05C7" w:rsidR="002F05C7">
      <w:pPr>
        <w:pStyle w:val="Odlomakpopisa"/>
        <w:numPr>
          <w:ilvl w:val="0"/>
          <w:numId w:val="18"/>
        </w:numPr>
        <w:jc w:val="both"/>
      </w:pPr>
      <w:r w:rsidRPr="00420A1E">
        <w:t xml:space="preserve">jednokratna nagrada privremenom stečajnom upravitelju za obavljene poslove u prethodnom stečajnom postupku prema čl. 4. Uredbe o kriterijima i načinu obračuna i plaćanja nagrade stečajnim upraviteljima (Narodne novine 105/15) u iznosu od 3.500,00 kn bruto </w:t>
      </w:r>
    </w:p>
    <w:p w:rsidRDefault="002F05C7" w:rsidP="004C187C" w:rsidR="002F05C7">
      <w:pPr>
        <w:ind w:firstLine="708"/>
        <w:jc w:val="both"/>
      </w:pPr>
    </w:p>
    <w:p w:rsidRDefault="002F05C7" w:rsidP="002F05C7" w:rsidR="002F05C7">
      <w:pPr>
        <w:pStyle w:val="Odlomakpopisa"/>
        <w:numPr>
          <w:ilvl w:val="0"/>
          <w:numId w:val="13"/>
        </w:numPr>
        <w:jc w:val="both"/>
      </w:pPr>
      <w:r w:rsidRPr="004972F0">
        <w:t xml:space="preserve">knjigovodstvene usluge – u stečaju (mjesečno </w:t>
      </w:r>
      <w:r>
        <w:t>625</w:t>
      </w:r>
      <w:r w:rsidRPr="004972F0">
        <w:t xml:space="preserve">,00 kn x </w:t>
      </w:r>
      <w:r>
        <w:t>12</w:t>
      </w:r>
      <w:r w:rsidRPr="004972F0">
        <w:t xml:space="preserve"> mjeseci) –u iznosu od </w:t>
      </w:r>
      <w:r>
        <w:t>7.500</w:t>
      </w:r>
      <w:r w:rsidRPr="004972F0">
        <w:t>,00 kn</w:t>
      </w:r>
    </w:p>
    <w:p w:rsidRDefault="002F05C7" w:rsidP="002F05C7" w:rsidR="002F05C7">
      <w:pPr>
        <w:pStyle w:val="Odlomakpopisa"/>
        <w:ind w:left="1068"/>
        <w:jc w:val="both"/>
      </w:pPr>
    </w:p>
    <w:p w:rsidRDefault="002F05C7" w:rsidP="002F05C7" w:rsidR="00CE3A55">
      <w:pPr>
        <w:pStyle w:val="Odlomakpopisa"/>
        <w:numPr>
          <w:ilvl w:val="0"/>
          <w:numId w:val="13"/>
        </w:numPr>
        <w:jc w:val="both"/>
      </w:pPr>
      <w:r w:rsidRPr="002F05C7">
        <w:t>poslovni račun – u s</w:t>
      </w:r>
      <w:r>
        <w:t>tečaju naknade trošak otvaranja</w:t>
      </w:r>
      <w:r w:rsidRPr="002F05C7">
        <w:t xml:space="preserve"> </w:t>
      </w:r>
      <w:r>
        <w:t>i</w:t>
      </w:r>
      <w:r w:rsidRPr="002F05C7">
        <w:t xml:space="preserve"> zatvaranja žiro računa u ukupnom iznosu od </w:t>
      </w:r>
      <w:r>
        <w:t>31</w:t>
      </w:r>
      <w:r w:rsidRPr="002F05C7">
        <w:t>5,00 kn u skladu s prosječnom naknadom prema Cjeniku financijskih institucija za usluge platnog prometa na tržištu u RH</w:t>
      </w:r>
    </w:p>
    <w:p w:rsidRDefault="002F05C7" w:rsidP="004C187C" w:rsidR="002F05C7">
      <w:pPr>
        <w:ind w:firstLine="708"/>
        <w:jc w:val="both"/>
      </w:pPr>
    </w:p>
    <w:p w:rsidRDefault="000045A8" w:rsidP="000045A8" w:rsidR="000045A8">
      <w:pPr>
        <w:pStyle w:val="Odlomakpopisa"/>
        <w:numPr>
          <w:ilvl w:val="0"/>
          <w:numId w:val="13"/>
        </w:numPr>
        <w:jc w:val="both"/>
      </w:pPr>
      <w:r w:rsidRPr="004972F0">
        <w:t>pečat – u stečaju (izrada pečata za potrebe otvaranja poslovnog računa, ovjere poreznih evidencija, prijava i odjava zaposlenih i sl. (važeća cijena izrade pečata na tržištu) u iznosu od 150,00 kn</w:t>
      </w:r>
    </w:p>
    <w:p w:rsidRDefault="002F05C7" w:rsidP="004C187C" w:rsidR="002F05C7">
      <w:pPr>
        <w:ind w:firstLine="708"/>
        <w:jc w:val="both"/>
      </w:pPr>
    </w:p>
    <w:p w:rsidRDefault="000045A8" w:rsidP="000045A8" w:rsidR="000045A8">
      <w:pPr>
        <w:pStyle w:val="Odlomakpopisa"/>
        <w:numPr>
          <w:ilvl w:val="0"/>
          <w:numId w:val="13"/>
        </w:numPr>
        <w:jc w:val="both"/>
      </w:pPr>
      <w:r w:rsidRPr="002F05C7">
        <w:t>poslovni račun – u s</w:t>
      </w:r>
      <w:r>
        <w:t xml:space="preserve">tečaju naknada banci za vođenje računa mjesečno </w:t>
      </w:r>
      <w:proofErr w:type="spellStart"/>
      <w:r>
        <w:t>cca</w:t>
      </w:r>
      <w:proofErr w:type="spellEnd"/>
      <w:r>
        <w:t xml:space="preserve"> 40,00 kn x 12 mjeseci</w:t>
      </w:r>
      <w:r w:rsidRPr="002F05C7">
        <w:t xml:space="preserve"> u ukupnom iznosu od </w:t>
      </w:r>
      <w:r>
        <w:t>480</w:t>
      </w:r>
      <w:r w:rsidRPr="002F05C7">
        <w:t>,00 kn u skladu s prosječnom naknadom prema Cjeniku financijskih institucija za usluge platnog prometa na tržištu u RH</w:t>
      </w:r>
    </w:p>
    <w:p w:rsidRDefault="002F05C7" w:rsidP="004C187C" w:rsidR="002F05C7">
      <w:pPr>
        <w:ind w:firstLine="708"/>
        <w:jc w:val="both"/>
      </w:pPr>
    </w:p>
    <w:p w:rsidRDefault="000045A8" w:rsidP="000045A8" w:rsidR="000045A8">
      <w:pPr>
        <w:pStyle w:val="Odlomakpopisa"/>
        <w:numPr>
          <w:ilvl w:val="0"/>
          <w:numId w:val="13"/>
        </w:numPr>
        <w:jc w:val="both"/>
      </w:pPr>
      <w:r>
        <w:t>poštanski troškovi stečajnog postupka (10 pošiljki x 9,50 kn) u iznosu od 95,00 kn u skladu s Cjenikom poštanskih usluga u unutarnjem prometu za sudsko pismeno</w:t>
      </w:r>
    </w:p>
    <w:p w:rsidRDefault="002F05C7" w:rsidP="004C187C" w:rsidR="002F05C7">
      <w:pPr>
        <w:ind w:firstLine="708"/>
        <w:jc w:val="both"/>
      </w:pPr>
    </w:p>
    <w:p w:rsidRDefault="000045A8" w:rsidP="000045A8" w:rsidR="000045A8">
      <w:pPr>
        <w:pStyle w:val="Odlomakpopisa"/>
        <w:numPr>
          <w:ilvl w:val="0"/>
          <w:numId w:val="13"/>
        </w:numPr>
        <w:jc w:val="both"/>
      </w:pPr>
      <w:r>
        <w:t>naknada za RPS-1 obrazac za zaključenje stečaja DZS u iznosu od 55,00 kn</w:t>
      </w:r>
    </w:p>
    <w:p w:rsidRDefault="000045A8" w:rsidP="004C187C" w:rsidR="000045A8">
      <w:pPr>
        <w:ind w:firstLine="708"/>
        <w:jc w:val="both"/>
      </w:pPr>
    </w:p>
    <w:p w:rsidRDefault="000045A8" w:rsidP="000045A8" w:rsidR="000045A8">
      <w:pPr>
        <w:pStyle w:val="Odlomakpopisa"/>
        <w:numPr>
          <w:ilvl w:val="0"/>
          <w:numId w:val="13"/>
        </w:numPr>
        <w:jc w:val="both"/>
      </w:pPr>
      <w:r>
        <w:t>trošak knjiženja i izrade završnog računa za 2016. i 2017. godinu  u iznosu od 7.000,00 kn</w:t>
      </w:r>
    </w:p>
    <w:p w:rsidRDefault="000045A8" w:rsidP="004C187C" w:rsidR="000045A8">
      <w:pPr>
        <w:ind w:firstLine="708"/>
        <w:jc w:val="both"/>
      </w:pPr>
    </w:p>
    <w:p w:rsidRDefault="00CD29AC" w:rsidP="00CD29AC" w:rsidR="00CD29AC">
      <w:pPr>
        <w:pStyle w:val="Odlomakpopisa"/>
        <w:numPr>
          <w:ilvl w:val="0"/>
          <w:numId w:val="13"/>
        </w:numPr>
        <w:jc w:val="both"/>
      </w:pPr>
      <w:r w:rsidRPr="004972F0">
        <w:t xml:space="preserve">paušalna sudska pristojba u stečajnom postupku, Tar. br. 24. Zakona o sudskim pristojbama (Narodne novine br. 74/95., 57/96., 137/02., 26/03, pročišćeni tekst, 125/11, 112/12, 157/13 i 110/15) u iznosu od 2.000,00 kn </w:t>
      </w:r>
    </w:p>
    <w:p w:rsidRDefault="000045A8" w:rsidP="004C187C" w:rsidR="000045A8">
      <w:pPr>
        <w:ind w:firstLine="708"/>
        <w:jc w:val="both"/>
      </w:pPr>
    </w:p>
    <w:p w:rsidRDefault="00CD29AC" w:rsidP="00420A1E" w:rsidR="00420A1E">
      <w:pPr>
        <w:pStyle w:val="Odlomakpopisa"/>
        <w:numPr>
          <w:ilvl w:val="0"/>
          <w:numId w:val="13"/>
        </w:numPr>
        <w:jc w:val="both"/>
      </w:pPr>
      <w:r>
        <w:t xml:space="preserve">arhiviranje dokumentacije – </w:t>
      </w:r>
      <w:r w:rsidRPr="004972F0">
        <w:t xml:space="preserve">pohrana dokumentacije u skladu sa Zakonom o arhivskom gradivu i arhivima prema Cjeniku u iznosu od </w:t>
      </w:r>
      <w:r>
        <w:t>3.000</w:t>
      </w:r>
      <w:r w:rsidRPr="004972F0">
        <w:t>,00 kn</w:t>
      </w:r>
    </w:p>
    <w:p w:rsidRDefault="004C187C" w:rsidP="004C187C" w:rsidR="004C187C" w:rsidRPr="004972F0">
      <w:pPr>
        <w:pStyle w:val="Odlomakpopisa"/>
        <w:numPr>
          <w:ilvl w:val="0"/>
          <w:numId w:val="14"/>
        </w:numPr>
        <w:jc w:val="both"/>
      </w:pPr>
      <w:r w:rsidRPr="004972F0">
        <w:lastRenderedPageBreak/>
        <w:t xml:space="preserve">naknada FINI za dvije objave GFI – jedna objava 230,00 kn u skladu s Cjenikom FINE propisanim Pravilnikom o vrstama i visini naknada za uslugu javne objave dokumentacije iz Registra godišnjih financijskih izvještaja (Narodne novine br. 1/16)  </w:t>
      </w:r>
    </w:p>
    <w:p w:rsidRDefault="004C187C" w:rsidP="004C187C" w:rsidR="004C187C">
      <w:pPr>
        <w:jc w:val="both"/>
      </w:pPr>
    </w:p>
    <w:p w:rsidRDefault="004C187C" w:rsidP="004C187C" w:rsidR="004C187C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4C187C" w:rsidP="004C187C" w:rsidR="004C187C">
      <w:pPr>
        <w:ind w:firstLine="708"/>
        <w:jc w:val="both"/>
        <w:rPr>
          <w:color w:val="000000"/>
        </w:rPr>
      </w:pPr>
      <w:r>
        <w:t xml:space="preserve">Od strane suda utvrđeno je da kod stečajnog dužnika postoje stečajni razlozi </w:t>
      </w:r>
      <w:r w:rsidR="0086383F">
        <w:t xml:space="preserve">nesposobnosti za plaćanje i prezaduženosti </w:t>
      </w:r>
      <w:r>
        <w:t xml:space="preserve">predviđeni člankom 5. SZ-a. Budući da dužnik nema imovine koja bi ušla u stečajnu masu i iz koje bi se mogli namiriti troškovi stečajnog postupka, odlučeno je kao u izreci temeljem odredbe čl. 132. SZ-a. 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center"/>
      </w:pPr>
      <w:r>
        <w:t xml:space="preserve">U Osijeku </w:t>
      </w:r>
      <w:r w:rsidR="00CD29AC">
        <w:t>22</w:t>
      </w:r>
      <w:r w:rsidR="00EE1E45">
        <w:t>. svibnja</w:t>
      </w:r>
      <w:r w:rsidR="00AF1B13">
        <w:t xml:space="preserve"> 2018.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4C187C" w:rsidP="004C187C" w:rsidR="004C187C">
      <w:pPr>
        <w:ind w:left="4956"/>
        <w:jc w:val="center"/>
      </w:pPr>
      <w:r>
        <w:t xml:space="preserve">       mr. sc. Boris Vuković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 xml:space="preserve">Zapisničar: Danijela Špeletić    </w:t>
      </w:r>
    </w:p>
    <w:p w:rsidRDefault="004C187C" w:rsidP="004C187C" w:rsidR="004C187C">
      <w:pPr>
        <w:jc w:val="both"/>
      </w:pPr>
      <w:r>
        <w:t xml:space="preserve">                                      </w:t>
      </w:r>
    </w:p>
    <w:p w:rsidRDefault="004C187C" w:rsidP="004C187C" w:rsidR="004C187C">
      <w:pPr>
        <w:jc w:val="both"/>
      </w:pPr>
      <w:r>
        <w:t xml:space="preserve"> POUKA O PRAVNOM LIJEKU:</w:t>
      </w:r>
    </w:p>
    <w:p w:rsidRDefault="004C187C" w:rsidP="004C187C" w:rsidR="004C187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>D N A :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Mrežna stranica e-Oglasna ploča sudova 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kal. </w:t>
      </w:r>
      <w:r w:rsidR="00647A3A">
        <w:t>07</w:t>
      </w:r>
      <w:r w:rsidR="009E1A03">
        <w:t>.</w:t>
      </w:r>
      <w:r w:rsidR="00CD29AC">
        <w:t>08</w:t>
      </w:r>
      <w:r w:rsidR="00E15D7A">
        <w:t>.2018.</w:t>
      </w:r>
    </w:p>
    <w:p w:rsidRDefault="004C187C" w:rsidP="004C187C" w:rsidR="004C187C">
      <w:pPr>
        <w:pStyle w:val="Tijeloteksta"/>
        <w:rPr>
          <w:bCs/>
          <w:sz w:val="24"/>
        </w:rPr>
      </w:pP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3249" w:rsidR="003C3249">
      <w:r>
        <w:separator/>
      </w:r>
    </w:p>
  </w:endnote>
  <w:endnote w:id="0" w:type="continuationSeparator">
    <w:p w:rsidRDefault="003C3249" w:rsidR="003C32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3249" w:rsidR="003C3249">
      <w:r>
        <w:separator/>
      </w:r>
    </w:p>
  </w:footnote>
  <w:footnote w:id="0" w:type="continuationSeparator">
    <w:p w:rsidRDefault="003C3249" w:rsidR="003C32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2D2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5020CD" w:rsidR="005020C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C4481A">
      <w:t>7 St-1523/17-19</w:t>
    </w:r>
  </w:p>
  <w:p w:rsidRDefault="00BF3E59" w:rsidP="005020CD" w:rsidR="00BF3E59">
    <w:pPr>
      <w:jc w:val="right"/>
    </w:pPr>
  </w:p>
  <w:p w:rsidRDefault="00716119" w:rsidP="005020CD" w:rsidR="00716119">
    <w:pPr>
      <w:jc w:val="right"/>
    </w:pPr>
  </w:p>
  <w:p w:rsidRDefault="00716119" w:rsidP="005020CD" w:rsidR="0071611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5020CD">
      <w:t>15</w:t>
    </w:r>
    <w:r w:rsidR="00C4481A">
      <w:t>2</w:t>
    </w:r>
    <w:r w:rsidR="005020CD">
      <w:t>3</w:t>
    </w:r>
    <w:r w:rsidR="00E84A60">
      <w:t>/17-</w:t>
    </w:r>
    <w:r w:rsidR="00C4481A">
      <w:t>19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8"/>
  </w:num>
  <w:num w:numId="18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B60"/>
    <w:rsid w:val="00003FF9"/>
    <w:rsid w:val="000045A8"/>
    <w:rsid w:val="00004C36"/>
    <w:rsid w:val="00004F27"/>
    <w:rsid w:val="00005F75"/>
    <w:rsid w:val="00006803"/>
    <w:rsid w:val="00006A74"/>
    <w:rsid w:val="00007DFB"/>
    <w:rsid w:val="00010CB6"/>
    <w:rsid w:val="00010F89"/>
    <w:rsid w:val="00012AB1"/>
    <w:rsid w:val="00012DD8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C83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6A9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3C54"/>
    <w:rsid w:val="000E46E4"/>
    <w:rsid w:val="000E59F3"/>
    <w:rsid w:val="000E7B50"/>
    <w:rsid w:val="000F16D0"/>
    <w:rsid w:val="000F1A57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45B6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340F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65A9"/>
    <w:rsid w:val="001E12BE"/>
    <w:rsid w:val="001E17D7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2D21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1674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1016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05C7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30A5"/>
    <w:rsid w:val="003145BD"/>
    <w:rsid w:val="0031461C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1EB"/>
    <w:rsid w:val="00334DA1"/>
    <w:rsid w:val="00342279"/>
    <w:rsid w:val="00342932"/>
    <w:rsid w:val="00345532"/>
    <w:rsid w:val="00345BCD"/>
    <w:rsid w:val="003462CE"/>
    <w:rsid w:val="003512D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B87"/>
    <w:rsid w:val="00365E87"/>
    <w:rsid w:val="00371081"/>
    <w:rsid w:val="0037380B"/>
    <w:rsid w:val="0037417F"/>
    <w:rsid w:val="00374643"/>
    <w:rsid w:val="003751E5"/>
    <w:rsid w:val="00375867"/>
    <w:rsid w:val="0037659F"/>
    <w:rsid w:val="00376DBB"/>
    <w:rsid w:val="003818D8"/>
    <w:rsid w:val="00382E90"/>
    <w:rsid w:val="00390D07"/>
    <w:rsid w:val="00392066"/>
    <w:rsid w:val="003923B5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4CB"/>
    <w:rsid w:val="003C1F87"/>
    <w:rsid w:val="003C3249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66D4"/>
    <w:rsid w:val="0041730F"/>
    <w:rsid w:val="0041765F"/>
    <w:rsid w:val="00420A1E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0C43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2F0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2F9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7246"/>
    <w:rsid w:val="004F0B03"/>
    <w:rsid w:val="004F2AA7"/>
    <w:rsid w:val="004F3C29"/>
    <w:rsid w:val="004F422A"/>
    <w:rsid w:val="004F5315"/>
    <w:rsid w:val="004F5AF1"/>
    <w:rsid w:val="005013B9"/>
    <w:rsid w:val="005020CD"/>
    <w:rsid w:val="00503088"/>
    <w:rsid w:val="00504C4B"/>
    <w:rsid w:val="0050594E"/>
    <w:rsid w:val="00505F50"/>
    <w:rsid w:val="00506801"/>
    <w:rsid w:val="00507454"/>
    <w:rsid w:val="00510069"/>
    <w:rsid w:val="00510A14"/>
    <w:rsid w:val="00510B11"/>
    <w:rsid w:val="00510D93"/>
    <w:rsid w:val="0051198A"/>
    <w:rsid w:val="0051296B"/>
    <w:rsid w:val="005131C9"/>
    <w:rsid w:val="0051629B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1321"/>
    <w:rsid w:val="005437A3"/>
    <w:rsid w:val="00545087"/>
    <w:rsid w:val="00545F02"/>
    <w:rsid w:val="00546CAF"/>
    <w:rsid w:val="00546D11"/>
    <w:rsid w:val="00550685"/>
    <w:rsid w:val="00550F8F"/>
    <w:rsid w:val="0055142E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2E2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57B7"/>
    <w:rsid w:val="005A642B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515"/>
    <w:rsid w:val="005C6211"/>
    <w:rsid w:val="005C7107"/>
    <w:rsid w:val="005C7600"/>
    <w:rsid w:val="005D0A65"/>
    <w:rsid w:val="005D1176"/>
    <w:rsid w:val="005D1D03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2454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3FE7"/>
    <w:rsid w:val="00644965"/>
    <w:rsid w:val="00644E71"/>
    <w:rsid w:val="006457EA"/>
    <w:rsid w:val="0064699F"/>
    <w:rsid w:val="00647A3A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A5A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4C9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611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47F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46DE4"/>
    <w:rsid w:val="007500E9"/>
    <w:rsid w:val="00756545"/>
    <w:rsid w:val="00757015"/>
    <w:rsid w:val="00763AA1"/>
    <w:rsid w:val="00763E6B"/>
    <w:rsid w:val="00764642"/>
    <w:rsid w:val="00766937"/>
    <w:rsid w:val="007703B9"/>
    <w:rsid w:val="007709FD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600D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C5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7504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68AD"/>
    <w:rsid w:val="00837C5B"/>
    <w:rsid w:val="00841332"/>
    <w:rsid w:val="00841584"/>
    <w:rsid w:val="008419D8"/>
    <w:rsid w:val="00842C58"/>
    <w:rsid w:val="0084606E"/>
    <w:rsid w:val="00846352"/>
    <w:rsid w:val="0085100D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383F"/>
    <w:rsid w:val="00865750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E1758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0A14"/>
    <w:rsid w:val="00912980"/>
    <w:rsid w:val="00913FE0"/>
    <w:rsid w:val="00914A7E"/>
    <w:rsid w:val="00914C8E"/>
    <w:rsid w:val="009178B4"/>
    <w:rsid w:val="00917CEC"/>
    <w:rsid w:val="00920606"/>
    <w:rsid w:val="00921C7F"/>
    <w:rsid w:val="0092277E"/>
    <w:rsid w:val="00922FFF"/>
    <w:rsid w:val="00925454"/>
    <w:rsid w:val="009256A6"/>
    <w:rsid w:val="009257C8"/>
    <w:rsid w:val="00925E84"/>
    <w:rsid w:val="00925F4D"/>
    <w:rsid w:val="009262A1"/>
    <w:rsid w:val="009264E8"/>
    <w:rsid w:val="00926511"/>
    <w:rsid w:val="00926FA2"/>
    <w:rsid w:val="009316B1"/>
    <w:rsid w:val="00931F93"/>
    <w:rsid w:val="009336C2"/>
    <w:rsid w:val="00933C01"/>
    <w:rsid w:val="0093535A"/>
    <w:rsid w:val="009372AE"/>
    <w:rsid w:val="009400EC"/>
    <w:rsid w:val="00940DF2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09C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2BD4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3C4A"/>
    <w:rsid w:val="00995222"/>
    <w:rsid w:val="009968B0"/>
    <w:rsid w:val="00996EFC"/>
    <w:rsid w:val="0099772B"/>
    <w:rsid w:val="009977C1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1A03"/>
    <w:rsid w:val="009E25D5"/>
    <w:rsid w:val="009E323E"/>
    <w:rsid w:val="009E358F"/>
    <w:rsid w:val="009E5FA4"/>
    <w:rsid w:val="009E6BEE"/>
    <w:rsid w:val="009F266E"/>
    <w:rsid w:val="009F2C62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7653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2DCC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1B13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58A4"/>
    <w:rsid w:val="00B07CEF"/>
    <w:rsid w:val="00B15ADB"/>
    <w:rsid w:val="00B15F6D"/>
    <w:rsid w:val="00B162DF"/>
    <w:rsid w:val="00B20B46"/>
    <w:rsid w:val="00B20C1F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97B12"/>
    <w:rsid w:val="00BA0039"/>
    <w:rsid w:val="00BA0197"/>
    <w:rsid w:val="00BA0CE3"/>
    <w:rsid w:val="00BA17EB"/>
    <w:rsid w:val="00BA2029"/>
    <w:rsid w:val="00BA3E22"/>
    <w:rsid w:val="00BA73A8"/>
    <w:rsid w:val="00BA7931"/>
    <w:rsid w:val="00BB0102"/>
    <w:rsid w:val="00BB0166"/>
    <w:rsid w:val="00BB01C2"/>
    <w:rsid w:val="00BB28C9"/>
    <w:rsid w:val="00BB3177"/>
    <w:rsid w:val="00BB3E82"/>
    <w:rsid w:val="00BB72F3"/>
    <w:rsid w:val="00BB752B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E60CF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711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F67"/>
    <w:rsid w:val="00C4481A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4589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1194"/>
    <w:rsid w:val="00CC31B6"/>
    <w:rsid w:val="00CC3A70"/>
    <w:rsid w:val="00CC5709"/>
    <w:rsid w:val="00CC5F76"/>
    <w:rsid w:val="00CC6031"/>
    <w:rsid w:val="00CC6DCF"/>
    <w:rsid w:val="00CD0B06"/>
    <w:rsid w:val="00CD1962"/>
    <w:rsid w:val="00CD29AC"/>
    <w:rsid w:val="00CD46AF"/>
    <w:rsid w:val="00CD47DB"/>
    <w:rsid w:val="00CD4836"/>
    <w:rsid w:val="00CD5B65"/>
    <w:rsid w:val="00CE3A5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64FB"/>
    <w:rsid w:val="00D5671C"/>
    <w:rsid w:val="00D608B3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4AE5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5D7A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47AB"/>
    <w:rsid w:val="00E35E81"/>
    <w:rsid w:val="00E365AC"/>
    <w:rsid w:val="00E36815"/>
    <w:rsid w:val="00E3769C"/>
    <w:rsid w:val="00E42909"/>
    <w:rsid w:val="00E433DD"/>
    <w:rsid w:val="00E4359F"/>
    <w:rsid w:val="00E457B0"/>
    <w:rsid w:val="00E46E75"/>
    <w:rsid w:val="00E47612"/>
    <w:rsid w:val="00E50AFC"/>
    <w:rsid w:val="00E51315"/>
    <w:rsid w:val="00E513D8"/>
    <w:rsid w:val="00E5259F"/>
    <w:rsid w:val="00E5274E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1E45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8771D"/>
    <w:rsid w:val="00F87CDB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7B04"/>
    <w:rsid w:val="00FA7CCC"/>
    <w:rsid w:val="00FB0A06"/>
    <w:rsid w:val="00FB265A"/>
    <w:rsid w:val="00FB27D6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08B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2D2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02D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2D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2D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2D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08B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2D2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02D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2D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2D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2D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9646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6366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8692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5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6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617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973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555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161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0036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1523</izvorni_sadrzaj>
    <derivirana_varijabla naziv="DomainObject.Predmet.Broj_1">1523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2017.</izvorni_sadrzaj>
    <derivirana_varijabla naziv="DomainObject.Predmet.DatumOsnivanja_1">25.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St-1523/2017</izvorni_sadrzaj>
    <derivirana_varijabla naziv="DomainObject.Predmet.OznakaBroj_1">St-1523/2017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ZELENA ŽABA d.o.o. za ugostiteljstvo, turizam i trgovinu</izvorni_sadrzaj>
    <derivirana_varijabla naziv="DomainObject.Predmet.ProtustrankaFormated_1">  ZELENA ŽABA d.o.o. za ugostiteljstvo, turizam i trgovinu</derivirana_varijabla>
  </DomainObject.Predmet.ProtustrankaFormated>
  <DomainObject.Predmet.ProtustrankaFormatedOIB>
    <izvorni_sadrzaj>  ZELENA ŽABA d.o.o. za ugostiteljstvo, turizam i trgovinu, OIB 79807153322</izvorni_sadrzaj>
    <derivirana_varijabla naziv="DomainObject.Predmet.ProtustrankaFormatedOIB_1">  ZELENA ŽABA d.o.o. za ugostiteljstvo, turizam i trgovinu, OIB 79807153322</derivirana_varijabla>
  </DomainObject.Predmet.ProtustrankaFormatedOIB>
  <DomainObject.Predmet.ProtustrankaFormatedWithAdress>
    <izvorni_sadrzaj> ZELENA ŽABA d.o.o. za ugostiteljstvo, turizam i trgovinu, Stjepana Radića 42, 31000 Osijek</izvorni_sadrzaj>
    <derivirana_varijabla naziv="DomainObject.Predmet.ProtustrankaFormatedWithAdress_1"> ZELENA ŽABA d.o.o. za ugostiteljstvo, turizam i trgovinu, Stjepana Radića 42, 31000 Osijek</derivirana_varijabla>
  </DomainObject.Predmet.ProtustrankaFormatedWithAdress>
  <DomainObject.Predmet.ProtustrankaFormatedWithAdressOIB>
    <izvorni_sadrzaj> ZELENA ŽABA d.o.o. za ugostiteljstvo, turizam i trgovinu, OIB 79807153322, Stjepana Radića 42, 31000 Osijek</izvorni_sadrzaj>
    <derivirana_varijabla naziv="DomainObject.Predmet.ProtustrankaFormatedWithAdressOIB_1"> ZELENA ŽABA d.o.o. za ugostiteljstvo, turizam i trgovinu, OIB 79807153322, Stjepana Radića 42, 31000 Osijek</derivirana_varijabla>
  </DomainObject.Predmet.ProtustrankaFormatedWithAdressOIB>
  <DomainObject.Predmet.ProtustrankaWithAdress>
    <izvorni_sadrzaj>ZELENA ŽABA d.o.o. za ugostiteljstvo, turizam i trgovinu Stjepana Radića 42, 31000 Osijek</izvorni_sadrzaj>
    <derivirana_varijabla naziv="DomainObject.Predmet.ProtustrankaWithAdress_1">ZELENA ŽABA d.o.o. za ugostiteljstvo, turizam i trgovinu Stjepana Radića 42, 31000 Osijek</derivirana_varijabla>
  </DomainObject.Predmet.ProtustrankaWithAdress>
  <DomainObject.Predmet.ProtustrankaWithAdressOIB>
    <izvorni_sadrzaj>ZELENA ŽABA d.o.o. za ugostiteljstvo, turizam i trgovinu, OIB 79807153322, Stjepana Radića 42, 31000 Osijek</izvorni_sadrzaj>
    <derivirana_varijabla naziv="DomainObject.Predmet.ProtustrankaWithAdressOIB_1">ZELENA ŽABA d.o.o. za ugostiteljstvo, turizam i trgovinu, OIB 79807153322, Stjepana Radića 42, 31000 Osijek</derivirana_varijabla>
  </DomainObject.Predmet.ProtustrankaWithAdressOIB>
  <DomainObject.Predmet.ProtustrankaNazivFormated>
    <izvorni_sadrzaj>ZELENA ŽABA d.o.o. za ugostiteljstvo, turizam i trgovinu</izvorni_sadrzaj>
    <derivirana_varijabla naziv="DomainObject.Predmet.ProtustrankaNazivFormated_1">ZELENA ŽABA d.o.o. za ugostiteljstvo, turizam i trgovinu</derivirana_varijabla>
  </DomainObject.Predmet.ProtustrankaNazivFormated>
  <DomainObject.Predmet.ProtustrankaNazivFormatedOIB>
    <izvorni_sadrzaj>ZELENA ŽABA d.o.o. za ugostiteljstvo, turizam i trgovinu, OIB 79807153322</izvorni_sadrzaj>
    <derivirana_varijabla naziv="DomainObject.Predmet.ProtustrankaNazivFormatedOIB_1">ZELENA ŽABA d.o.o. za ugostiteljstvo, turizam i trgovinu, OIB 79807153322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ZELENA ŽABA d.o.o. za ugostiteljstvo, turizam i trgovinu</item>
    </izvorni_sadrzaj>
    <derivirana_varijabla naziv="DomainObject.Predmet.ProtuStrankaListFormated_1">
      <item>ZELENA ŽABA d.o.o. za ugostiteljstvo, turizam i trgovinu</item>
    </derivirana_varijabla>
  </DomainObject.Predmet.ProtuStrankaListFormated>
  <DomainObject.Predmet.ProtuStrankaListFormatedOIB>
    <izvorni_sadrzaj>
      <item>ZELENA ŽABA d.o.o. za ugostiteljstvo, turizam i trgovinu, OIB 79807153322</item>
    </izvorni_sadrzaj>
    <derivirana_varijabla naziv="DomainObject.Predmet.ProtuStrankaListFormatedOIB_1">
      <item>ZELENA ŽABA d.o.o. za ugostiteljstvo, turizam i trgovinu, OIB 79807153322</item>
    </derivirana_varijabla>
  </DomainObject.Predmet.ProtuStrankaListFormatedOIB>
  <DomainObject.Predmet.ProtuStrankaListFormatedWithAdress>
    <izvorni_sadrzaj>
      <item>ZELENA ŽABA d.o.o. za ugostiteljstvo, turizam i trgovinu, Stjepana Radića 42, 31000 Osijek</item>
    </izvorni_sadrzaj>
    <derivirana_varijabla naziv="DomainObject.Predmet.ProtuStrankaListFormatedWithAdress_1">
      <item>ZELENA ŽABA d.o.o. za ugostiteljstvo, turizam i trgovinu, Stjepana Radića 42, 31000 Osijek</item>
    </derivirana_varijabla>
  </DomainObject.Predmet.ProtuStrankaListFormatedWithAdress>
  <DomainObject.Predmet.ProtuStrankaListFormatedWithAdressOIB>
    <izvorni_sadrzaj>
      <item>ZELENA ŽABA d.o.o. za ugostiteljstvo, turizam i trgovinu, OIB 79807153322, Stjepana Radića 42, 31000 Osijek</item>
    </izvorni_sadrzaj>
    <derivirana_varijabla naziv="DomainObject.Predmet.ProtuStrankaListFormatedWithAdressOIB_1">
      <item>ZELENA ŽABA d.o.o. za ugostiteljstvo, turizam i trgovinu, OIB 79807153322, Stjepana Radića 42, 31000 Osijek</item>
    </derivirana_varijabla>
  </DomainObject.Predmet.ProtuStrankaListFormatedWithAdressOIB>
  <DomainObject.Predmet.ProtuStrankaListNazivFormated>
    <izvorni_sadrzaj>
      <item>ZELENA ŽABA d.o.o. za ugostiteljstvo, turizam i trgovinu</item>
    </izvorni_sadrzaj>
    <derivirana_varijabla naziv="DomainObject.Predmet.ProtuStrankaListNazivFormated_1">
      <item>ZELENA ŽABA d.o.o. za ugostiteljstvo, turizam i trgovinu</item>
    </derivirana_varijabla>
  </DomainObject.Predmet.ProtuStrankaListNazivFormated>
  <DomainObject.Predmet.ProtuStrankaListNazivFormatedOIB>
    <izvorni_sadrzaj>
      <item>ZELENA ŽABA d.o.o. za ugostiteljstvo, turizam i trgovinu, OIB 79807153322</item>
    </izvorni_sadrzaj>
    <derivirana_varijabla naziv="DomainObject.Predmet.ProtuStrankaListNazivFormatedOIB_1">
      <item>ZELENA ŽABA d.o.o. za ugostiteljstvo, turizam i trgovinu, OIB 79807153322</item>
    </derivirana_varijabla>
  </DomainObject.Predmet.ProtuStrankaListNazivFormatedOIB>
  <DomainObject.Predmet.OstaliListFormated>
    <izvorni_sadrzaj>
      <item>Stjepan Vila</item>
    </izvorni_sadrzaj>
    <derivirana_varijabla naziv="DomainObject.Predmet.OstaliListFormated_1">
      <item>Stjepan Vila</item>
    </derivirana_varijabla>
  </DomainObject.Predmet.OstaliListFormated>
  <DomainObject.Predmet.OstaliListFormatedOIB>
    <izvorni_sadrzaj>
      <item>Stjepan Vila, OIB 81393460450</item>
    </izvorni_sadrzaj>
    <derivirana_varijabla naziv="DomainObject.Predmet.OstaliListFormatedOIB_1">
      <item>Stjepan Vila, OIB 81393460450</item>
    </derivirana_varijabla>
  </DomainObject.Predmet.OstaliListFormatedOIB>
  <DomainObject.Predmet.OstaliListFormatedWithAdress>
    <izvorni_sadrzaj>
      <item>Stjepan Vila, Stjepana Radića 42, 31000 Osijek</item>
    </izvorni_sadrzaj>
    <derivirana_varijabla naziv="DomainObject.Predmet.OstaliListFormatedWithAdress_1">
      <item>Stjepan Vila, Stjepana Radića 42, 31000 Osijek</item>
    </derivirana_varijabla>
  </DomainObject.Predmet.OstaliListFormatedWithAdress>
  <DomainObject.Predmet.OstaliListFormatedWithAdressOIB>
    <izvorni_sadrzaj>
      <item>Stjepan Vila, OIB 81393460450, Stjepana Radića 42, 31000 Osijek</item>
    </izvorni_sadrzaj>
    <derivirana_varijabla naziv="DomainObject.Predmet.OstaliListFormatedWithAdressOIB_1">
      <item>Stjepan Vila, OIB 81393460450, Stjepana Radića 42, 31000 Osijek</item>
    </derivirana_varijabla>
  </DomainObject.Predmet.OstaliListFormatedWithAdressOIB>
  <DomainObject.Predmet.OstaliListNazivFormated>
    <izvorni_sadrzaj>
      <item>Stjepan Vila</item>
    </izvorni_sadrzaj>
    <derivirana_varijabla naziv="DomainObject.Predmet.OstaliListNazivFormated_1">
      <item>Stjepan Vila</item>
    </derivirana_varijabla>
  </DomainObject.Predmet.OstaliListNazivFormated>
  <DomainObject.Predmet.OstaliListNazivFormatedOIB>
    <izvorni_sadrzaj>
      <item>Stjepan Vila, OIB 81393460450</item>
    </izvorni_sadrzaj>
    <derivirana_varijabla naziv="DomainObject.Predmet.OstaliListNazivFormatedOIB_1">
      <item>Stjepan Vila, OIB 81393460450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ZELENA ŽABA d.o.o. za ugostiteljstvo, turizam i trgovinu</izvorni_sadrzaj>
    <derivirana_varijabla naziv="DomainObject.Predmet.ProtustrankaIDrugi_1">ZELENA ŽABA d.o.o. za ugostiteljstvo, turizam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ZELENA ŽABA d.o.o. za ugostiteljstvo, turizam i trgovinu, OIB 79807153322, Stjepana Radića 42, 31000 Osijek</izvorni_sadrzaj>
    <derivirana_varijabla naziv="DomainObject.Predmet.ProtustrankaIDrugiAdressOIB_1">ZELENA ŽABA d.o.o. za ugostiteljstvo, turizam i trgovinu, OIB 79807153322, Stjepana Radića 42,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ZELENA ŽABA d.o.o. za ugostiteljstvo, turizam i trgovinu</item>
      <item>Stjepan Vila</item>
    </izvorni_sadrzaj>
    <derivirana_varijabla naziv="DomainObject.Predmet.SudioniciListNaziv_1">
      <item>FINA RC OSIJEK</item>
      <item>ZELENA ŽABA d.o.o. za ugostiteljstvo, turizam i trgovinu</item>
      <item>Stjepan Vila</item>
    </derivirana_varijabla>
  </DomainObject.Predmet.SudioniciListNaziv>
  <DomainObject.Predmet.SudioniciListAdressOIB>
    <izvorni_sadrzaj>
      <item>FINA RC OSIJEK, OIB 85821130368</item>
      <item>ZELENA ŽABA d.o.o. za ugostiteljstvo, turizam i trgovinu, OIB 79807153322, Stjepana Radića 42,31000 Osijek</item>
      <item>Stjepan Vila, OIB 81393460450, Stjepana Radića 42,31000 Osijek</item>
    </izvorni_sadrzaj>
    <derivirana_varijabla naziv="DomainObject.Predmet.SudioniciListAdressOIB_1">
      <item>FINA RC OSIJEK, OIB 85821130368</item>
      <item>ZELENA ŽABA d.o.o. za ugostiteljstvo, turizam i trgovinu, OIB 79807153322, Stjepana Radića 42,31000 Osijek</item>
      <item>Stjepan Vila, OIB 81393460450, Stjepana Radića 42,31000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79807153322</item>
      <item>, OIB 81393460450</item>
    </izvorni_sadrzaj>
    <derivirana_varijabla naziv="DomainObject.Predmet.SudioniciListNazivOIB_1">
      <item>, OIB 85821130368</item>
      <item>, OIB 79807153322</item>
      <item>, OIB 81393460450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1E4723-FF5D-4A51-97F8-4065B4145D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893</properties:Words>
  <properties:Characters>4798</properties:Characters>
  <properties:Lines>145</properties:Lines>
  <properties:Paragraphs>37</properties:Paragraphs>
  <properties:TotalTime>961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2018-05-11T09:38:00Z</cp:lastPrinted>
  <dcterms:modified xmlns:xsi="http://www.w3.org/2001/XMLSchema-instance" xsi:type="dcterms:W3CDTF">2018-05-23T11:11:00Z</dcterms:modified>
  <cp:revision>605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(1523-17 (-19) BOJA STANKOVIĆ.docx)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