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8dd4" w14:paraId="e388dd4" w:rsidRDefault="00CD4711" w:rsidP="000A275A" w:rsidR="00CD4711" w:rsidRPr="00C35B7E">
      <w:pPr>
        <w:pStyle w:val="Zaglavlje"/>
        <w:jc w:val="right"/>
        <w15:collapsed w:val="false"/>
      </w:pPr>
      <w:bookmarkStart w:name="_GoBack" w:id="0"/>
      <w:bookmarkEnd w:id="0"/>
      <w:r w:rsidRPr="00C35B7E">
        <w:t>Poslovni broj: 9 St</w:t>
      </w:r>
      <w:r w:rsidR="003C532A" w:rsidRPr="00C35B7E">
        <w:t>-</w:t>
      </w:r>
      <w:r w:rsidR="006277AD">
        <w:t>514</w:t>
      </w:r>
      <w:r w:rsidRPr="00C35B7E">
        <w:t>/</w:t>
      </w:r>
      <w:r w:rsidR="00B23A1B" w:rsidRPr="00C35B7E">
        <w:t>201</w:t>
      </w:r>
      <w:r w:rsidR="006277AD">
        <w:t>5</w:t>
      </w:r>
      <w:r w:rsidR="0055467A" w:rsidRPr="00C35B7E">
        <w:t>-</w:t>
      </w:r>
      <w:r w:rsidR="00AE79F3">
        <w:t>17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6277AD" w:rsidP="006277AD" w:rsidR="006277AD" w:rsidRPr="00D6357F">
      <w:pPr>
        <w:spacing w:lineRule="auto" w:line="240" w:after="0"/>
        <w:jc w:val="both"/>
      </w:pPr>
      <w:r w:rsidRPr="00D6357F">
        <w:tab/>
        <w:t xml:space="preserve">Trgovački sud u Varaždinu po sucu toga suda Maji Valušnig, kao stečajnom sucu, u stečajnom predmetu, povodom prijedloga predlagatelja </w:t>
      </w:r>
      <w:r w:rsidRPr="00D6357F">
        <w:tab/>
        <w:t xml:space="preserve">Financijske agencije Regionalni centar Zagreb, Podružnica Varaždin, Augusta Cesarca 2, Varaždin,  za otvaranje stečajnog postupka nad dužnikom ENERGO-FASADE j.d.o.o., Vinica Breg, Vinica Breg 25, MBS: 070113363, OIB: 90230336971, dana </w:t>
      </w:r>
      <w:r w:rsidR="00AE79F3">
        <w:t>18</w:t>
      </w:r>
      <w:r w:rsidRPr="00D6357F">
        <w:t xml:space="preserve">. </w:t>
      </w:r>
      <w:r w:rsidR="00AE79F3">
        <w:t>svibnja</w:t>
      </w:r>
      <w:r w:rsidRPr="00D6357F">
        <w:t xml:space="preserve"> 2016.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6277AD" w:rsidP="00804BB0" w:rsidR="00804BB0" w:rsidRPr="00C35B7E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8</w:t>
      </w:r>
      <w:r w:rsidR="00804BB0" w:rsidRPr="00C35B7E">
        <w:rPr>
          <w:b/>
          <w:u w:val="single"/>
        </w:rPr>
        <w:t xml:space="preserve">. </w:t>
      </w:r>
      <w:r w:rsidR="00AE79F3">
        <w:rPr>
          <w:b/>
          <w:u w:val="single"/>
        </w:rPr>
        <w:t>lipnja</w:t>
      </w:r>
      <w:r w:rsidR="00CC2EF9" w:rsidRPr="00C35B7E">
        <w:rPr>
          <w:b/>
          <w:u w:val="single"/>
        </w:rPr>
        <w:t xml:space="preserve"> </w:t>
      </w:r>
      <w:r w:rsidR="00804BB0" w:rsidRPr="00C35B7E">
        <w:rPr>
          <w:b/>
          <w:u w:val="single"/>
        </w:rPr>
        <w:t>201</w:t>
      </w:r>
      <w:r w:rsidR="00CC2EF9" w:rsidRPr="00C35B7E">
        <w:rPr>
          <w:b/>
          <w:u w:val="single"/>
        </w:rPr>
        <w:t>6</w:t>
      </w:r>
      <w:r w:rsidR="00804BB0" w:rsidRPr="00C35B7E">
        <w:rPr>
          <w:b/>
          <w:u w:val="single"/>
        </w:rPr>
        <w:t xml:space="preserve">. u </w:t>
      </w:r>
      <w:r w:rsidR="00AE79F3">
        <w:rPr>
          <w:b/>
          <w:u w:val="single"/>
        </w:rPr>
        <w:t>10</w:t>
      </w:r>
      <w:r w:rsidR="00CC2EF9" w:rsidRPr="00C35B7E">
        <w:rPr>
          <w:b/>
          <w:u w:val="single"/>
        </w:rPr>
        <w:t>,</w:t>
      </w:r>
      <w:r>
        <w:rPr>
          <w:b/>
          <w:u w:val="single"/>
        </w:rPr>
        <w:t>00</w:t>
      </w:r>
      <w:r w:rsidR="00804BB0" w:rsidRPr="00C35B7E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6277AD" w:rsidP="006277AD" w:rsidR="006277AD" w:rsidRPr="00D6357F">
      <w:pPr>
        <w:spacing w:lineRule="auto" w:line="240" w:after="0"/>
        <w:jc w:val="both"/>
      </w:pPr>
      <w:r w:rsidRPr="00D6357F">
        <w:t>- predlagatelj Financijska agencija, Regionalni centar Zagreb, Podružnica Varaždin, Augusta Cesarca 2, Varaždin,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 xml:space="preserve">- direktor dužnika Kristijan Žunec, Vinica Breg, Vinica Breg 25, 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>- Županijsko državno odvjetništvo, Građansko-upravni odjel.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2F4DC4">
        <w:t>direktoru</w:t>
      </w:r>
      <w:r w:rsidR="00804BB0">
        <w:t xml:space="preserve"> dužnika da do dana održavanja ročišta iz točke 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CD6083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C35B7E" w:rsidP="00804BB0" w:rsidR="00C35B7E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CD6083" w:rsidR="00804BB0" w:rsidRPr="00C35B7E">
      <w:pPr>
        <w:spacing w:lineRule="auto" w:line="240" w:after="0"/>
        <w:jc w:val="both"/>
      </w:pPr>
      <w:r w:rsidRPr="00C35B7E">
        <w:tab/>
      </w:r>
      <w:r w:rsidR="00CD6083" w:rsidRPr="00CD6083">
        <w:t xml:space="preserve">Budući da na ročište zakazano za </w:t>
      </w:r>
      <w:r w:rsidR="00AE79F3">
        <w:t>18</w:t>
      </w:r>
      <w:r w:rsidR="00CD6083" w:rsidRPr="00CD6083">
        <w:t xml:space="preserve">. </w:t>
      </w:r>
      <w:r w:rsidR="00AE79F3">
        <w:t>svibnja</w:t>
      </w:r>
      <w:r w:rsidR="00CD6083" w:rsidRPr="00CD6083">
        <w:t xml:space="preserve"> 2016. godine direktor dužnika nije pristupio, valjalo je odrediti novi termin ročišta i ponovno pozvati osobe iz točke I izreke, pri čemu se direktoru dužnika nalaže da dostavi traženu dokumentaciju.</w:t>
      </w: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804BB0" w:rsidP="00804BB0" w:rsidR="00804BB0" w:rsidRPr="00C35B7E">
      <w:pPr>
        <w:spacing w:lineRule="auto" w:line="240" w:after="0"/>
        <w:jc w:val="center"/>
      </w:pPr>
      <w:r w:rsidRPr="00C35B7E">
        <w:t>U Varaždinu</w:t>
      </w:r>
      <w:r w:rsidR="005C102C" w:rsidRPr="00C35B7E">
        <w:t>,</w:t>
      </w:r>
      <w:r w:rsidRPr="00C35B7E">
        <w:t xml:space="preserve"> </w:t>
      </w:r>
      <w:r w:rsidR="00AE79F3">
        <w:t>18</w:t>
      </w:r>
      <w:r w:rsidR="00066C4E" w:rsidRPr="00C35B7E">
        <w:t xml:space="preserve">. </w:t>
      </w:r>
      <w:r w:rsidR="00AE79F3">
        <w:t>svibnja</w:t>
      </w:r>
      <w:r w:rsidR="00CC2EF9" w:rsidRPr="00C35B7E">
        <w:t xml:space="preserve"> </w:t>
      </w:r>
      <w:r w:rsidRPr="00C35B7E">
        <w:t>201</w:t>
      </w:r>
      <w:r w:rsidR="00CC2EF9" w:rsidRPr="00C35B7E">
        <w:t>6</w:t>
      </w:r>
      <w:r w:rsidRPr="00C35B7E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4D1598" w:rsidR="004D1598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 xml:space="preserve">      </w:t>
      </w:r>
      <w:r w:rsidR="006D7FF6">
        <w:t xml:space="preserve">  </w:t>
      </w:r>
      <w:r>
        <w:t>Maja Valušnig</w:t>
      </w:r>
    </w:p>
    <w:p w:rsidRDefault="006277AD" w:rsidP="004D1598" w:rsidR="00066C4E">
      <w:pPr>
        <w:spacing w:lineRule="auto" w:line="240" w:after="0"/>
        <w:jc w:val="both"/>
      </w:pPr>
      <w:r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>- predlagatelj FINANCIJSKA AGENCIJA, Podružnica Varaždin, Augusta Cesarca 2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>- ENERGO-FASADE j.d.o.o., Vinica Breg, Vinica Breg 25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>- direktor dužnika Kristijan Žunec, Vinica Breg, Vinica Breg 25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 xml:space="preserve">- stečajna e-Oglasna ploča </w:t>
      </w:r>
    </w:p>
    <w:p w:rsidRDefault="00CD6083" w:rsidP="00CD6083" w:rsidR="00CD6083" w:rsidRPr="00CD6083">
      <w:pPr>
        <w:spacing w:lineRule="auto" w:line="240" w:after="0"/>
        <w:jc w:val="both"/>
        <w:rPr>
          <w:rFonts w:eastAsia="Calibri"/>
        </w:rPr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598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C35B7E">
    <w:pPr>
      <w:pStyle w:val="Zaglavlje"/>
      <w:jc w:val="right"/>
    </w:pPr>
    <w:r w:rsidRPr="00C35B7E">
      <w:t>Poslovni broj: 9 St-</w:t>
    </w:r>
    <w:r w:rsidR="006277AD">
      <w:t>514</w:t>
    </w:r>
    <w:r w:rsidRPr="00C35B7E">
      <w:t>/</w:t>
    </w:r>
    <w:r w:rsidR="00B23A1B" w:rsidRPr="00C35B7E">
      <w:t>201</w:t>
    </w:r>
    <w:r w:rsidR="006277AD">
      <w:t>5</w:t>
    </w:r>
    <w:r w:rsidRPr="00C35B7E">
      <w:t>-</w:t>
    </w:r>
    <w:r w:rsidR="00AE79F3">
      <w:t>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2745F"/>
    <w:rsid w:val="00440457"/>
    <w:rsid w:val="004B5F0A"/>
    <w:rsid w:val="004D1598"/>
    <w:rsid w:val="00505DB1"/>
    <w:rsid w:val="005070A0"/>
    <w:rsid w:val="005325BE"/>
    <w:rsid w:val="00547BA8"/>
    <w:rsid w:val="0055467A"/>
    <w:rsid w:val="0056239C"/>
    <w:rsid w:val="00583C9D"/>
    <w:rsid w:val="005C102C"/>
    <w:rsid w:val="005F04AA"/>
    <w:rsid w:val="005F515F"/>
    <w:rsid w:val="00605C60"/>
    <w:rsid w:val="00620156"/>
    <w:rsid w:val="006277AD"/>
    <w:rsid w:val="006A4DA1"/>
    <w:rsid w:val="006A5264"/>
    <w:rsid w:val="006D7FF6"/>
    <w:rsid w:val="007123C6"/>
    <w:rsid w:val="00716D2A"/>
    <w:rsid w:val="007678B4"/>
    <w:rsid w:val="00777F98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AE79F3"/>
    <w:rsid w:val="00B23A1B"/>
    <w:rsid w:val="00B64216"/>
    <w:rsid w:val="00BB07B4"/>
    <w:rsid w:val="00C04790"/>
    <w:rsid w:val="00C30BDC"/>
    <w:rsid w:val="00C35B7E"/>
    <w:rsid w:val="00CC2EF9"/>
    <w:rsid w:val="00CD4711"/>
    <w:rsid w:val="00CD6083"/>
    <w:rsid w:val="00D113A9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1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5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5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5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5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1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5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5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5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5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725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St-514/2015</izvorni_sadrzaj>
    <derivirana_varijabla naziv="DomainObject.Predmet.OznakaBroj_1">St-514/2015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ENERGO-FASADE jednostavno društvo s ograničenom odgovornošću za izradu termoizolacijskih i energetskih fasada</izvorni_sadrzaj>
    <derivirana_varijabla naziv="DomainObject.Predmet.ProtustrankaFormated_1">  ENERGO-FASADE jednostavno društvo s ograničenom odgovornošću za izradu termoizolacijskih i energetskih fasada</derivirana_varijabla>
  </DomainObject.Predmet.ProtustrankaFormated>
  <DomainObject.Predmet.ProtustrankaFormatedOIB>
    <izvorni_sadrzaj>  ENERGO-FASADE jednostavno društvo s ograničenom odgovornošću za izradu termoizolacijskih i energetskih fasada, OIB 90230336971</izvorni_sadrzaj>
    <derivirana_varijabla naziv="DomainObject.Predmet.ProtustrankaFormatedOIB_1">  ENERGO-FASADE jednostavno društvo s ograničenom odgovornošću za izradu termoizolacijskih i energetskih fasada, OIB 90230336971</derivirana_varijabla>
  </DomainObject.Predmet.ProtustrankaFormatedOIB>
  <DomainObject.Predmet.ProtustrankaFormatedWithAdress>
    <izvorni_sadrzaj> ENERGO-FASADE jednostavno društvo s ograničenom odgovornošću za izradu termoizolacijskih i energetskih fasada, Vinica breg 25, 42207 Vinica Breg</izvorni_sadrzaj>
    <derivirana_varijabla naziv="DomainObject.Predmet.ProtustrankaFormatedWithAdress_1"> ENERGO-FASADE jednostavno društvo s ograničenom odgovornošću za izradu termoizolacijskih i energetskih fasada, Vinica breg 25, 42207 Vinica Breg</derivirana_varijabla>
  </DomainObject.Predmet.ProtustrankaFormatedWithAdress>
  <DomainObject.Predmet.ProtustrankaFormatedWithAdressOIB>
    <izvorni_sadrzaj> ENERGO-FASADE jednostavno društvo s ograničenom odgovornošću za izradu termoizolacijskih i energetskih fasada, OIB 90230336971, Vinica breg 25, 42207 Vinica Breg</izvorni_sadrzaj>
    <derivirana_varijabla naziv="DomainObject.Predmet.ProtustrankaFormatedWithAdressOIB_1"> ENERGO-FASADE jednostavno društvo s ograničenom odgovornošću za izradu termoizolacijskih i energetskih fasada, OIB 90230336971, Vinica breg 25, 42207 Vinica Breg</derivirana_varijabla>
  </DomainObject.Predmet.ProtustrankaFormatedWithAdressOIB>
  <DomainObject.Predmet.ProtustrankaWithAdress>
    <izvorni_sadrzaj>ENERGO-FASADE jednostavno društvo s ograničenom odgovornošću za izradu termoizolacijskih i energetskih fasada Vinica breg 25, 42207 Vinica Breg</izvorni_sadrzaj>
    <derivirana_varijabla naziv="DomainObject.Predmet.ProtustrankaWithAdress_1">ENERGO-FASADE jednostavno društvo s ograničenom odgovornošću za izradu termoizolacijskih i energetskih fasada Vinica breg 25, 42207 Vinica Breg</derivirana_varijabla>
  </DomainObject.Predmet.ProtustrankaWithAdress>
  <DomainObject.Predmet.ProtustrankaWithAdressOIB>
    <izvorni_sadrzaj>ENERGO-FASADE jednostavno društvo s ograničenom odgovornošću za izradu termoizolacijskih i energetskih fasada, OIB 90230336971, Vinica breg 25, 42207 Vinica Breg</izvorni_sadrzaj>
    <derivirana_varijabla naziv="DomainObject.Predmet.ProtustrankaWithAdressOIB_1">ENERGO-FASADE jednostavno društvo s ograničenom odgovornošću za izradu termoizolacijskih i energetskih fasada, OIB 90230336971, Vinica breg 25, 42207 Vinica Breg</derivirana_varijabla>
  </DomainObject.Predmet.ProtustrankaWithAdressOIB>
  <DomainObject.Predmet.ProtustrankaNazivFormated>
    <izvorni_sadrzaj>ENERGO-FASADE jednostavno društvo s ograničenom odgovornošću za izradu termoizolacijskih i energetskih fasada</izvorni_sadrzaj>
    <derivirana_varijabla naziv="DomainObject.Predmet.ProtustrankaNazivFormated_1">ENERGO-FASADE jednostavno društvo s ograničenom odgovornošću za izradu termoizolacijskih i energetskih fasada</derivirana_varijabla>
  </DomainObject.Predmet.ProtustrankaNazivFormated>
  <DomainObject.Predmet.ProtustrankaNazivFormatedOIB>
    <izvorni_sadrzaj>ENERGO-FASADE jednostavno društvo s ograničenom odgovornošću za izradu termoizolacijskih i energetskih fasada, OIB 90230336971</izvorni_sadrzaj>
    <derivirana_varijabla naziv="DomainObject.Predmet.ProtustrankaNazivFormatedOIB_1">ENERGO-FASADE jednostavno društvo s ograničenom odgovornošću za izradu termoizolacijskih i energetskih fasada, OIB 90230336971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25467.77</izvorni_sadrzaj>
    <derivirana_varijabla naziv="DomainObject.Predmet.TrenutnaVrijednost_1">25467.77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ENERGO-FASADE jednostavno društvo s ograničenom odgovornošću za izradu termoizolacijskih i energetskih fasada</item>
    </izvorni_sadrzaj>
    <derivirana_varijabla naziv="DomainObject.Predmet.ProtuStrankaListFormated_1">
      <item>ENERGO-FASADE jednostavno društvo s ograničenom odgovornošću za izradu termoizolacijskih i energetskih fasada</item>
    </derivirana_varijabla>
  </DomainObject.Predmet.ProtuStrankaListFormated>
  <DomainObject.Predmet.ProtuStrankaListFormatedOIB>
    <izvorni_sadrzaj>
      <item>ENERGO-FASADE jednostavno društvo s ograničenom odgovornošću za izradu termoizolacijskih i energetskih fasada, OIB 90230336971</item>
    </izvorni_sadrzaj>
    <derivirana_varijabla naziv="DomainObject.Predmet.ProtuStrankaListFormatedOIB_1">
      <item>ENERGO-FASADE jednostavno društvo s ograničenom odgovornošću za izradu termoizolacijskih i energetskih fasada, OIB 90230336971</item>
    </derivirana_varijabla>
  </DomainObject.Predmet.ProtuStrankaListFormatedOIB>
  <DomainObject.Predmet.ProtuStrankaListFormatedWithAdress>
    <izvorni_sadrzaj>
      <item>ENERGO-FASADE jednostavno društvo s ograničenom odgovornošću za izradu termoizolacijskih i energetskih fasada, Vinica breg 25, 42207 Vinica Breg</item>
    </izvorni_sadrzaj>
    <derivirana_varijabla naziv="DomainObject.Predmet.ProtuStrankaListFormatedWithAdress_1">
      <item>ENERGO-FASADE jednostavno društvo s ograničenom odgovornošću za izradu termoizolacijskih i energetskih fasada, Vinica breg 25, 42207 Vinica Breg</item>
    </derivirana_varijabla>
  </DomainObject.Predmet.ProtuStrankaListFormatedWithAdress>
  <DomainObject.Predmet.ProtuStrankaListFormatedWithAdressOIB>
    <izvorni_sadrzaj>
      <item>ENERGO-FASADE jednostavno društvo s ograničenom odgovornošću za izradu termoizolacijskih i energetskih fasada, OIB 90230336971, Vinica breg 25, 42207 Vinica Breg</item>
    </izvorni_sadrzaj>
    <derivirana_varijabla naziv="DomainObject.Predmet.ProtuStrankaListFormatedWithAdressOIB_1">
      <item>ENERGO-FASADE jednostavno društvo s ograničenom odgovornošću za izradu termoizolacijskih i energetskih fasada, OIB 90230336971, Vinica breg 25, 42207 Vinica Breg</item>
    </derivirana_varijabla>
  </DomainObject.Predmet.ProtuStrankaListFormatedWithAdressOIB>
  <DomainObject.Predmet.ProtuStrankaListNazivFormated>
    <izvorni_sadrzaj>
      <item>ENERGO-FASADE jednostavno društvo s ograničenom odgovornošću za izradu termoizolacijskih i energetskih fasada</item>
    </izvorni_sadrzaj>
    <derivirana_varijabla naziv="DomainObject.Predmet.ProtuStrankaListNazivFormated_1">
      <item>ENERGO-FASADE jednostavno društvo s ograničenom odgovornošću za izradu termoizolacijskih i energetskih fasada</item>
    </derivirana_varijabla>
  </DomainObject.Predmet.ProtuStrankaListNazivFormated>
  <DomainObject.Predmet.ProtuStrankaListNazivFormatedOIB>
    <izvorni_sadrzaj>
      <item>ENERGO-FASADE jednostavno društvo s ograničenom odgovornošću za izradu termoizolacijskih i energetskih fasada, OIB 90230336971</item>
    </izvorni_sadrzaj>
    <derivirana_varijabla naziv="DomainObject.Predmet.ProtuStrankaListNazivFormatedOIB_1">
      <item>ENERGO-FASADE jednostavno društvo s ograničenom odgovornošću za izradu termoizolacijskih i energetskih fasada, OIB 90230336971</item>
    </derivirana_varijabla>
  </DomainObject.Predmet.ProtuStrankaListNazivFormatedOIB>
  <DomainObject.Predmet.OstaliListFormated>
    <izvorni_sadrzaj>
      <item>e-Oglasna</item>
      <item>Sudski registar</item>
      <item>Kristijan Žunec</item>
      <item>Županijsko državno odvjetništvo</item>
      <item>Porezna uprava - Ispostava Varaždin</item>
    </izvorni_sadrzaj>
    <derivirana_varijabla naziv="DomainObject.Predmet.OstaliListFormated_1">
      <item>e-Oglasna</item>
      <item>Sudski registar</item>
      <item>Kristijan Žunec</item>
      <item>Županijsko državno odvjetništvo</item>
      <item>Porezna uprava - Ispostava Varaždin</item>
    </derivirana_varijabla>
  </DomainObject.Predmet.OstaliListFormated>
  <DomainObject.Predmet.OstaliListFormatedOIB>
    <izvorni_sadrzaj>
      <item>e-Oglasna</item>
      <item>Sudski registar</item>
      <item>Kristijan Žunec, OIB 22391518476</item>
      <item>Županijsko državno odvjetništvo</item>
      <item>Porezna uprava - Ispostava Varaždin</item>
    </izvorni_sadrzaj>
    <derivirana_varijabla naziv="DomainObject.Predmet.OstaliListFormatedOIB_1">
      <item>e-Oglasna</item>
      <item>Sudski registar</item>
      <item>Kristijan Žunec, OIB 22391518476</item>
      <item>Županijsko državno odvjetništvo</item>
      <item>Porezna uprava - Ispostava Varaždin</item>
    </derivirana_varijabla>
  </DomainObject.Predmet.OstaliListFormatedOIB>
  <DomainObject.Predmet.OstaliListFormatedWithAdress>
    <izvorni_sadrzaj>
      <item>e-Oglasna</item>
      <item>Sudski registar</item>
      <item>Kristijan Žunec, Vinica Breg 25, 42207 Vinica Breg</item>
      <item>Županijsko državno odvjetništvo</item>
      <item>Porezna uprava - Ispostava Varaždin</item>
    </izvorni_sadrzaj>
    <derivirana_varijabla naziv="DomainObject.Predmet.OstaliListFormatedWithAdress_1">
      <item>e-Oglasna</item>
      <item>Sudski registar</item>
      <item>Kristijan Žunec, Vinica Breg 25, 42207 Vinica Breg</item>
      <item>Županijsko državno odvjetništvo</item>
      <item>Porezna uprava - Ispostava Varaždin</item>
    </derivirana_varijabla>
  </DomainObject.Predmet.OstaliListFormatedWithAdress>
  <DomainObject.Predmet.OstaliListFormatedWithAdressOIB>
    <izvorni_sadrzaj>
      <item>e-Oglasna</item>
      <item>Sudski registar</item>
      <item>Kristijan Žunec, OIB 22391518476, Vinica Breg 25, 42207 Vinica Breg</item>
      <item>Županijsko državno odvjetništvo</item>
      <item>Porezna uprava - Ispostava Varaždin</item>
    </izvorni_sadrzaj>
    <derivirana_varijabla naziv="DomainObject.Predmet.OstaliListFormatedWithAdressOIB_1">
      <item>e-Oglasna</item>
      <item>Sudski registar</item>
      <item>Kristijan Žunec, OIB 22391518476, Vinica Breg 25, 42207 Vinica Breg</item>
      <item>Županijsko državno odvjetništvo</item>
      <item>Porezna uprava - Ispostava Varaždin</item>
    </derivirana_varijabla>
  </DomainObject.Predmet.OstaliListFormatedWithAdressOIB>
  <DomainObject.Predmet.OstaliListNazivFormated>
    <izvorni_sadrzaj>
      <item>e-Oglasna</item>
      <item>Sudski registar</item>
      <item>Kristijan Žunec</item>
      <item>Županijsko državno odvjetništvo</item>
      <item>Porezna uprava - Ispostava Varaždin</item>
    </izvorni_sadrzaj>
    <derivirana_varijabla naziv="DomainObject.Predmet.OstaliListNazivFormated_1">
      <item>e-Oglasna</item>
      <item>Sudski registar</item>
      <item>Kristijan Žunec</item>
      <item>Županijsko državno odvjetništvo</item>
      <item>Porezna uprava - Ispostava Varaždin</item>
    </derivirana_varijabla>
  </DomainObject.Predmet.OstaliListNazivFormated>
  <DomainObject.Predmet.OstaliListNazivFormatedOIB>
    <izvorni_sadrzaj>
      <item>e-Oglasna</item>
      <item>Sudski registar</item>
      <item>Kristijan Žunec, OIB 22391518476</item>
      <item>Županijsko državno odvjetništvo</item>
      <item>Porezna uprava - Ispostava Varaždin</item>
    </izvorni_sadrzaj>
    <derivirana_varijabla naziv="DomainObject.Predmet.OstaliListNazivFormatedOIB_1">
      <item>e-Oglasna</item>
      <item>Sudski registar</item>
      <item>Kristijan Žunec, OIB 22391518476</item>
      <item>Županijsko državno odvjetništvo</item>
      <item>Porezna uprava -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ENERGO-FASADE jednostavno društvo s ograničenom odgovornošću za izradu termoizolacijskih i energetskih fasada</izvorni_sadrzaj>
    <derivirana_varijabla naziv="DomainObject.Predmet.ProtustrankaIDrugi_1">ENERGO-FASADE jednostavno društvo s ograničenom odgovornošću za izradu termoizolacijskih i energetskih fasada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ENERGO-FASADE jednostavno društvo s ograničenom odgovornošću za izradu termoizolacijskih i energetskih fasada, OIB 90230336971, Vinica breg 25, 42207 Vinica Breg</izvorni_sadrzaj>
    <derivirana_varijabla naziv="DomainObject.Predmet.ProtustrankaIDrugiAdressOIB_1">ENERGO-FASADE jednostavno društvo s ograničenom odgovornošću za izradu termoizolacijskih i energetskih fasada, OIB 90230336971, Vinica breg 25, 42207 Vinica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ENERGO-FASADE jednostavno društvo s ograničenom odgovornošću za izradu termoizolacijskih i energetskih fasada</item>
      <item>e-Oglasna</item>
      <item>Sudski registar</item>
      <item>Kristijan Žunec</item>
      <item>Županijsko državno odvjetništvo</item>
      <item>Porezna uprava - Ispostava Varaždin</item>
    </izvorni_sadrzaj>
    <derivirana_varijabla naziv="DomainObject.Predmet.SudioniciListNaziv_1">
      <item>Financijska agencija</item>
      <item>ENERGO-FASADE jednostavno društvo s ograničenom odgovornošću za izradu termoizolacijskih i energetskih fasada</item>
      <item>e-Oglasna</item>
      <item>Sudski registar</item>
      <item>Kristijan Žunec</item>
      <item>Županijsko državno odvjetništvo</item>
      <item>Porezna uprava - Ispostava Varaždin</item>
    </derivirana_varijabla>
  </DomainObject.Predmet.SudioniciListNaziv>
  <DomainObject.Predmet.SudioniciListAdressOIB>
    <izvorni_sadrzaj>
      <item>Financijska agencija, OIB 85821130368, A.Cesarca 2,42000 Varaždin</item>
      <item>ENERGO-FASADE jednostavno društvo s ograničenom odgovornošću za izradu termoizolacijskih i energetskih fasada, OIB 90230336971, Vinica breg 25,42207 Vinica Breg</item>
      <item>e-Oglasna</item>
      <item>Sudski registar</item>
      <item>Kristijan Žunec, OIB 22391518476, Vinica Breg 25,42207 Vinica Breg</item>
      <item>Županijsko državno odvjetništvo</item>
      <item>Porezna uprava - Ispostava Varaždin</item>
    </izvorni_sadrzaj>
    <derivirana_varijabla naziv="DomainObject.Predmet.SudioniciListAdressOIB_1">
      <item>Financijska agencija, OIB 85821130368, A.Cesarca 2,42000 Varaždin</item>
      <item>ENERGO-FASADE jednostavno društvo s ograničenom odgovornošću za izradu termoizolacijskih i energetskih fasada, OIB 90230336971, Vinica breg 25,42207 Vinica Breg</item>
      <item>e-Oglasna</item>
      <item>Sudski registar</item>
      <item>Kristijan Žunec, OIB 22391518476, Vinica Breg 25,42207 Vinica Breg</item>
      <item>Županijsko državno odvjetništvo</item>
      <item>Porezna uprava - Ispostava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90230336971</item>
      <item>, OIB null</item>
      <item>, OIB null</item>
      <item>, OIB 22391518476</item>
      <item>, OIB null</item>
      <item>, OIB null</item>
    </izvorni_sadrzaj>
    <derivirana_varijabla naziv="DomainObject.Predmet.SudioniciListNazivOIB_1">
      <item>, OIB 85821130368</item>
      <item>, OIB 90230336971</item>
      <item>, OIB null</item>
      <item>, OIB null</item>
      <item>, OIB 22391518476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5F8DB3-A5EC-4956-B7CA-47EDB3970F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357</properties:Words>
  <properties:Characters>1860</properties:Characters>
  <properties:Lines>74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2016-05-18T07:20:00Z</dcterms:created>
  <dc:creator>Maja Valušnig</dc:creator>
  <cp:lastModifiedBy>Nevenka Vuković</cp:lastModifiedBy>
  <cp:lastPrinted>2016-05-18T07:23:00Z</cp:lastPrinted>
  <dcterms:modified xmlns:xsi="http://www.w3.org/2001/XMLSchema-instance" xsi:type="dcterms:W3CDTF">2016-05-18T07:23:00Z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